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867528" w14:textId="77777777" w:rsidR="0020153C" w:rsidRPr="006346DD" w:rsidRDefault="0020153C" w:rsidP="0020153C">
      <w:pPr>
        <w:ind w:left="0"/>
        <w:rPr>
          <w:rFonts w:ascii="Huawei Sans" w:hAnsi="Huawei Sans" w:cs="Huawei Sans"/>
        </w:rPr>
      </w:pPr>
    </w:p>
    <w:p w14:paraId="06493AA7" w14:textId="77777777" w:rsidR="0020153C" w:rsidRPr="006346DD" w:rsidRDefault="0020153C" w:rsidP="00664CA1">
      <w:pPr>
        <w:ind w:left="0"/>
        <w:rPr>
          <w:rFonts w:ascii="Huawei Sans" w:hAnsi="Huawei Sans" w:cs="Huawei Sans"/>
        </w:rPr>
      </w:pPr>
    </w:p>
    <w:p w14:paraId="425BD835" w14:textId="77777777" w:rsidR="00664CA1" w:rsidRPr="006346DD" w:rsidRDefault="00664CA1" w:rsidP="00664CA1">
      <w:pPr>
        <w:ind w:left="0"/>
        <w:rPr>
          <w:rFonts w:ascii="Huawei Sans" w:hAnsi="Huawei Sans" w:cs="Huawei Sans"/>
        </w:rPr>
      </w:pPr>
    </w:p>
    <w:p w14:paraId="5882444A" w14:textId="77777777" w:rsidR="00664CA1" w:rsidRPr="006346DD" w:rsidRDefault="00837820" w:rsidP="001951F2">
      <w:pPr>
        <w:pStyle w:val="cover--"/>
        <w:rPr>
          <w:rFonts w:ascii="Huawei Sans" w:eastAsia="方正兰亭黑简体" w:hAnsi="Huawei Sans" w:cs="Huawei Sans"/>
          <w:noProof/>
          <w:sz w:val="36"/>
        </w:rPr>
      </w:pPr>
      <w:r w:rsidRPr="006346DD">
        <w:rPr>
          <w:rFonts w:ascii="Huawei Sans" w:eastAsia="方正兰亭黑简体" w:hAnsi="Huawei Sans" w:cs="Huawei Sans"/>
          <w:noProof/>
          <w:sz w:val="36"/>
        </w:rPr>
        <w:t>Huawei HCIP Certification Training</w:t>
      </w:r>
    </w:p>
    <w:p w14:paraId="1882BF53" w14:textId="77777777" w:rsidR="0020153C" w:rsidRPr="006346DD" w:rsidRDefault="0020153C" w:rsidP="00664CA1">
      <w:pPr>
        <w:pStyle w:val="Cover2"/>
        <w:rPr>
          <w:rFonts w:eastAsia="方正兰亭黑简体" w:cs="Huawei Sans"/>
        </w:rPr>
      </w:pPr>
      <w:r w:rsidRPr="006346DD">
        <w:rPr>
          <w:rFonts w:eastAsia="方正兰亭黑简体" w:cs="Huawei Sans"/>
        </w:rPr>
        <w:fldChar w:fldCharType="begin"/>
      </w:r>
      <w:r w:rsidRPr="006346DD">
        <w:rPr>
          <w:rFonts w:eastAsia="方正兰亭黑简体" w:cs="Huawei Sans"/>
        </w:rPr>
        <w:instrText xml:space="preserve"> DOCPROPERTY  "Product&amp;Project Name" </w:instrText>
      </w:r>
      <w:r w:rsidRPr="006346DD">
        <w:rPr>
          <w:rFonts w:eastAsia="方正兰亭黑简体" w:cs="Huawei Sans"/>
        </w:rPr>
        <w:fldChar w:fldCharType="end"/>
      </w:r>
    </w:p>
    <w:p w14:paraId="6AF290F7" w14:textId="77777777" w:rsidR="0020153C" w:rsidRPr="006346DD" w:rsidRDefault="009C5D39" w:rsidP="0020153C">
      <w:pPr>
        <w:pStyle w:val="cover--"/>
        <w:rPr>
          <w:rFonts w:ascii="Huawei Sans" w:eastAsia="方正兰亭黑简体" w:hAnsi="Huawei Sans" w:cs="Huawei Sans"/>
          <w:noProof/>
        </w:rPr>
      </w:pPr>
      <w:r w:rsidRPr="006346DD">
        <w:rPr>
          <w:rFonts w:ascii="Huawei Sans" w:eastAsia="方正兰亭黑简体" w:hAnsi="Huawei Sans" w:cs="Huawei Sans"/>
          <w:noProof/>
        </w:rPr>
        <w:t>HCIP-Datacom-WAN</w:t>
      </w:r>
    </w:p>
    <w:p w14:paraId="76B04E4F" w14:textId="77777777" w:rsidR="0020153C" w:rsidRPr="006346DD" w:rsidRDefault="009C5D39" w:rsidP="0020153C">
      <w:pPr>
        <w:pStyle w:val="cover--"/>
        <w:rPr>
          <w:rFonts w:ascii="Huawei Sans" w:eastAsia="方正兰亭黑简体" w:hAnsi="Huawei Sans" w:cs="Huawei Sans"/>
          <w:noProof/>
        </w:rPr>
      </w:pPr>
      <w:r w:rsidRPr="006346DD">
        <w:rPr>
          <w:rFonts w:ascii="Huawei Sans" w:eastAsia="方正兰亭黑简体" w:hAnsi="Huawei Sans" w:cs="Huawei Sans"/>
          <w:noProof/>
        </w:rPr>
        <w:t>Planning and Deployment</w:t>
      </w:r>
    </w:p>
    <w:p w14:paraId="64B93332" w14:textId="77777777" w:rsidR="0020153C" w:rsidRPr="006346DD" w:rsidRDefault="00837820" w:rsidP="0020153C">
      <w:pPr>
        <w:pStyle w:val="cover--"/>
        <w:rPr>
          <w:rFonts w:ascii="Huawei Sans" w:eastAsia="方正兰亭黑简体" w:hAnsi="Huawei Sans" w:cs="Huawei Sans"/>
          <w:noProof/>
        </w:rPr>
      </w:pPr>
      <w:r w:rsidRPr="006346DD">
        <w:rPr>
          <w:rFonts w:ascii="Huawei Sans" w:eastAsia="方正兰亭黑简体" w:hAnsi="Huawei Sans" w:cs="Huawei Sans"/>
          <w:noProof/>
        </w:rPr>
        <w:t>Lab Guide</w:t>
      </w:r>
    </w:p>
    <w:p w14:paraId="43797242" w14:textId="77777777" w:rsidR="001951F2" w:rsidRPr="006346DD" w:rsidRDefault="001951F2" w:rsidP="001951F2">
      <w:pPr>
        <w:rPr>
          <w:rFonts w:ascii="Huawei Sans" w:hAnsi="Huawei Sans" w:cs="Huawei Sans"/>
        </w:rPr>
      </w:pPr>
    </w:p>
    <w:p w14:paraId="2521257F" w14:textId="77777777" w:rsidR="001951F2" w:rsidRPr="006346DD" w:rsidRDefault="001951F2" w:rsidP="001951F2">
      <w:pPr>
        <w:rPr>
          <w:rFonts w:ascii="Huawei Sans" w:hAnsi="Huawei Sans" w:cs="Huawei Sans"/>
        </w:rPr>
      </w:pPr>
    </w:p>
    <w:p w14:paraId="2DF39466" w14:textId="77777777" w:rsidR="001951F2" w:rsidRPr="006346DD" w:rsidRDefault="001951F2" w:rsidP="001951F2">
      <w:pPr>
        <w:rPr>
          <w:rFonts w:ascii="Huawei Sans" w:hAnsi="Huawei Sans" w:cs="Huawei Sans"/>
        </w:rPr>
      </w:pPr>
    </w:p>
    <w:p w14:paraId="7490D2E3" w14:textId="77777777" w:rsidR="001951F2" w:rsidRPr="006346DD" w:rsidRDefault="001951F2" w:rsidP="001951F2">
      <w:pPr>
        <w:rPr>
          <w:rFonts w:ascii="Huawei Sans" w:hAnsi="Huawei Sans" w:cs="Huawei Sans"/>
        </w:rPr>
      </w:pPr>
    </w:p>
    <w:p w14:paraId="72F73364" w14:textId="77777777" w:rsidR="001951F2" w:rsidRPr="006346DD" w:rsidRDefault="001951F2" w:rsidP="001951F2">
      <w:pPr>
        <w:rPr>
          <w:rFonts w:ascii="Huawei Sans" w:hAnsi="Huawei Sans" w:cs="Huawei Sans"/>
        </w:rPr>
      </w:pPr>
    </w:p>
    <w:p w14:paraId="107B76F2" w14:textId="77777777" w:rsidR="001951F2" w:rsidRPr="006346DD" w:rsidRDefault="001951F2" w:rsidP="001951F2">
      <w:pPr>
        <w:rPr>
          <w:rFonts w:ascii="Huawei Sans" w:hAnsi="Huawei Sans" w:cs="Huawei Sans"/>
        </w:rPr>
      </w:pPr>
    </w:p>
    <w:p w14:paraId="2FEDE0CD" w14:textId="77777777" w:rsidR="0020153C" w:rsidRPr="006346DD" w:rsidRDefault="00837820" w:rsidP="0020153C">
      <w:pPr>
        <w:pStyle w:val="Cover2"/>
        <w:rPr>
          <w:rFonts w:eastAsia="方正兰亭黑简体" w:cs="Huawei Sans"/>
        </w:rPr>
      </w:pPr>
      <w:r w:rsidRPr="006346DD">
        <w:rPr>
          <w:rFonts w:cs="Huawei Sans"/>
        </w:rPr>
        <w:t>ISSUE: 1.0</w:t>
      </w:r>
    </w:p>
    <w:p w14:paraId="50B5A30D" w14:textId="77777777" w:rsidR="0020153C" w:rsidRPr="006346DD" w:rsidRDefault="0020153C" w:rsidP="0020153C">
      <w:pPr>
        <w:pStyle w:val="Cover2"/>
        <w:rPr>
          <w:rFonts w:eastAsia="方正兰亭黑简体" w:cs="Huawei Sans"/>
        </w:rPr>
      </w:pPr>
      <w:bookmarkStart w:id="0" w:name="_Hlk487192005"/>
    </w:p>
    <w:p w14:paraId="633CFDA4" w14:textId="77777777" w:rsidR="0020153C" w:rsidRPr="006346DD" w:rsidRDefault="0020153C" w:rsidP="0020153C">
      <w:pPr>
        <w:pStyle w:val="Cover2"/>
        <w:rPr>
          <w:rFonts w:eastAsia="方正兰亭黑简体" w:cs="Huawei Sans"/>
          <w:lang w:eastAsia="zh-CN"/>
        </w:rPr>
      </w:pPr>
    </w:p>
    <w:p w14:paraId="35DB6734" w14:textId="77777777" w:rsidR="0020153C" w:rsidRPr="006346DD" w:rsidRDefault="0020153C" w:rsidP="0020153C">
      <w:pPr>
        <w:pStyle w:val="Cover2"/>
        <w:jc w:val="left"/>
        <w:rPr>
          <w:rFonts w:eastAsia="方正兰亭黑简体" w:cs="Huawei Sans"/>
          <w:lang w:eastAsia="zh-CN"/>
        </w:rPr>
      </w:pPr>
    </w:p>
    <w:p w14:paraId="3D12FB93" w14:textId="77777777" w:rsidR="0020153C" w:rsidRPr="006346DD" w:rsidRDefault="006760F9" w:rsidP="0020153C">
      <w:pPr>
        <w:pStyle w:val="cover--"/>
        <w:rPr>
          <w:rFonts w:ascii="Huawei Sans" w:eastAsia="方正兰亭黑简体" w:hAnsi="Huawei Sans" w:cs="Huawei Sans"/>
          <w:noProof/>
        </w:rPr>
      </w:pPr>
      <w:r w:rsidRPr="006346DD">
        <w:rPr>
          <w:rFonts w:ascii="Huawei Sans" w:hAnsi="Huawei Sans" w:cs="Huawei Sans"/>
          <w:noProof/>
        </w:rPr>
        <w:drawing>
          <wp:inline distT="0" distB="0" distL="0" distR="0" wp14:anchorId="7A1C7D91" wp14:editId="320A2FCB">
            <wp:extent cx="943200" cy="962255"/>
            <wp:effectExtent l="0" t="0" r="9525" b="9525"/>
            <wp:docPr id="5"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3200" cy="962255"/>
                    </a:xfrm>
                    <a:prstGeom prst="rect">
                      <a:avLst/>
                    </a:prstGeom>
                    <a:noFill/>
                    <a:ln>
                      <a:noFill/>
                    </a:ln>
                  </pic:spPr>
                </pic:pic>
              </a:graphicData>
            </a:graphic>
          </wp:inline>
        </w:drawing>
      </w:r>
    </w:p>
    <w:p w14:paraId="1C4A0D66" w14:textId="77777777" w:rsidR="0020153C" w:rsidRPr="006346DD" w:rsidRDefault="0020153C" w:rsidP="0020153C">
      <w:pPr>
        <w:rPr>
          <w:rFonts w:ascii="Huawei Sans" w:hAnsi="Huawei Sans" w:cs="Huawei Sans"/>
        </w:rPr>
      </w:pPr>
      <w:r w:rsidRPr="006346DD">
        <w:rPr>
          <w:rFonts w:ascii="Huawei Sans" w:hAnsi="Huawei Sans" w:cs="Huawei Sans"/>
          <w:caps/>
        </w:rPr>
        <w:fldChar w:fldCharType="begin"/>
      </w:r>
      <w:r w:rsidRPr="006346DD">
        <w:rPr>
          <w:rFonts w:ascii="Huawei Sans" w:hAnsi="Huawei Sans" w:cs="Huawei Sans"/>
          <w:caps/>
        </w:rPr>
        <w:instrText xml:space="preserve"> DOCPROPERTY  Confidential </w:instrText>
      </w:r>
      <w:r w:rsidRPr="006346DD">
        <w:rPr>
          <w:rFonts w:ascii="Huawei Sans" w:hAnsi="Huawei Sans" w:cs="Huawei Sans"/>
          <w:caps/>
        </w:rPr>
        <w:fldChar w:fldCharType="end"/>
      </w:r>
    </w:p>
    <w:p w14:paraId="5FF0B11C" w14:textId="77777777" w:rsidR="0020153C" w:rsidRPr="006346DD" w:rsidRDefault="00837820" w:rsidP="0020153C">
      <w:pPr>
        <w:pStyle w:val="Cover2"/>
        <w:rPr>
          <w:rFonts w:eastAsia="方正兰亭黑简体" w:cs="Huawei Sans"/>
        </w:rPr>
      </w:pPr>
      <w:r w:rsidRPr="006346DD">
        <w:rPr>
          <w:rFonts w:cs="Huawei Sans"/>
        </w:rPr>
        <w:t>HUAWEI TECHNOLOGIES CO., LTD</w:t>
      </w:r>
    </w:p>
    <w:bookmarkEnd w:id="0"/>
    <w:p w14:paraId="2FC75BB6" w14:textId="77777777" w:rsidR="0020153C" w:rsidRPr="006346DD" w:rsidRDefault="0020153C" w:rsidP="0020153C">
      <w:pPr>
        <w:ind w:left="0"/>
        <w:rPr>
          <w:rFonts w:ascii="Huawei Sans" w:hAnsi="Huawei Sans" w:cs="Huawei Sans"/>
        </w:rPr>
        <w:sectPr w:rsidR="0020153C" w:rsidRPr="006346DD" w:rsidSect="0020153C">
          <w:headerReference w:type="even" r:id="rId13"/>
          <w:footerReference w:type="even" r:id="rId14"/>
          <w:footerReference w:type="default" r:id="rId15"/>
          <w:headerReference w:type="first" r:id="rId16"/>
          <w:pgSz w:w="11907" w:h="16840" w:code="9"/>
          <w:pgMar w:top="0" w:right="0" w:bottom="0" w:left="0" w:header="0" w:footer="0" w:gutter="0"/>
          <w:pgNumType w:start="1"/>
          <w:cols w:space="425"/>
          <w:docGrid w:linePitch="312"/>
        </w:sectPr>
      </w:pPr>
    </w:p>
    <w:tbl>
      <w:tblPr>
        <w:tblStyle w:val="a7"/>
        <w:tblW w:w="0" w:type="auto"/>
        <w:tblInd w:w="0" w:type="dxa"/>
        <w:tblLook w:val="01E0" w:firstRow="1" w:lastRow="1" w:firstColumn="1" w:lastColumn="1" w:noHBand="0" w:noVBand="0"/>
      </w:tblPr>
      <w:tblGrid>
        <w:gridCol w:w="9639"/>
      </w:tblGrid>
      <w:tr w:rsidR="00837820" w:rsidRPr="006346DD" w14:paraId="1707898A" w14:textId="77777777" w:rsidTr="001951F2">
        <w:trPr>
          <w:trHeight w:val="4799"/>
        </w:trPr>
        <w:tc>
          <w:tcPr>
            <w:tcW w:w="9639" w:type="dxa"/>
          </w:tcPr>
          <w:p w14:paraId="0E16151C" w14:textId="77777777" w:rsidR="00837820" w:rsidRPr="006346DD" w:rsidRDefault="00837820" w:rsidP="001951F2">
            <w:pPr>
              <w:pStyle w:val="Cover3"/>
              <w:rPr>
                <w:rFonts w:ascii="Huawei Sans" w:eastAsia="方正兰亭黑简体" w:hAnsi="Huawei Sans" w:cs="Huawei Sans"/>
                <w:bCs w:val="0"/>
                <w:sz w:val="24"/>
                <w:szCs w:val="24"/>
              </w:rPr>
            </w:pPr>
            <w:r w:rsidRPr="006346DD">
              <w:rPr>
                <w:rFonts w:ascii="Huawei Sans" w:hAnsi="Huawei Sans" w:cs="Huawei Sans"/>
                <w:bCs w:val="0"/>
                <w:sz w:val="24"/>
                <w:szCs w:val="24"/>
              </w:rPr>
              <w:lastRenderedPageBreak/>
              <w:t>Copyright © Huawei Technologies Co., Ltd. 2021. All rights reserved.</w:t>
            </w:r>
          </w:p>
          <w:p w14:paraId="00348B4C"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No part of this document may be reproduced or transmitted in any form or by any means without prior written consent of Huawei Technologies Co., Ltd.</w:t>
            </w:r>
          </w:p>
          <w:p w14:paraId="7AD097F4" w14:textId="77777777" w:rsidR="00837820" w:rsidRPr="006346DD" w:rsidRDefault="00837820" w:rsidP="001951F2">
            <w:pPr>
              <w:pStyle w:val="Cover3"/>
              <w:rPr>
                <w:rFonts w:ascii="Huawei Sans" w:eastAsia="方正兰亭黑简体" w:hAnsi="Huawei Sans" w:cs="Huawei Sans"/>
                <w:sz w:val="24"/>
                <w:szCs w:val="24"/>
              </w:rPr>
            </w:pPr>
          </w:p>
          <w:p w14:paraId="2F62786F" w14:textId="77777777" w:rsidR="00837820" w:rsidRPr="006346DD" w:rsidRDefault="00837820" w:rsidP="001951F2">
            <w:pPr>
              <w:pStyle w:val="Cover3"/>
              <w:rPr>
                <w:rFonts w:ascii="Huawei Sans" w:eastAsia="方正兰亭黑简体" w:hAnsi="Huawei Sans" w:cs="Huawei Sans"/>
                <w:bCs w:val="0"/>
                <w:sz w:val="24"/>
                <w:szCs w:val="24"/>
              </w:rPr>
            </w:pPr>
            <w:r w:rsidRPr="006346DD">
              <w:rPr>
                <w:rFonts w:ascii="Huawei Sans" w:hAnsi="Huawei Sans" w:cs="Huawei Sans"/>
                <w:bCs w:val="0"/>
                <w:sz w:val="24"/>
                <w:szCs w:val="24"/>
              </w:rPr>
              <w:t>Trademarks and Permissions</w:t>
            </w:r>
          </w:p>
          <w:p w14:paraId="6FB307DF" w14:textId="77777777" w:rsidR="00837820" w:rsidRPr="006346DD" w:rsidRDefault="00837820" w:rsidP="001951F2">
            <w:pPr>
              <w:pStyle w:val="CoverText"/>
              <w:rPr>
                <w:rFonts w:ascii="Huawei Sans" w:hAnsi="Huawei Sans" w:cs="Huawei Sans"/>
              </w:rPr>
            </w:pPr>
            <w:r w:rsidRPr="006346DD">
              <w:rPr>
                <w:rFonts w:ascii="Huawei Sans" w:hAnsi="Huawei Sans" w:cs="Huawei Sans"/>
                <w:noProof/>
              </w:rPr>
              <w:drawing>
                <wp:inline distT="0" distB="0" distL="0" distR="0" wp14:anchorId="4BD84BFF" wp14:editId="43E859E4">
                  <wp:extent cx="295200" cy="301164"/>
                  <wp:effectExtent l="0" t="0" r="0" b="3810"/>
                  <wp:docPr id="237" name="图片 237"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sidRPr="006346DD">
              <w:rPr>
                <w:rFonts w:ascii="Huawei Sans" w:hAnsi="Huawei Sans" w:cs="Huawei Sans"/>
              </w:rPr>
              <w:t xml:space="preserve"> and other Huawei trademarks are trademarks of Huawei Technologies Co., Ltd.</w:t>
            </w:r>
          </w:p>
          <w:p w14:paraId="4241F624"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All other trademarks and trade names mentioned in this document are the property of their respective holders.</w:t>
            </w:r>
          </w:p>
          <w:p w14:paraId="778C8DEE" w14:textId="77777777" w:rsidR="00837820" w:rsidRPr="006346DD" w:rsidRDefault="00837820" w:rsidP="001951F2">
            <w:pPr>
              <w:pStyle w:val="Cover3"/>
              <w:rPr>
                <w:rFonts w:ascii="Huawei Sans" w:eastAsia="方正兰亭黑简体" w:hAnsi="Huawei Sans" w:cs="Huawei Sans"/>
                <w:sz w:val="24"/>
                <w:szCs w:val="24"/>
              </w:rPr>
            </w:pPr>
          </w:p>
          <w:p w14:paraId="662DCEE8" w14:textId="77777777" w:rsidR="00837820" w:rsidRPr="006346DD" w:rsidRDefault="00837820" w:rsidP="001951F2">
            <w:pPr>
              <w:pStyle w:val="Cover3"/>
              <w:rPr>
                <w:rFonts w:ascii="Huawei Sans" w:eastAsia="方正兰亭黑简体" w:hAnsi="Huawei Sans" w:cs="Huawei Sans"/>
                <w:bCs w:val="0"/>
                <w:sz w:val="24"/>
                <w:szCs w:val="24"/>
              </w:rPr>
            </w:pPr>
            <w:r w:rsidRPr="006346DD">
              <w:rPr>
                <w:rFonts w:ascii="Huawei Sans" w:hAnsi="Huawei Sans" w:cs="Huawei Sans"/>
                <w:bCs w:val="0"/>
                <w:sz w:val="24"/>
                <w:szCs w:val="24"/>
              </w:rPr>
              <w:t>Notice</w:t>
            </w:r>
          </w:p>
          <w:p w14:paraId="06678668"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4C9BFB61"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173429AF" w14:textId="77777777" w:rsidR="0020153C" w:rsidRPr="006346DD" w:rsidRDefault="0020153C" w:rsidP="0020153C">
      <w:pPr>
        <w:ind w:left="0"/>
        <w:rPr>
          <w:rFonts w:ascii="Huawei Sans" w:hAnsi="Huawei Sans" w:cs="Huawei Sans"/>
        </w:rPr>
      </w:pPr>
    </w:p>
    <w:p w14:paraId="472FDB0B" w14:textId="77777777" w:rsidR="0020153C" w:rsidRPr="006346DD" w:rsidRDefault="0020153C" w:rsidP="0020153C">
      <w:pPr>
        <w:pStyle w:val="TableText"/>
        <w:rPr>
          <w:rFonts w:ascii="Huawei Sans" w:hAnsi="Huawei Sans" w:cs="Huawei Sans"/>
        </w:rPr>
      </w:pPr>
    </w:p>
    <w:p w14:paraId="11F2FEE1" w14:textId="77777777" w:rsidR="0020153C" w:rsidRPr="006346DD" w:rsidRDefault="0020153C" w:rsidP="0020153C">
      <w:pPr>
        <w:pStyle w:val="TableText"/>
        <w:rPr>
          <w:rFonts w:ascii="Huawei Sans" w:hAnsi="Huawei Sans" w:cs="Huawei Sans"/>
        </w:rPr>
      </w:pPr>
    </w:p>
    <w:p w14:paraId="3228B4F6" w14:textId="77777777" w:rsidR="0020153C" w:rsidRPr="006346DD" w:rsidRDefault="0020153C" w:rsidP="0020153C">
      <w:pPr>
        <w:pStyle w:val="TableText"/>
        <w:rPr>
          <w:rFonts w:ascii="Huawei Sans" w:hAnsi="Huawei Sans" w:cs="Huawei Sans"/>
        </w:rPr>
      </w:pPr>
    </w:p>
    <w:tbl>
      <w:tblPr>
        <w:tblStyle w:val="a7"/>
        <w:tblW w:w="0" w:type="auto"/>
        <w:tblLook w:val="01E0" w:firstRow="1" w:lastRow="1" w:firstColumn="1" w:lastColumn="1" w:noHBand="0" w:noVBand="0"/>
      </w:tblPr>
      <w:tblGrid>
        <w:gridCol w:w="1665"/>
        <w:gridCol w:w="7861"/>
      </w:tblGrid>
      <w:tr w:rsidR="00837820" w:rsidRPr="006346DD" w14:paraId="1766FA98" w14:textId="77777777" w:rsidTr="001951F2">
        <w:trPr>
          <w:trHeight w:val="634"/>
        </w:trPr>
        <w:tc>
          <w:tcPr>
            <w:tcW w:w="9640" w:type="dxa"/>
            <w:gridSpan w:val="2"/>
            <w:vAlign w:val="center"/>
          </w:tcPr>
          <w:p w14:paraId="5EB3162F" w14:textId="77777777" w:rsidR="00837820" w:rsidRPr="006346DD" w:rsidRDefault="00837820" w:rsidP="001951F2">
            <w:pPr>
              <w:pStyle w:val="Cover2"/>
              <w:rPr>
                <w:rFonts w:eastAsia="方正兰亭黑简体" w:cs="Huawei Sans"/>
                <w:b/>
                <w:sz w:val="24"/>
              </w:rPr>
            </w:pPr>
            <w:r w:rsidRPr="006346DD">
              <w:rPr>
                <w:rFonts w:eastAsia="方正兰亭黑简体" w:cs="Huawei Sans"/>
                <w:b/>
              </w:rPr>
              <w:t>Huawei Technologies Co., Ltd.</w:t>
            </w:r>
          </w:p>
        </w:tc>
      </w:tr>
      <w:tr w:rsidR="00837820" w:rsidRPr="006346DD" w14:paraId="11698E58" w14:textId="77777777" w:rsidTr="001951F2">
        <w:trPr>
          <w:trHeight w:val="371"/>
        </w:trPr>
        <w:tc>
          <w:tcPr>
            <w:tcW w:w="1675" w:type="dxa"/>
          </w:tcPr>
          <w:p w14:paraId="64A853D0"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Address:</w:t>
            </w:r>
          </w:p>
        </w:tc>
        <w:tc>
          <w:tcPr>
            <w:tcW w:w="7965" w:type="dxa"/>
            <w:vAlign w:val="center"/>
          </w:tcPr>
          <w:p w14:paraId="28A42E0D"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 xml:space="preserve">Huawei Industrial Base Bantian, Longgang Shenzhen 518129 </w:t>
            </w:r>
          </w:p>
          <w:p w14:paraId="3D877A3F"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People's Republic of China</w:t>
            </w:r>
          </w:p>
        </w:tc>
      </w:tr>
      <w:tr w:rsidR="00837820" w:rsidRPr="006346DD" w14:paraId="1BC0744E" w14:textId="77777777" w:rsidTr="001951F2">
        <w:trPr>
          <w:trHeight w:val="337"/>
        </w:trPr>
        <w:tc>
          <w:tcPr>
            <w:tcW w:w="1675" w:type="dxa"/>
            <w:vAlign w:val="center"/>
          </w:tcPr>
          <w:p w14:paraId="19867613" w14:textId="77777777" w:rsidR="00837820" w:rsidRPr="006346DD" w:rsidRDefault="00837820" w:rsidP="001951F2">
            <w:pPr>
              <w:pStyle w:val="CoverText"/>
              <w:rPr>
                <w:rFonts w:ascii="Huawei Sans" w:hAnsi="Huawei Sans" w:cs="Huawei Sans"/>
              </w:rPr>
            </w:pPr>
            <w:r w:rsidRPr="006346DD">
              <w:rPr>
                <w:rFonts w:ascii="Huawei Sans" w:hAnsi="Huawei Sans" w:cs="Huawei Sans"/>
              </w:rPr>
              <w:t>Website:</w:t>
            </w:r>
          </w:p>
        </w:tc>
        <w:tc>
          <w:tcPr>
            <w:tcW w:w="7965" w:type="dxa"/>
            <w:vAlign w:val="center"/>
          </w:tcPr>
          <w:p w14:paraId="566C81E8" w14:textId="311353AF" w:rsidR="00837820" w:rsidRPr="006346DD" w:rsidRDefault="00837820" w:rsidP="001951F2">
            <w:pPr>
              <w:pStyle w:val="CoverText"/>
              <w:rPr>
                <w:rFonts w:ascii="Huawei Sans" w:hAnsi="Huawei Sans" w:cs="Huawei Sans"/>
              </w:rPr>
            </w:pPr>
            <w:r w:rsidRPr="006346DD">
              <w:rPr>
                <w:rStyle w:val="ad"/>
                <w:rFonts w:ascii="Huawei Sans" w:hAnsi="Huawei Sans" w:cs="Huawei Sans"/>
              </w:rPr>
              <w:t>http</w:t>
            </w:r>
            <w:r w:rsidR="00895C05">
              <w:rPr>
                <w:rStyle w:val="ad"/>
                <w:rFonts w:ascii="Huawei Sans" w:hAnsi="Huawei Sans" w:cs="Huawei Sans"/>
              </w:rPr>
              <w:t>s</w:t>
            </w:r>
            <w:r w:rsidRPr="006346DD">
              <w:rPr>
                <w:rStyle w:val="ad"/>
                <w:rFonts w:ascii="Huawei Sans" w:hAnsi="Huawei Sans" w:cs="Huawei Sans"/>
              </w:rPr>
              <w:t>://</w:t>
            </w:r>
            <w:hyperlink r:id="rId18" w:history="1">
              <w:r w:rsidRPr="006346DD">
                <w:rPr>
                  <w:rStyle w:val="ad"/>
                  <w:rFonts w:ascii="Huawei Sans" w:hAnsi="Huawei Sans" w:cs="Huawei Sans"/>
                </w:rPr>
                <w:t>e</w:t>
              </w:r>
            </w:hyperlink>
            <w:r w:rsidRPr="006346DD">
              <w:rPr>
                <w:rStyle w:val="ad"/>
                <w:rFonts w:ascii="Huawei Sans" w:hAnsi="Huawei Sans" w:cs="Huawei Sans"/>
              </w:rPr>
              <w:t>.huawei.com</w:t>
            </w:r>
          </w:p>
        </w:tc>
      </w:tr>
    </w:tbl>
    <w:p w14:paraId="413A91B4" w14:textId="77777777" w:rsidR="0020153C" w:rsidRPr="006346DD" w:rsidRDefault="0020153C" w:rsidP="0020153C">
      <w:pPr>
        <w:pStyle w:val="TableText"/>
        <w:rPr>
          <w:rFonts w:ascii="Huawei Sans" w:hAnsi="Huawei Sans" w:cs="Huawei Sans"/>
        </w:rPr>
      </w:pPr>
    </w:p>
    <w:p w14:paraId="7EF47729" w14:textId="77777777" w:rsidR="0020153C" w:rsidRPr="006346DD" w:rsidRDefault="0020153C" w:rsidP="0020153C">
      <w:pPr>
        <w:rPr>
          <w:rFonts w:ascii="Huawei Sans" w:hAnsi="Huawei Sans" w:cs="Huawei Sans"/>
        </w:rPr>
      </w:pPr>
    </w:p>
    <w:p w14:paraId="038C58C2" w14:textId="77777777" w:rsidR="0020153C" w:rsidRPr="006346DD" w:rsidRDefault="0020153C" w:rsidP="0020153C">
      <w:pPr>
        <w:rPr>
          <w:rFonts w:ascii="Huawei Sans" w:hAnsi="Huawei Sans" w:cs="Huawei Sans"/>
        </w:rPr>
        <w:sectPr w:rsidR="0020153C" w:rsidRPr="006346DD" w:rsidSect="0020153C">
          <w:headerReference w:type="default" r:id="rId19"/>
          <w:footerReference w:type="default" r:id="rId20"/>
          <w:pgSz w:w="11907" w:h="16840" w:code="9"/>
          <w:pgMar w:top="1701" w:right="1134" w:bottom="1701" w:left="1134" w:header="567" w:footer="567" w:gutter="0"/>
          <w:pgNumType w:start="1"/>
          <w:cols w:space="425"/>
          <w:docGrid w:linePitch="312"/>
        </w:sectPr>
      </w:pPr>
    </w:p>
    <w:p w14:paraId="3A35BD81" w14:textId="77777777" w:rsidR="0020153C" w:rsidRPr="006346DD" w:rsidRDefault="00837820" w:rsidP="0020153C">
      <w:pPr>
        <w:pStyle w:val="Cover2"/>
        <w:rPr>
          <w:rFonts w:eastAsia="方正兰亭黑简体" w:cs="Huawei Sans"/>
        </w:rPr>
      </w:pPr>
      <w:bookmarkStart w:id="1" w:name="_Toc227138863"/>
      <w:bookmarkStart w:id="2" w:name="前言"/>
      <w:r w:rsidRPr="006346DD">
        <w:rPr>
          <w:rFonts w:cs="Huawei Sans"/>
          <w:b/>
        </w:rPr>
        <w:lastRenderedPageBreak/>
        <w:t>Huawei Certification System</w:t>
      </w:r>
    </w:p>
    <w:p w14:paraId="76407A20" w14:textId="77777777" w:rsidR="0072301F" w:rsidRPr="0072301F" w:rsidRDefault="0072301F" w:rsidP="0072301F">
      <w:pPr>
        <w:widowControl w:val="0"/>
        <w:topLinePunct w:val="0"/>
        <w:autoSpaceDE w:val="0"/>
        <w:autoSpaceDN w:val="0"/>
        <w:snapToGrid/>
        <w:spacing w:before="0" w:afterLines="50" w:after="120" w:line="320" w:lineRule="exact"/>
        <w:ind w:left="0" w:firstLine="420"/>
        <w:rPr>
          <w:rFonts w:ascii="Huawei Sans" w:hAnsi="Huawei Sans"/>
        </w:rPr>
      </w:pPr>
      <w:r w:rsidRPr="0072301F">
        <w:rPr>
          <w:rFonts w:ascii="Huawei Sans" w:hAnsi="Huawei Sans"/>
        </w:rPr>
        <w:t>Huawei Certification is an integral part of the company's "Platform + Ecosystem" strategy, and it supports the ICT infrastructure featuring "Cloud-Pipe-Device". It evolves to reflect the latest trends of ICT development. Huawei Certification consists of two categories: ICT Infrastructure Certification, and Cloud Service &amp; Platform Certification, making it the most extensive technical certification program in the industry.</w:t>
      </w:r>
    </w:p>
    <w:p w14:paraId="229A24DF" w14:textId="77777777" w:rsidR="0072301F" w:rsidRPr="0072301F" w:rsidRDefault="0072301F" w:rsidP="0072301F">
      <w:pPr>
        <w:widowControl w:val="0"/>
        <w:topLinePunct w:val="0"/>
        <w:autoSpaceDE w:val="0"/>
        <w:autoSpaceDN w:val="0"/>
        <w:snapToGrid/>
        <w:spacing w:before="0" w:afterLines="50" w:after="120" w:line="320" w:lineRule="exact"/>
        <w:ind w:left="0" w:firstLine="420"/>
        <w:rPr>
          <w:rFonts w:ascii="Huawei Sans" w:hAnsi="Huawei Sans"/>
        </w:rPr>
      </w:pPr>
      <w:r w:rsidRPr="0072301F">
        <w:rPr>
          <w:rFonts w:ascii="Huawei Sans" w:hAnsi="Huawei Sans"/>
        </w:rPr>
        <w:t>Huawei offers three levels of certification: Huawei Certified ICT Associate (HCIA), Huawei Certified ICT Professional (HCIP), and Huawei Certified ICT Expert (HCIE).</w:t>
      </w:r>
    </w:p>
    <w:p w14:paraId="77EA6563" w14:textId="2BE53DEC" w:rsidR="0072301F" w:rsidRPr="0072301F" w:rsidRDefault="0072301F" w:rsidP="0072301F">
      <w:pPr>
        <w:widowControl w:val="0"/>
        <w:topLinePunct w:val="0"/>
        <w:autoSpaceDE w:val="0"/>
        <w:autoSpaceDN w:val="0"/>
        <w:snapToGrid/>
        <w:spacing w:before="0" w:afterLines="50" w:after="120" w:line="320" w:lineRule="exact"/>
        <w:ind w:left="0" w:firstLine="420"/>
        <w:rPr>
          <w:rFonts w:ascii="Huawei Sans Medium" w:hAnsi="Huawei Sans Medium" w:cs="Huawei Sans Medium"/>
          <w:sz w:val="21"/>
          <w:szCs w:val="21"/>
        </w:rPr>
      </w:pPr>
      <w:r w:rsidRPr="0072301F">
        <w:rPr>
          <w:rFonts w:ascii="Huawei Sans" w:hAnsi="Huawei Sans"/>
        </w:rPr>
        <w:t xml:space="preserve">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76396CA2" w14:textId="77777777" w:rsidR="00895C05" w:rsidRPr="0071503E" w:rsidRDefault="00895C05" w:rsidP="0071503E">
      <w:pPr>
        <w:pStyle w:val="Cover-"/>
        <w:spacing w:after="120"/>
        <w:rPr>
          <w:rFonts w:ascii="Huawei Sans" w:hAnsi="Huawei Sans"/>
        </w:rPr>
      </w:pPr>
      <w:r w:rsidRPr="0071503E">
        <w:rPr>
          <w:rFonts w:ascii="Huawei Sans" w:hAnsi="Huawei Sans"/>
        </w:rPr>
        <w:t>HCIP-Datacom-WAN Planning and Deployment V1.0 aims to train and certificate senior engineers with professional knowledge and skills regarding bearer WAN scenarios in the data communication network field.</w:t>
      </w:r>
    </w:p>
    <w:p w14:paraId="648B46CA" w14:textId="092967D8" w:rsidR="00895C05" w:rsidRPr="0071503E" w:rsidRDefault="00895C05" w:rsidP="0071503E">
      <w:pPr>
        <w:pStyle w:val="Cover-"/>
        <w:spacing w:after="120"/>
        <w:rPr>
          <w:rFonts w:ascii="Huawei Sans" w:hAnsi="Huawei Sans"/>
        </w:rPr>
      </w:pPr>
      <w:r w:rsidRPr="0071503E">
        <w:rPr>
          <w:rFonts w:ascii="Huawei Sans" w:hAnsi="Huawei Sans"/>
        </w:rPr>
        <w:t xml:space="preserve">Passing HCIP-Datacom-WAN Planning and Deployment V1.0 certification </w:t>
      </w:r>
      <w:r w:rsidR="00740511" w:rsidRPr="0071503E">
        <w:rPr>
          <w:rFonts w:ascii="Huawei Sans" w:hAnsi="Huawei Sans"/>
        </w:rPr>
        <w:t xml:space="preserve">will </w:t>
      </w:r>
      <w:r w:rsidRPr="0071503E">
        <w:rPr>
          <w:rFonts w:ascii="Huawei Sans" w:hAnsi="Huawei Sans"/>
        </w:rPr>
        <w:t>indicate that you:</w:t>
      </w:r>
    </w:p>
    <w:p w14:paraId="1EFE62F5" w14:textId="77777777" w:rsidR="00895C05" w:rsidRPr="0071503E" w:rsidRDefault="00895C05" w:rsidP="0071503E">
      <w:pPr>
        <w:pStyle w:val="Cover-"/>
        <w:spacing w:after="120"/>
        <w:rPr>
          <w:rFonts w:ascii="Huawei Sans" w:hAnsi="Huawei Sans"/>
        </w:rPr>
      </w:pPr>
      <w:r w:rsidRPr="0071503E">
        <w:rPr>
          <w:rFonts w:ascii="Huawei Sans" w:hAnsi="Huawei Sans"/>
        </w:rPr>
        <w:t>1) Understand and master the enterprise bearer WAN solution, enterprise bearer WAN architecture and key technologies, WAN VPN technologies, MPLS TE fundamentals and configuration, SR, SRv6, Huawei CloudWAN solution architecture and fundamentals, Huawei CloudWAN solution O&amp;M and troubleshooting, and Huawei CloudWAN solution design practice (financial scenario).</w:t>
      </w:r>
    </w:p>
    <w:p w14:paraId="140983CE" w14:textId="20271125" w:rsidR="00895C05" w:rsidRPr="0071503E" w:rsidRDefault="00895C05" w:rsidP="0071503E">
      <w:pPr>
        <w:pStyle w:val="Cover-"/>
        <w:spacing w:after="120"/>
        <w:rPr>
          <w:rFonts w:ascii="Huawei Sans" w:hAnsi="Huawei Sans"/>
        </w:rPr>
      </w:pPr>
      <w:r w:rsidRPr="0071503E">
        <w:rPr>
          <w:rFonts w:ascii="Huawei Sans" w:hAnsi="Huawei Sans"/>
        </w:rPr>
        <w:t>2) Are qualified for enterprise bearer WAN engineer positions (account manager, project manager, pre-sales engineer, post-sales engineer, and O&amp;M engineer) and are capable of using Huawei datacom devices to design, deploy, and maintain enterprise Bearer WANs. You will be able to use Huawei datacom devices to plan, deploy, and maintain enterprise bearer WANs. Additionally, you will qualify for the corresponding senior engineer positions (such as the customer manager, project manager, pre-sales engineer, post-sales engineer, and O&amp;M engineer).</w:t>
      </w:r>
    </w:p>
    <w:p w14:paraId="019900E3" w14:textId="590259AA" w:rsidR="0020153C" w:rsidRPr="0072301F" w:rsidRDefault="00895C05" w:rsidP="0072301F">
      <w:pPr>
        <w:pStyle w:val="Cover-"/>
        <w:spacing w:after="120"/>
        <w:rPr>
          <w:rFonts w:ascii="Huawei Sans" w:hAnsi="Huawei Sans"/>
        </w:rPr>
      </w:pPr>
      <w:r w:rsidRPr="0071503E">
        <w:rPr>
          <w:rFonts w:ascii="Huawei Sans" w:hAnsi="Huawei Sans"/>
        </w:rPr>
        <w:t>The Huawei certification system introduces the industry, fosters innovation, and imparts cutting-edge datacom knowledge.</w:t>
      </w:r>
    </w:p>
    <w:p w14:paraId="65C3B817" w14:textId="7B26A3F3" w:rsidR="0020153C" w:rsidRPr="006346DD" w:rsidRDefault="005E3A7B" w:rsidP="0072301F">
      <w:pPr>
        <w:pStyle w:val="1f0"/>
        <w:jc w:val="center"/>
        <w:rPr>
          <w:rFonts w:cs="Huawei Sans"/>
        </w:rPr>
      </w:pPr>
      <w:r w:rsidRPr="006346DD">
        <w:rPr>
          <w:rFonts w:cs="Huawei Sans"/>
        </w:rPr>
        <w:br w:type="page"/>
      </w:r>
      <w:r w:rsidR="0072301F" w:rsidRPr="0070774E">
        <w:rPr>
          <w:rFonts w:ascii="Huawei Sans Medium" w:hAnsi="Huawei Sans Medium" w:cs="Huawei Sans Medium"/>
          <w:noProof/>
        </w:rPr>
        <w:lastRenderedPageBreak/>
        <w:drawing>
          <wp:inline distT="0" distB="0" distL="0" distR="0" wp14:anchorId="146C99B1" wp14:editId="1DA50A18">
            <wp:extent cx="8420400" cy="3193135"/>
            <wp:effectExtent l="22860" t="15240" r="22860" b="2286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https://r.hw3static.com/s/hwtalent/lst/assets/img/banner-home-en2.5da61f88.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rot="16200000">
                      <a:off x="0" y="0"/>
                      <a:ext cx="8420400" cy="3193135"/>
                    </a:xfrm>
                    <a:prstGeom prst="rect">
                      <a:avLst/>
                    </a:prstGeom>
                    <a:noFill/>
                    <a:ln>
                      <a:solidFill>
                        <a:sysClr val="window" lastClr="FFFFFF">
                          <a:lumMod val="85000"/>
                        </a:sysClr>
                      </a:solidFill>
                    </a:ln>
                  </pic:spPr>
                </pic:pic>
              </a:graphicData>
            </a:graphic>
          </wp:inline>
        </w:drawing>
      </w:r>
    </w:p>
    <w:p w14:paraId="207A29F8" w14:textId="656729D7" w:rsidR="0020153C" w:rsidRPr="006346DD" w:rsidRDefault="0074648A" w:rsidP="008E632E">
      <w:pPr>
        <w:pStyle w:val="64"/>
        <w:rPr>
          <w:rFonts w:cs="Huawei Sans"/>
        </w:rPr>
      </w:pPr>
      <w:bookmarkStart w:id="3" w:name="_Toc437519530"/>
      <w:bookmarkStart w:id="4" w:name="_Toc38439557"/>
      <w:bookmarkStart w:id="5" w:name="_Toc74745687"/>
      <w:r w:rsidRPr="006346DD">
        <w:rPr>
          <w:rFonts w:cs="Huawei Sans"/>
        </w:rPr>
        <w:lastRenderedPageBreak/>
        <w:t>About This Document</w:t>
      </w:r>
      <w:bookmarkEnd w:id="1"/>
      <w:bookmarkEnd w:id="3"/>
      <w:bookmarkEnd w:id="4"/>
      <w:bookmarkEnd w:id="5"/>
    </w:p>
    <w:p w14:paraId="09A8C558" w14:textId="77777777" w:rsidR="0020153C" w:rsidRPr="006346DD" w:rsidRDefault="0020153C" w:rsidP="00455B9F">
      <w:pPr>
        <w:pStyle w:val="74"/>
        <w:rPr>
          <w:rFonts w:cs="Huawei Sans"/>
        </w:rPr>
      </w:pPr>
      <w:bookmarkStart w:id="6" w:name="_Toc38439558"/>
      <w:bookmarkStart w:id="7" w:name="_Toc74745688"/>
      <w:bookmarkEnd w:id="2"/>
      <w:r w:rsidRPr="006346DD">
        <w:rPr>
          <w:rFonts w:cs="Huawei Sans"/>
        </w:rPr>
        <w:t>Overview</w:t>
      </w:r>
      <w:bookmarkEnd w:id="6"/>
      <w:bookmarkEnd w:id="7"/>
    </w:p>
    <w:p w14:paraId="2AA787ED" w14:textId="5A05F9F7" w:rsidR="004A4093" w:rsidRPr="006346DD" w:rsidRDefault="001554B6" w:rsidP="00C67429">
      <w:pPr>
        <w:pStyle w:val="1f0"/>
        <w:rPr>
          <w:rFonts w:cs="Huawei Sans"/>
        </w:rPr>
      </w:pPr>
      <w:r w:rsidRPr="001554B6">
        <w:rPr>
          <w:rFonts w:cs="Huawei Sans" w:hint="eastAsia"/>
        </w:rPr>
        <w:t>This textbook accompanies the training courses for HCIP-Datacom-WAN Network Planning and Deployment</w:t>
      </w:r>
      <w:r w:rsidR="003027F8">
        <w:rPr>
          <w:rFonts w:cs="Huawei Sans"/>
        </w:rPr>
        <w:t xml:space="preserve"> </w:t>
      </w:r>
      <w:r w:rsidR="003027F8">
        <w:rPr>
          <w:rFonts w:cs="Huawei Sans" w:hint="eastAsia"/>
        </w:rPr>
        <w:t>certification</w:t>
      </w:r>
      <w:r w:rsidRPr="001554B6">
        <w:rPr>
          <w:rFonts w:cs="Huawei Sans" w:hint="eastAsia"/>
        </w:rPr>
        <w:t>. It is applicable to candidates for the corresponding exam and people who want to understand the bearer WAN and related solutions, bearer WAN architecture and typical technology applications, WAN VPN technology, MPLS TE technology, SR technology, SRv6 technology, WAN controller-based network management and analysis, WAN controller-based network traffic control, bearer WAN O&amp;M and troubleshooting, and bearer WAN design.</w:t>
      </w:r>
    </w:p>
    <w:p w14:paraId="78166975" w14:textId="77777777" w:rsidR="0020153C" w:rsidRPr="006346DD" w:rsidRDefault="0020153C" w:rsidP="00455B9F">
      <w:pPr>
        <w:pStyle w:val="74"/>
        <w:rPr>
          <w:rFonts w:cs="Huawei Sans"/>
        </w:rPr>
      </w:pPr>
      <w:bookmarkStart w:id="8" w:name="_Toc38439559"/>
      <w:bookmarkStart w:id="9" w:name="_Toc74745689"/>
      <w:r w:rsidRPr="006346DD">
        <w:rPr>
          <w:rFonts w:cs="Huawei Sans"/>
        </w:rPr>
        <w:t>Description</w:t>
      </w:r>
      <w:bookmarkEnd w:id="8"/>
      <w:bookmarkEnd w:id="9"/>
    </w:p>
    <w:p w14:paraId="446B0E2A" w14:textId="77777777" w:rsidR="001554B6" w:rsidRDefault="001554B6" w:rsidP="001554B6">
      <w:pPr>
        <w:pStyle w:val="1f0"/>
      </w:pPr>
      <w:r>
        <w:t>This experiment guide introduces three experiments. The first two are traditional CLI-based experiments, whereas the last is performed using both the CLI and controller UI. The experiments are as follows:</w:t>
      </w:r>
    </w:p>
    <w:p w14:paraId="5A0B2CB6" w14:textId="77777777" w:rsidR="001554B6" w:rsidRDefault="001554B6" w:rsidP="001554B6">
      <w:pPr>
        <w:pStyle w:val="1f0"/>
        <w:numPr>
          <w:ilvl w:val="0"/>
          <w:numId w:val="14"/>
        </w:numPr>
      </w:pPr>
      <w:r>
        <w:t>SR-MPLS experiment</w:t>
      </w:r>
    </w:p>
    <w:p w14:paraId="79BF1895" w14:textId="77777777" w:rsidR="001554B6" w:rsidRPr="00D73F9A" w:rsidRDefault="001554B6" w:rsidP="001554B6">
      <w:pPr>
        <w:pStyle w:val="1f0"/>
        <w:numPr>
          <w:ilvl w:val="0"/>
          <w:numId w:val="14"/>
        </w:numPr>
      </w:pPr>
      <w:r>
        <w:t>SRv6 experiment</w:t>
      </w:r>
    </w:p>
    <w:p w14:paraId="6184D81B" w14:textId="1935FA0A" w:rsidR="00D73F9A" w:rsidRPr="006346DD" w:rsidRDefault="003346D0" w:rsidP="001554B6">
      <w:pPr>
        <w:pStyle w:val="1f0"/>
        <w:numPr>
          <w:ilvl w:val="0"/>
          <w:numId w:val="14"/>
        </w:numPr>
        <w:rPr>
          <w:rFonts w:cs="Huawei Sans"/>
        </w:rPr>
      </w:pPr>
      <w:r>
        <w:t>iMaster NCE-IP</w:t>
      </w:r>
      <w:r w:rsidR="001554B6">
        <w:t xml:space="preserve"> experiment</w:t>
      </w:r>
    </w:p>
    <w:p w14:paraId="40637FBE" w14:textId="77777777" w:rsidR="0020153C" w:rsidRPr="006346DD" w:rsidRDefault="0020153C" w:rsidP="00455B9F">
      <w:pPr>
        <w:pStyle w:val="74"/>
        <w:rPr>
          <w:rFonts w:cs="Huawei Sans"/>
        </w:rPr>
      </w:pPr>
      <w:bookmarkStart w:id="10" w:name="_Toc38439560"/>
      <w:bookmarkStart w:id="11" w:name="_Toc74745690"/>
      <w:r w:rsidRPr="006346DD">
        <w:rPr>
          <w:rFonts w:cs="Huawei Sans"/>
        </w:rPr>
        <w:t>Background Knowledge Required</w:t>
      </w:r>
      <w:bookmarkEnd w:id="10"/>
      <w:bookmarkEnd w:id="11"/>
    </w:p>
    <w:p w14:paraId="5B0A3EA4" w14:textId="77777777" w:rsidR="001554B6" w:rsidRPr="00A859F3" w:rsidRDefault="001554B6" w:rsidP="001554B6">
      <w:pPr>
        <w:pStyle w:val="1f0"/>
      </w:pPr>
      <w:bookmarkStart w:id="12" w:name="_Hlk487190992"/>
      <w:r>
        <w:t>This textbook is for Huawei's basic certification. To understand the content better, ensure that you meet the following requirements:</w:t>
      </w:r>
    </w:p>
    <w:p w14:paraId="33120E51" w14:textId="77777777" w:rsidR="001554B6" w:rsidRPr="00A859F3" w:rsidRDefault="001554B6" w:rsidP="001554B6">
      <w:pPr>
        <w:pStyle w:val="1f0"/>
        <w:numPr>
          <w:ilvl w:val="0"/>
          <w:numId w:val="22"/>
        </w:numPr>
      </w:pPr>
      <w:r>
        <w:t>Have basic computer skills.</w:t>
      </w:r>
    </w:p>
    <w:p w14:paraId="56BC131D" w14:textId="77777777" w:rsidR="001554B6" w:rsidRPr="00A859F3" w:rsidRDefault="001554B6" w:rsidP="001554B6">
      <w:pPr>
        <w:pStyle w:val="1f0"/>
        <w:numPr>
          <w:ilvl w:val="0"/>
          <w:numId w:val="22"/>
        </w:numPr>
      </w:pPr>
      <w:r>
        <w:t>Have taken the HCIP-Datacom course.</w:t>
      </w:r>
    </w:p>
    <w:p w14:paraId="083629A3" w14:textId="77777777" w:rsidR="001554B6" w:rsidRPr="00A859F3" w:rsidRDefault="001554B6" w:rsidP="001554B6">
      <w:pPr>
        <w:pStyle w:val="1f0"/>
        <w:numPr>
          <w:ilvl w:val="0"/>
          <w:numId w:val="22"/>
        </w:numPr>
      </w:pPr>
      <w:r>
        <w:t>Have passed the HCIP-Datacom exam.</w:t>
      </w:r>
    </w:p>
    <w:p w14:paraId="20E80D7C" w14:textId="77777777" w:rsidR="001554B6" w:rsidRPr="00A859F3" w:rsidRDefault="001554B6" w:rsidP="001554B6">
      <w:pPr>
        <w:pStyle w:val="1f0"/>
        <w:numPr>
          <w:ilvl w:val="0"/>
          <w:numId w:val="22"/>
        </w:numPr>
      </w:pPr>
      <w:r>
        <w:t>Have a good understanding of TCP/IP protocol stack fundamentals.</w:t>
      </w:r>
    </w:p>
    <w:p w14:paraId="62BD93BC" w14:textId="015A1B87" w:rsidR="00A859F3" w:rsidRPr="006346DD" w:rsidRDefault="001554B6" w:rsidP="001554B6">
      <w:pPr>
        <w:pStyle w:val="1f0"/>
        <w:numPr>
          <w:ilvl w:val="0"/>
          <w:numId w:val="22"/>
        </w:numPr>
        <w:rPr>
          <w:rFonts w:cs="Huawei Sans"/>
        </w:rPr>
      </w:pPr>
      <w:r>
        <w:t>Have a good understanding of Ethernet switch and router fundamentals.</w:t>
      </w:r>
      <w:bookmarkEnd w:id="12"/>
    </w:p>
    <w:p w14:paraId="7B255C6B" w14:textId="70A7DAB3" w:rsidR="001554B6" w:rsidRDefault="0020153C" w:rsidP="009F5E21">
      <w:pPr>
        <w:pStyle w:val="74"/>
        <w:rPr>
          <w:rFonts w:cs="Huawei Sans"/>
        </w:rPr>
      </w:pPr>
      <w:bookmarkStart w:id="13" w:name="_Toc38439561"/>
      <w:bookmarkStart w:id="14" w:name="_Toc74745691"/>
      <w:r w:rsidRPr="006346DD">
        <w:rPr>
          <w:rFonts w:cs="Huawei Sans"/>
        </w:rPr>
        <w:lastRenderedPageBreak/>
        <w:t>Symbol Conventions</w:t>
      </w:r>
      <w:bookmarkEnd w:id="13"/>
      <w:bookmarkEnd w:id="14"/>
    </w:p>
    <w:p w14:paraId="3176E523" w14:textId="32F47699" w:rsidR="009F5E21" w:rsidRPr="006346DD" w:rsidRDefault="009F5E21" w:rsidP="0020153C">
      <w:pPr>
        <w:pStyle w:val="Cover2"/>
        <w:rPr>
          <w:rFonts w:eastAsia="方正兰亭黑简体" w:cs="Huawei Sans"/>
        </w:rPr>
      </w:pPr>
      <w:r>
        <w:rPr>
          <w:rFonts w:eastAsia="方正兰亭黑简体" w:cs="Huawei Sans"/>
          <w:lang w:eastAsia="zh-CN"/>
        </w:rPr>
        <w:drawing>
          <wp:inline distT="0" distB="0" distL="0" distR="0" wp14:anchorId="14A7673E" wp14:editId="3F9E5946">
            <wp:extent cx="4629367" cy="1132391"/>
            <wp:effectExtent l="19050" t="19050" r="1905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51708" cy="1137856"/>
                    </a:xfrm>
                    <a:prstGeom prst="rect">
                      <a:avLst/>
                    </a:prstGeom>
                    <a:ln w="12700">
                      <a:solidFill>
                        <a:schemeClr val="bg1">
                          <a:lumMod val="85000"/>
                        </a:schemeClr>
                      </a:solidFill>
                    </a:ln>
                  </pic:spPr>
                </pic:pic>
              </a:graphicData>
            </a:graphic>
          </wp:inline>
        </w:drawing>
      </w:r>
    </w:p>
    <w:p w14:paraId="12880B0C" w14:textId="77777777" w:rsidR="0020153C" w:rsidRPr="006346DD" w:rsidRDefault="0020153C" w:rsidP="008B34CE">
      <w:pPr>
        <w:pStyle w:val="Heading2NoNumber"/>
        <w:rPr>
          <w:rFonts w:cs="Huawei Sans"/>
        </w:rPr>
      </w:pPr>
      <w:bookmarkStart w:id="15" w:name="_Toc38439562"/>
      <w:bookmarkStart w:id="16" w:name="_Toc74745692"/>
      <w:r w:rsidRPr="006346DD">
        <w:rPr>
          <w:rFonts w:cs="Huawei Sans"/>
        </w:rPr>
        <w:t>Lab Environment</w:t>
      </w:r>
      <w:bookmarkEnd w:id="15"/>
      <w:bookmarkEnd w:id="16"/>
    </w:p>
    <w:p w14:paraId="47C992E7" w14:textId="77777777" w:rsidR="001554B6" w:rsidRPr="003F6921" w:rsidRDefault="001554B6" w:rsidP="001554B6">
      <w:pPr>
        <w:pStyle w:val="84"/>
      </w:pPr>
      <w:r>
        <w:t>Networking Introduction</w:t>
      </w:r>
    </w:p>
    <w:p w14:paraId="1B158BE0" w14:textId="77777777" w:rsidR="001554B6" w:rsidRPr="00A859F3" w:rsidRDefault="001554B6" w:rsidP="001554B6">
      <w:pPr>
        <w:pStyle w:val="1f0"/>
      </w:pPr>
      <w:r>
        <w:t>This experiment environment is intended for datacom engineers who are preparing for the HCIP-Datacom-WAN exam. This lab environment includes six routers and several servers.</w:t>
      </w:r>
    </w:p>
    <w:p w14:paraId="24A3CFB1" w14:textId="77777777" w:rsidR="001554B6" w:rsidRPr="003F6921" w:rsidRDefault="001554B6" w:rsidP="001554B6">
      <w:pPr>
        <w:pStyle w:val="84"/>
      </w:pPr>
      <w:r>
        <w:t>Device Introduction</w:t>
      </w:r>
    </w:p>
    <w:p w14:paraId="16B0095B" w14:textId="59A6B3B5" w:rsidR="0020153C" w:rsidRPr="006346DD" w:rsidRDefault="001554B6" w:rsidP="003662A4">
      <w:pPr>
        <w:pStyle w:val="1f0"/>
        <w:rPr>
          <w:rFonts w:cs="Huawei Sans"/>
        </w:rPr>
      </w:pPr>
      <w:r>
        <w:t>The following table lists devices recommended for HCIP-Datacom-WAN experiments and the mappings between the device name, model, and software version.</w:t>
      </w:r>
    </w:p>
    <w:tbl>
      <w:tblPr>
        <w:tblStyle w:val="V30"/>
        <w:tblW w:w="8590" w:type="dxa"/>
        <w:tblBorders>
          <w:top w:val="single" w:sz="18" w:space="0" w:color="auto"/>
          <w:left w:val="single" w:sz="18" w:space="0" w:color="auto"/>
          <w:bottom w:val="single" w:sz="18" w:space="0" w:color="auto"/>
          <w:right w:val="single" w:sz="18" w:space="0" w:color="auto"/>
        </w:tblBorders>
        <w:tblLayout w:type="fixed"/>
        <w:tblLook w:val="01E0" w:firstRow="1" w:lastRow="1" w:firstColumn="1" w:lastColumn="1" w:noHBand="0" w:noVBand="0"/>
      </w:tblPr>
      <w:tblGrid>
        <w:gridCol w:w="1791"/>
        <w:gridCol w:w="2182"/>
        <w:gridCol w:w="4617"/>
      </w:tblGrid>
      <w:tr w:rsidR="00E263D0" w:rsidRPr="006346DD" w14:paraId="0AED91F6" w14:textId="77777777" w:rsidTr="003B6F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tcPr>
          <w:p w14:paraId="7A63B502" w14:textId="77777777" w:rsidR="0020153C" w:rsidRPr="006346DD" w:rsidRDefault="0020153C" w:rsidP="003B6F4F">
            <w:pPr>
              <w:pStyle w:val="59"/>
              <w:rPr>
                <w:rFonts w:cs="Huawei Sans"/>
              </w:rPr>
            </w:pPr>
            <w:r w:rsidRPr="006346DD">
              <w:rPr>
                <w:rFonts w:cs="Huawei Sans"/>
              </w:rPr>
              <w:t>Device Name</w:t>
            </w:r>
          </w:p>
        </w:tc>
        <w:tc>
          <w:tcPr>
            <w:tcW w:w="2182" w:type="dxa"/>
          </w:tcPr>
          <w:p w14:paraId="5E23FC78" w14:textId="77777777" w:rsidR="0020153C" w:rsidRPr="006346DD" w:rsidRDefault="0020153C" w:rsidP="003B6F4F">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Model</w:t>
            </w:r>
          </w:p>
        </w:tc>
        <w:tc>
          <w:tcPr>
            <w:tcW w:w="4617" w:type="dxa"/>
          </w:tcPr>
          <w:p w14:paraId="2599736B" w14:textId="77777777" w:rsidR="0020153C" w:rsidRPr="006346DD" w:rsidRDefault="0020153C" w:rsidP="003B6F4F">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Software Version</w:t>
            </w:r>
          </w:p>
        </w:tc>
      </w:tr>
      <w:tr w:rsidR="0020153C" w:rsidRPr="006346DD" w14:paraId="18396651" w14:textId="77777777" w:rsidTr="003B6F4F">
        <w:tc>
          <w:tcPr>
            <w:cnfStyle w:val="001000000000" w:firstRow="0" w:lastRow="0" w:firstColumn="1" w:lastColumn="0" w:oddVBand="0" w:evenVBand="0" w:oddHBand="0" w:evenHBand="0" w:firstRowFirstColumn="0" w:firstRowLastColumn="0" w:lastRowFirstColumn="0" w:lastRowLastColumn="0"/>
            <w:tcW w:w="1791" w:type="dxa"/>
          </w:tcPr>
          <w:p w14:paraId="570545C9" w14:textId="77777777" w:rsidR="0020153C" w:rsidRPr="006346DD" w:rsidRDefault="00A859F3" w:rsidP="00BA68D3">
            <w:pPr>
              <w:pStyle w:val="59"/>
              <w:rPr>
                <w:rFonts w:cs="Huawei Sans"/>
              </w:rPr>
            </w:pPr>
            <w:r w:rsidRPr="006346DD">
              <w:rPr>
                <w:rFonts w:cs="Huawei Sans"/>
              </w:rPr>
              <w:t>Router</w:t>
            </w:r>
          </w:p>
        </w:tc>
        <w:tc>
          <w:tcPr>
            <w:tcW w:w="2182" w:type="dxa"/>
          </w:tcPr>
          <w:p w14:paraId="00530B70" w14:textId="77777777" w:rsidR="0020153C" w:rsidRPr="006346DD" w:rsidRDefault="0089346F" w:rsidP="00BA68D3">
            <w:pPr>
              <w:pStyle w:val="59"/>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NetEngine 8000 M6</w:t>
            </w:r>
          </w:p>
        </w:tc>
        <w:tc>
          <w:tcPr>
            <w:tcW w:w="4617" w:type="dxa"/>
          </w:tcPr>
          <w:p w14:paraId="0CEA6BE2" w14:textId="77777777" w:rsidR="0020153C" w:rsidRPr="006346DD" w:rsidRDefault="000E02F5" w:rsidP="001554B6">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V800R012C10 and later</w:t>
            </w:r>
          </w:p>
        </w:tc>
      </w:tr>
    </w:tbl>
    <w:p w14:paraId="6D16EF88" w14:textId="77777777" w:rsidR="00491E54" w:rsidRDefault="00491E54" w:rsidP="003B6F4F">
      <w:pPr>
        <w:pStyle w:val="1f0"/>
        <w:rPr>
          <w:rFonts w:cs="Huawei Sans"/>
        </w:rPr>
      </w:pPr>
    </w:p>
    <w:p w14:paraId="54721E43" w14:textId="358E671A" w:rsidR="00D9328F" w:rsidRDefault="00D9328F">
      <w:pPr>
        <w:topLinePunct w:val="0"/>
        <w:adjustRightInd/>
        <w:snapToGrid/>
        <w:spacing w:before="0" w:after="0" w:line="240" w:lineRule="auto"/>
        <w:ind w:left="0"/>
        <w:rPr>
          <w:rFonts w:ascii="Huawei Sans" w:hAnsi="Huawei Sans" w:cs="Huawei Sans"/>
          <w:sz w:val="21"/>
        </w:rPr>
      </w:pPr>
      <w:r>
        <w:rPr>
          <w:rFonts w:cs="Huawei Sans"/>
        </w:rPr>
        <w:br w:type="page"/>
      </w:r>
    </w:p>
    <w:sdt>
      <w:sdtPr>
        <w:rPr>
          <w:sz w:val="21"/>
          <w:szCs w:val="21"/>
          <w:lang w:val="zh-CN"/>
        </w:rPr>
        <w:id w:val="-1966112858"/>
        <w:docPartObj>
          <w:docPartGallery w:val="Table of Contents"/>
          <w:docPartUnique/>
        </w:docPartObj>
      </w:sdtPr>
      <w:sdtEndPr>
        <w:rPr>
          <w:sz w:val="24"/>
          <w:szCs w:val="24"/>
        </w:rPr>
      </w:sdtEndPr>
      <w:sdtContent>
        <w:p w14:paraId="78EC20C2" w14:textId="77777777" w:rsidR="00D9328F" w:rsidRPr="00D9328F" w:rsidRDefault="00D9328F" w:rsidP="00D9328F">
          <w:pPr>
            <w:keepNext/>
            <w:pageBreakBefore/>
            <w:pBdr>
              <w:bottom w:val="single" w:sz="12" w:space="1" w:color="auto"/>
            </w:pBdr>
            <w:spacing w:before="0" w:after="800"/>
            <w:ind w:left="0"/>
            <w:jc w:val="right"/>
            <w:rPr>
              <w:rFonts w:ascii="Huawei Sans" w:hAnsi="Huawei Sans"/>
              <w:b/>
              <w:bCs/>
              <w:sz w:val="44"/>
              <w:szCs w:val="44"/>
              <w:lang w:val="zh-CN"/>
            </w:rPr>
          </w:pPr>
          <w:r w:rsidRPr="00D9328F">
            <w:rPr>
              <w:rFonts w:ascii="Huawei Sans" w:hAnsi="Huawei Sans" w:hint="eastAsia"/>
              <w:b/>
              <w:bCs/>
              <w:sz w:val="44"/>
              <w:szCs w:val="44"/>
              <w:lang w:val="zh-CN"/>
            </w:rPr>
            <w:t>Contents</w:t>
          </w:r>
        </w:p>
        <w:p w14:paraId="35C01CF2" w14:textId="77777777" w:rsidR="00D80395" w:rsidRDefault="00D9328F">
          <w:pPr>
            <w:pStyle w:val="14"/>
            <w:tabs>
              <w:tab w:val="right" w:leader="dot" w:pos="9628"/>
            </w:tabs>
            <w:rPr>
              <w:rFonts w:asciiTheme="minorHAnsi" w:eastAsiaTheme="minorEastAsia" w:hAnsiTheme="minorHAnsi" w:cstheme="minorBidi"/>
              <w:b w:val="0"/>
              <w:bCs w:val="0"/>
              <w:noProof/>
              <w:kern w:val="2"/>
              <w:sz w:val="21"/>
              <w:szCs w:val="22"/>
            </w:rPr>
          </w:pPr>
          <w:r w:rsidRPr="00D9328F">
            <w:rPr>
              <w:noProof/>
              <w:sz w:val="20"/>
              <w:szCs w:val="20"/>
            </w:rPr>
            <w:fldChar w:fldCharType="begin"/>
          </w:r>
          <w:r w:rsidRPr="00D9328F">
            <w:rPr>
              <w:noProof/>
              <w:sz w:val="20"/>
              <w:szCs w:val="20"/>
            </w:rPr>
            <w:instrText xml:space="preserve"> TOC \o "1-3" \h \z \u </w:instrText>
          </w:r>
          <w:r w:rsidRPr="00D9328F">
            <w:rPr>
              <w:noProof/>
              <w:sz w:val="20"/>
              <w:szCs w:val="20"/>
            </w:rPr>
            <w:fldChar w:fldCharType="separate"/>
          </w:r>
          <w:hyperlink w:anchor="_Toc74745687" w:history="1">
            <w:r w:rsidR="00D80395" w:rsidRPr="00A84697">
              <w:rPr>
                <w:rStyle w:val="ad"/>
                <w:rFonts w:cs="Huawei Sans"/>
                <w:noProof/>
              </w:rPr>
              <w:t>About This Document</w:t>
            </w:r>
            <w:r w:rsidR="00D80395">
              <w:rPr>
                <w:noProof/>
                <w:webHidden/>
              </w:rPr>
              <w:tab/>
            </w:r>
            <w:r w:rsidR="00D80395">
              <w:rPr>
                <w:noProof/>
                <w:webHidden/>
              </w:rPr>
              <w:fldChar w:fldCharType="begin"/>
            </w:r>
            <w:r w:rsidR="00D80395">
              <w:rPr>
                <w:noProof/>
                <w:webHidden/>
              </w:rPr>
              <w:instrText xml:space="preserve"> PAGEREF _Toc74745687 \h </w:instrText>
            </w:r>
            <w:r w:rsidR="00D80395">
              <w:rPr>
                <w:noProof/>
                <w:webHidden/>
              </w:rPr>
            </w:r>
            <w:r w:rsidR="00D80395">
              <w:rPr>
                <w:noProof/>
                <w:webHidden/>
              </w:rPr>
              <w:fldChar w:fldCharType="separate"/>
            </w:r>
            <w:r w:rsidR="00D80395">
              <w:rPr>
                <w:noProof/>
                <w:webHidden/>
              </w:rPr>
              <w:t>3</w:t>
            </w:r>
            <w:r w:rsidR="00D80395">
              <w:rPr>
                <w:noProof/>
                <w:webHidden/>
              </w:rPr>
              <w:fldChar w:fldCharType="end"/>
            </w:r>
          </w:hyperlink>
        </w:p>
        <w:p w14:paraId="26234D94"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88" w:history="1">
            <w:r w:rsidR="00D80395" w:rsidRPr="00A84697">
              <w:rPr>
                <w:rStyle w:val="ad"/>
                <w:rFonts w:cs="Huawei Sans"/>
              </w:rPr>
              <w:t>Overview</w:t>
            </w:r>
            <w:r w:rsidR="00D80395">
              <w:rPr>
                <w:webHidden/>
              </w:rPr>
              <w:tab/>
            </w:r>
            <w:r w:rsidR="00D80395">
              <w:rPr>
                <w:webHidden/>
              </w:rPr>
              <w:fldChar w:fldCharType="begin"/>
            </w:r>
            <w:r w:rsidR="00D80395">
              <w:rPr>
                <w:webHidden/>
              </w:rPr>
              <w:instrText xml:space="preserve"> PAGEREF _Toc74745688 \h </w:instrText>
            </w:r>
            <w:r w:rsidR="00D80395">
              <w:rPr>
                <w:webHidden/>
              </w:rPr>
            </w:r>
            <w:r w:rsidR="00D80395">
              <w:rPr>
                <w:webHidden/>
              </w:rPr>
              <w:fldChar w:fldCharType="separate"/>
            </w:r>
            <w:r w:rsidR="00D80395">
              <w:rPr>
                <w:webHidden/>
              </w:rPr>
              <w:t>3</w:t>
            </w:r>
            <w:r w:rsidR="00D80395">
              <w:rPr>
                <w:webHidden/>
              </w:rPr>
              <w:fldChar w:fldCharType="end"/>
            </w:r>
          </w:hyperlink>
        </w:p>
        <w:p w14:paraId="3363DC31"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89" w:history="1">
            <w:r w:rsidR="00D80395" w:rsidRPr="00A84697">
              <w:rPr>
                <w:rStyle w:val="ad"/>
                <w:rFonts w:cs="Huawei Sans"/>
              </w:rPr>
              <w:t>Description</w:t>
            </w:r>
            <w:r w:rsidR="00D80395">
              <w:rPr>
                <w:webHidden/>
              </w:rPr>
              <w:tab/>
            </w:r>
            <w:r w:rsidR="00D80395">
              <w:rPr>
                <w:webHidden/>
              </w:rPr>
              <w:fldChar w:fldCharType="begin"/>
            </w:r>
            <w:r w:rsidR="00D80395">
              <w:rPr>
                <w:webHidden/>
              </w:rPr>
              <w:instrText xml:space="preserve"> PAGEREF _Toc74745689 \h </w:instrText>
            </w:r>
            <w:r w:rsidR="00D80395">
              <w:rPr>
                <w:webHidden/>
              </w:rPr>
            </w:r>
            <w:r w:rsidR="00D80395">
              <w:rPr>
                <w:webHidden/>
              </w:rPr>
              <w:fldChar w:fldCharType="separate"/>
            </w:r>
            <w:r w:rsidR="00D80395">
              <w:rPr>
                <w:webHidden/>
              </w:rPr>
              <w:t>3</w:t>
            </w:r>
            <w:r w:rsidR="00D80395">
              <w:rPr>
                <w:webHidden/>
              </w:rPr>
              <w:fldChar w:fldCharType="end"/>
            </w:r>
          </w:hyperlink>
        </w:p>
        <w:p w14:paraId="19030AD6"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90" w:history="1">
            <w:r w:rsidR="00D80395" w:rsidRPr="00A84697">
              <w:rPr>
                <w:rStyle w:val="ad"/>
                <w:rFonts w:cs="Huawei Sans"/>
              </w:rPr>
              <w:t>Background Knowledge Required</w:t>
            </w:r>
            <w:r w:rsidR="00D80395">
              <w:rPr>
                <w:webHidden/>
              </w:rPr>
              <w:tab/>
            </w:r>
            <w:r w:rsidR="00D80395">
              <w:rPr>
                <w:webHidden/>
              </w:rPr>
              <w:fldChar w:fldCharType="begin"/>
            </w:r>
            <w:r w:rsidR="00D80395">
              <w:rPr>
                <w:webHidden/>
              </w:rPr>
              <w:instrText xml:space="preserve"> PAGEREF _Toc74745690 \h </w:instrText>
            </w:r>
            <w:r w:rsidR="00D80395">
              <w:rPr>
                <w:webHidden/>
              </w:rPr>
            </w:r>
            <w:r w:rsidR="00D80395">
              <w:rPr>
                <w:webHidden/>
              </w:rPr>
              <w:fldChar w:fldCharType="separate"/>
            </w:r>
            <w:r w:rsidR="00D80395">
              <w:rPr>
                <w:webHidden/>
              </w:rPr>
              <w:t>3</w:t>
            </w:r>
            <w:r w:rsidR="00D80395">
              <w:rPr>
                <w:webHidden/>
              </w:rPr>
              <w:fldChar w:fldCharType="end"/>
            </w:r>
          </w:hyperlink>
        </w:p>
        <w:p w14:paraId="24C36EB6"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91" w:history="1">
            <w:r w:rsidR="00D80395" w:rsidRPr="00A84697">
              <w:rPr>
                <w:rStyle w:val="ad"/>
                <w:rFonts w:cs="Huawei Sans"/>
              </w:rPr>
              <w:t>Symbol Conventions</w:t>
            </w:r>
            <w:r w:rsidR="00D80395">
              <w:rPr>
                <w:webHidden/>
              </w:rPr>
              <w:tab/>
            </w:r>
            <w:r w:rsidR="00D80395">
              <w:rPr>
                <w:webHidden/>
              </w:rPr>
              <w:fldChar w:fldCharType="begin"/>
            </w:r>
            <w:r w:rsidR="00D80395">
              <w:rPr>
                <w:webHidden/>
              </w:rPr>
              <w:instrText xml:space="preserve"> PAGEREF _Toc74745691 \h </w:instrText>
            </w:r>
            <w:r w:rsidR="00D80395">
              <w:rPr>
                <w:webHidden/>
              </w:rPr>
            </w:r>
            <w:r w:rsidR="00D80395">
              <w:rPr>
                <w:webHidden/>
              </w:rPr>
              <w:fldChar w:fldCharType="separate"/>
            </w:r>
            <w:r w:rsidR="00D80395">
              <w:rPr>
                <w:webHidden/>
              </w:rPr>
              <w:t>4</w:t>
            </w:r>
            <w:r w:rsidR="00D80395">
              <w:rPr>
                <w:webHidden/>
              </w:rPr>
              <w:fldChar w:fldCharType="end"/>
            </w:r>
          </w:hyperlink>
        </w:p>
        <w:p w14:paraId="787B1414"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92" w:history="1">
            <w:r w:rsidR="00D80395" w:rsidRPr="00A84697">
              <w:rPr>
                <w:rStyle w:val="ad"/>
                <w:rFonts w:cs="Huawei Sans"/>
              </w:rPr>
              <w:t>Lab Environment</w:t>
            </w:r>
            <w:r w:rsidR="00D80395">
              <w:rPr>
                <w:webHidden/>
              </w:rPr>
              <w:tab/>
            </w:r>
            <w:r w:rsidR="00D80395">
              <w:rPr>
                <w:webHidden/>
              </w:rPr>
              <w:fldChar w:fldCharType="begin"/>
            </w:r>
            <w:r w:rsidR="00D80395">
              <w:rPr>
                <w:webHidden/>
              </w:rPr>
              <w:instrText xml:space="preserve"> PAGEREF _Toc74745692 \h </w:instrText>
            </w:r>
            <w:r w:rsidR="00D80395">
              <w:rPr>
                <w:webHidden/>
              </w:rPr>
            </w:r>
            <w:r w:rsidR="00D80395">
              <w:rPr>
                <w:webHidden/>
              </w:rPr>
              <w:fldChar w:fldCharType="separate"/>
            </w:r>
            <w:r w:rsidR="00D80395">
              <w:rPr>
                <w:webHidden/>
              </w:rPr>
              <w:t>4</w:t>
            </w:r>
            <w:r w:rsidR="00D80395">
              <w:rPr>
                <w:webHidden/>
              </w:rPr>
              <w:fldChar w:fldCharType="end"/>
            </w:r>
          </w:hyperlink>
        </w:p>
        <w:p w14:paraId="24BE4CE9" w14:textId="77777777" w:rsidR="00D80395" w:rsidRDefault="00C53779">
          <w:pPr>
            <w:pStyle w:val="14"/>
            <w:tabs>
              <w:tab w:val="right" w:leader="dot" w:pos="9628"/>
            </w:tabs>
            <w:rPr>
              <w:rFonts w:asciiTheme="minorHAnsi" w:eastAsiaTheme="minorEastAsia" w:hAnsiTheme="minorHAnsi" w:cstheme="minorBidi"/>
              <w:b w:val="0"/>
              <w:bCs w:val="0"/>
              <w:noProof/>
              <w:kern w:val="2"/>
              <w:sz w:val="21"/>
              <w:szCs w:val="22"/>
            </w:rPr>
          </w:pPr>
          <w:hyperlink w:anchor="_Toc74745693" w:history="1">
            <w:r w:rsidR="00D80395" w:rsidRPr="00A84697">
              <w:rPr>
                <w:rStyle w:val="ad"/>
                <w:noProof/>
              </w:rPr>
              <w:t>1</w:t>
            </w:r>
            <w:r w:rsidR="00D80395" w:rsidRPr="00A84697">
              <w:rPr>
                <w:rStyle w:val="ad"/>
                <w:rFonts w:cs="Huawei Sans"/>
                <w:noProof/>
              </w:rPr>
              <w:t xml:space="preserve"> SR-MPLS Experiment</w:t>
            </w:r>
            <w:r w:rsidR="00D80395">
              <w:rPr>
                <w:noProof/>
                <w:webHidden/>
              </w:rPr>
              <w:tab/>
            </w:r>
            <w:r w:rsidR="00D80395">
              <w:rPr>
                <w:noProof/>
                <w:webHidden/>
              </w:rPr>
              <w:fldChar w:fldCharType="begin"/>
            </w:r>
            <w:r w:rsidR="00D80395">
              <w:rPr>
                <w:noProof/>
                <w:webHidden/>
              </w:rPr>
              <w:instrText xml:space="preserve"> PAGEREF _Toc74745693 \h </w:instrText>
            </w:r>
            <w:r w:rsidR="00D80395">
              <w:rPr>
                <w:noProof/>
                <w:webHidden/>
              </w:rPr>
            </w:r>
            <w:r w:rsidR="00D80395">
              <w:rPr>
                <w:noProof/>
                <w:webHidden/>
              </w:rPr>
              <w:fldChar w:fldCharType="separate"/>
            </w:r>
            <w:r w:rsidR="00D80395">
              <w:rPr>
                <w:noProof/>
                <w:webHidden/>
              </w:rPr>
              <w:t>7</w:t>
            </w:r>
            <w:r w:rsidR="00D80395">
              <w:rPr>
                <w:noProof/>
                <w:webHidden/>
              </w:rPr>
              <w:fldChar w:fldCharType="end"/>
            </w:r>
          </w:hyperlink>
        </w:p>
        <w:p w14:paraId="3399540C"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94" w:history="1">
            <w:r w:rsidR="00D80395" w:rsidRPr="00A84697">
              <w:rPr>
                <w:rStyle w:val="ad"/>
                <w:rFonts w:cs="Book Antiqua"/>
                <w:snapToGrid w:val="0"/>
              </w:rPr>
              <w:t>1.1</w:t>
            </w:r>
            <w:r w:rsidR="00D80395" w:rsidRPr="00A84697">
              <w:rPr>
                <w:rStyle w:val="ad"/>
                <w:rFonts w:cs="Huawei Sans"/>
              </w:rPr>
              <w:t xml:space="preserve"> L3VPNv4 over SR-MPLS BE Experiment</w:t>
            </w:r>
            <w:r w:rsidR="00D80395">
              <w:rPr>
                <w:webHidden/>
              </w:rPr>
              <w:tab/>
            </w:r>
            <w:r w:rsidR="00D80395">
              <w:rPr>
                <w:webHidden/>
              </w:rPr>
              <w:fldChar w:fldCharType="begin"/>
            </w:r>
            <w:r w:rsidR="00D80395">
              <w:rPr>
                <w:webHidden/>
              </w:rPr>
              <w:instrText xml:space="preserve"> PAGEREF _Toc74745694 \h </w:instrText>
            </w:r>
            <w:r w:rsidR="00D80395">
              <w:rPr>
                <w:webHidden/>
              </w:rPr>
            </w:r>
            <w:r w:rsidR="00D80395">
              <w:rPr>
                <w:webHidden/>
              </w:rPr>
              <w:fldChar w:fldCharType="separate"/>
            </w:r>
            <w:r w:rsidR="00D80395">
              <w:rPr>
                <w:webHidden/>
              </w:rPr>
              <w:t>7</w:t>
            </w:r>
            <w:r w:rsidR="00D80395">
              <w:rPr>
                <w:webHidden/>
              </w:rPr>
              <w:fldChar w:fldCharType="end"/>
            </w:r>
          </w:hyperlink>
        </w:p>
        <w:p w14:paraId="1C3A1C30"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695" w:history="1">
            <w:r w:rsidR="00D80395" w:rsidRPr="00A84697">
              <w:rPr>
                <w:rStyle w:val="ad"/>
                <w:rFonts w:cs="Book Antiqua"/>
                <w:bCs/>
                <w:snapToGrid w:val="0"/>
              </w:rPr>
              <w:t>1.1.1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_Toc74745695 \h </w:instrText>
            </w:r>
            <w:r w:rsidR="00D80395">
              <w:rPr>
                <w:webHidden/>
              </w:rPr>
            </w:r>
            <w:r w:rsidR="00D80395">
              <w:rPr>
                <w:webHidden/>
              </w:rPr>
              <w:fldChar w:fldCharType="separate"/>
            </w:r>
            <w:r w:rsidR="00D80395">
              <w:rPr>
                <w:webHidden/>
              </w:rPr>
              <w:t>7</w:t>
            </w:r>
            <w:r w:rsidR="00D80395">
              <w:rPr>
                <w:webHidden/>
              </w:rPr>
              <w:fldChar w:fldCharType="end"/>
            </w:r>
          </w:hyperlink>
        </w:p>
        <w:p w14:paraId="7C583061"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696" w:history="1">
            <w:r w:rsidR="00D80395" w:rsidRPr="00A84697">
              <w:rPr>
                <w:rStyle w:val="ad"/>
                <w:rFonts w:cs="Book Antiqua"/>
                <w:bCs/>
                <w:snapToGrid w:val="0"/>
              </w:rPr>
              <w:t>1.1.2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_Toc74745696 \h </w:instrText>
            </w:r>
            <w:r w:rsidR="00D80395">
              <w:rPr>
                <w:webHidden/>
              </w:rPr>
            </w:r>
            <w:r w:rsidR="00D80395">
              <w:rPr>
                <w:webHidden/>
              </w:rPr>
              <w:fldChar w:fldCharType="separate"/>
            </w:r>
            <w:r w:rsidR="00D80395">
              <w:rPr>
                <w:webHidden/>
              </w:rPr>
              <w:t>7</w:t>
            </w:r>
            <w:r w:rsidR="00D80395">
              <w:rPr>
                <w:webHidden/>
              </w:rPr>
              <w:fldChar w:fldCharType="end"/>
            </w:r>
          </w:hyperlink>
        </w:p>
        <w:p w14:paraId="5E44FC5C"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697" w:history="1">
            <w:r w:rsidR="00D80395" w:rsidRPr="00A84697">
              <w:rPr>
                <w:rStyle w:val="ad"/>
                <w:rFonts w:cs="Book Antiqua"/>
                <w:bCs/>
                <w:snapToGrid w:val="0"/>
              </w:rPr>
              <w:t>1.1.3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_Toc74745697 \h </w:instrText>
            </w:r>
            <w:r w:rsidR="00D80395">
              <w:rPr>
                <w:webHidden/>
              </w:rPr>
            </w:r>
            <w:r w:rsidR="00D80395">
              <w:rPr>
                <w:webHidden/>
              </w:rPr>
              <w:fldChar w:fldCharType="separate"/>
            </w:r>
            <w:r w:rsidR="00D80395">
              <w:rPr>
                <w:webHidden/>
              </w:rPr>
              <w:t>19</w:t>
            </w:r>
            <w:r w:rsidR="00D80395">
              <w:rPr>
                <w:webHidden/>
              </w:rPr>
              <w:fldChar w:fldCharType="end"/>
            </w:r>
          </w:hyperlink>
        </w:p>
        <w:p w14:paraId="179250D5"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698" w:history="1">
            <w:r w:rsidR="00D80395" w:rsidRPr="00A84697">
              <w:rPr>
                <w:rStyle w:val="ad"/>
                <w:rFonts w:cs="Book Antiqua"/>
                <w:snapToGrid w:val="0"/>
              </w:rPr>
              <w:t>1.2</w:t>
            </w:r>
            <w:r w:rsidR="00D80395" w:rsidRPr="00A84697">
              <w:rPr>
                <w:rStyle w:val="ad"/>
                <w:rFonts w:cs="Huawei Sans"/>
              </w:rPr>
              <w:t xml:space="preserve"> EVPN L3VPNv4 over SR-MPLS TE Experiment</w:t>
            </w:r>
            <w:r w:rsidR="00D80395">
              <w:rPr>
                <w:webHidden/>
              </w:rPr>
              <w:tab/>
            </w:r>
            <w:r w:rsidR="00D80395">
              <w:rPr>
                <w:webHidden/>
              </w:rPr>
              <w:fldChar w:fldCharType="begin"/>
            </w:r>
            <w:r w:rsidR="00D80395">
              <w:rPr>
                <w:webHidden/>
              </w:rPr>
              <w:instrText xml:space="preserve"> PAGEREF _Toc74745698 \h </w:instrText>
            </w:r>
            <w:r w:rsidR="00D80395">
              <w:rPr>
                <w:webHidden/>
              </w:rPr>
            </w:r>
            <w:r w:rsidR="00D80395">
              <w:rPr>
                <w:webHidden/>
              </w:rPr>
              <w:fldChar w:fldCharType="separate"/>
            </w:r>
            <w:r w:rsidR="00D80395">
              <w:rPr>
                <w:webHidden/>
              </w:rPr>
              <w:t>19</w:t>
            </w:r>
            <w:r w:rsidR="00D80395">
              <w:rPr>
                <w:webHidden/>
              </w:rPr>
              <w:fldChar w:fldCharType="end"/>
            </w:r>
          </w:hyperlink>
        </w:p>
        <w:p w14:paraId="6333B512"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699" w:history="1">
            <w:r w:rsidR="00D80395" w:rsidRPr="00A84697">
              <w:rPr>
                <w:rStyle w:val="ad"/>
                <w:rFonts w:cs="Book Antiqua"/>
                <w:bCs/>
                <w:snapToGrid w:val="0"/>
              </w:rPr>
              <w:t>1.2.1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_Toc74745699 \h </w:instrText>
            </w:r>
            <w:r w:rsidR="00D80395">
              <w:rPr>
                <w:webHidden/>
              </w:rPr>
            </w:r>
            <w:r w:rsidR="00D80395">
              <w:rPr>
                <w:webHidden/>
              </w:rPr>
              <w:fldChar w:fldCharType="separate"/>
            </w:r>
            <w:r w:rsidR="00D80395">
              <w:rPr>
                <w:webHidden/>
              </w:rPr>
              <w:t>19</w:t>
            </w:r>
            <w:r w:rsidR="00D80395">
              <w:rPr>
                <w:webHidden/>
              </w:rPr>
              <w:fldChar w:fldCharType="end"/>
            </w:r>
          </w:hyperlink>
        </w:p>
        <w:p w14:paraId="51B66E7F"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0" w:history="1">
            <w:r w:rsidR="00D80395" w:rsidRPr="00A84697">
              <w:rPr>
                <w:rStyle w:val="ad"/>
                <w:rFonts w:cs="Book Antiqua"/>
                <w:bCs/>
                <w:snapToGrid w:val="0"/>
              </w:rPr>
              <w:t>1.2.2</w:t>
            </w:r>
            <w:r w:rsidR="00D80395" w:rsidRPr="00A84697">
              <w:rPr>
                <w:rStyle w:val="ad"/>
              </w:rPr>
              <w:t xml:space="preserve"> Experiment Task</w:t>
            </w:r>
            <w:r w:rsidR="00D80395">
              <w:rPr>
                <w:webHidden/>
              </w:rPr>
              <w:tab/>
            </w:r>
            <w:r w:rsidR="00D80395">
              <w:rPr>
                <w:webHidden/>
              </w:rPr>
              <w:fldChar w:fldCharType="begin"/>
            </w:r>
            <w:r w:rsidR="00D80395">
              <w:rPr>
                <w:webHidden/>
              </w:rPr>
              <w:instrText xml:space="preserve"> PAGEREF _Toc74745700 \h </w:instrText>
            </w:r>
            <w:r w:rsidR="00D80395">
              <w:rPr>
                <w:webHidden/>
              </w:rPr>
            </w:r>
            <w:r w:rsidR="00D80395">
              <w:rPr>
                <w:webHidden/>
              </w:rPr>
              <w:fldChar w:fldCharType="separate"/>
            </w:r>
            <w:r w:rsidR="00D80395">
              <w:rPr>
                <w:webHidden/>
              </w:rPr>
              <w:t>19</w:t>
            </w:r>
            <w:r w:rsidR="00D80395">
              <w:rPr>
                <w:webHidden/>
              </w:rPr>
              <w:fldChar w:fldCharType="end"/>
            </w:r>
          </w:hyperlink>
        </w:p>
        <w:p w14:paraId="5EB9DABF"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1" w:history="1">
            <w:r w:rsidR="00D80395" w:rsidRPr="00A84697">
              <w:rPr>
                <w:rStyle w:val="ad"/>
                <w:rFonts w:cs="Book Antiqua"/>
                <w:bCs/>
                <w:snapToGrid w:val="0"/>
              </w:rPr>
              <w:t>1.2.3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_Toc74745701 \h </w:instrText>
            </w:r>
            <w:r w:rsidR="00D80395">
              <w:rPr>
                <w:webHidden/>
              </w:rPr>
            </w:r>
            <w:r w:rsidR="00D80395">
              <w:rPr>
                <w:webHidden/>
              </w:rPr>
              <w:fldChar w:fldCharType="separate"/>
            </w:r>
            <w:r w:rsidR="00D80395">
              <w:rPr>
                <w:webHidden/>
              </w:rPr>
              <w:t>33</w:t>
            </w:r>
            <w:r w:rsidR="00D80395">
              <w:rPr>
                <w:webHidden/>
              </w:rPr>
              <w:fldChar w:fldCharType="end"/>
            </w:r>
          </w:hyperlink>
        </w:p>
        <w:p w14:paraId="1B09BEB6"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702" w:history="1">
            <w:r w:rsidR="00D80395" w:rsidRPr="00A84697">
              <w:rPr>
                <w:rStyle w:val="ad"/>
                <w:rFonts w:cs="Book Antiqua"/>
                <w:snapToGrid w:val="0"/>
              </w:rPr>
              <w:t>1.3</w:t>
            </w:r>
            <w:r w:rsidR="00D80395" w:rsidRPr="00A84697">
              <w:rPr>
                <w:rStyle w:val="ad"/>
                <w:rFonts w:cs="Huawei Sans"/>
              </w:rPr>
              <w:t xml:space="preserve"> L3VPNv4 over Static SR-MPLS Policy Experiment</w:t>
            </w:r>
            <w:r w:rsidR="00D80395">
              <w:rPr>
                <w:webHidden/>
              </w:rPr>
              <w:tab/>
            </w:r>
            <w:r w:rsidR="00D80395">
              <w:rPr>
                <w:webHidden/>
              </w:rPr>
              <w:fldChar w:fldCharType="begin"/>
            </w:r>
            <w:r w:rsidR="00D80395">
              <w:rPr>
                <w:webHidden/>
              </w:rPr>
              <w:instrText xml:space="preserve"> PAGEREF _Toc74745702 \h </w:instrText>
            </w:r>
            <w:r w:rsidR="00D80395">
              <w:rPr>
                <w:webHidden/>
              </w:rPr>
            </w:r>
            <w:r w:rsidR="00D80395">
              <w:rPr>
                <w:webHidden/>
              </w:rPr>
              <w:fldChar w:fldCharType="separate"/>
            </w:r>
            <w:r w:rsidR="00D80395">
              <w:rPr>
                <w:webHidden/>
              </w:rPr>
              <w:t>33</w:t>
            </w:r>
            <w:r w:rsidR="00D80395">
              <w:rPr>
                <w:webHidden/>
              </w:rPr>
              <w:fldChar w:fldCharType="end"/>
            </w:r>
          </w:hyperlink>
        </w:p>
        <w:p w14:paraId="5FE6001E"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3" w:history="1">
            <w:r w:rsidR="00D80395" w:rsidRPr="00A84697">
              <w:rPr>
                <w:rStyle w:val="ad"/>
                <w:rFonts w:cs="Book Antiqua"/>
                <w:bCs/>
                <w:snapToGrid w:val="0"/>
              </w:rPr>
              <w:t>1.3.1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_Toc74745703 \h </w:instrText>
            </w:r>
            <w:r w:rsidR="00D80395">
              <w:rPr>
                <w:webHidden/>
              </w:rPr>
            </w:r>
            <w:r w:rsidR="00D80395">
              <w:rPr>
                <w:webHidden/>
              </w:rPr>
              <w:fldChar w:fldCharType="separate"/>
            </w:r>
            <w:r w:rsidR="00D80395">
              <w:rPr>
                <w:webHidden/>
              </w:rPr>
              <w:t>33</w:t>
            </w:r>
            <w:r w:rsidR="00D80395">
              <w:rPr>
                <w:webHidden/>
              </w:rPr>
              <w:fldChar w:fldCharType="end"/>
            </w:r>
          </w:hyperlink>
        </w:p>
        <w:p w14:paraId="159F5AFD"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4" w:history="1">
            <w:r w:rsidR="00D80395" w:rsidRPr="00A84697">
              <w:rPr>
                <w:rStyle w:val="ad"/>
                <w:rFonts w:cs="Book Antiqua"/>
                <w:bCs/>
                <w:snapToGrid w:val="0"/>
              </w:rPr>
              <w:t>1.3.2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_Toc74745704 \h </w:instrText>
            </w:r>
            <w:r w:rsidR="00D80395">
              <w:rPr>
                <w:webHidden/>
              </w:rPr>
            </w:r>
            <w:r w:rsidR="00D80395">
              <w:rPr>
                <w:webHidden/>
              </w:rPr>
              <w:fldChar w:fldCharType="separate"/>
            </w:r>
            <w:r w:rsidR="00D80395">
              <w:rPr>
                <w:webHidden/>
              </w:rPr>
              <w:t>33</w:t>
            </w:r>
            <w:r w:rsidR="00D80395">
              <w:rPr>
                <w:webHidden/>
              </w:rPr>
              <w:fldChar w:fldCharType="end"/>
            </w:r>
          </w:hyperlink>
        </w:p>
        <w:p w14:paraId="1D725874"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5" w:history="1">
            <w:r w:rsidR="00D80395" w:rsidRPr="00A84697">
              <w:rPr>
                <w:rStyle w:val="ad"/>
                <w:rFonts w:cs="Book Antiqua"/>
                <w:bCs/>
                <w:snapToGrid w:val="0"/>
              </w:rPr>
              <w:t>1.3.3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_Toc74745705 \h </w:instrText>
            </w:r>
            <w:r w:rsidR="00D80395">
              <w:rPr>
                <w:webHidden/>
              </w:rPr>
            </w:r>
            <w:r w:rsidR="00D80395">
              <w:rPr>
                <w:webHidden/>
              </w:rPr>
              <w:fldChar w:fldCharType="separate"/>
            </w:r>
            <w:r w:rsidR="00D80395">
              <w:rPr>
                <w:webHidden/>
              </w:rPr>
              <w:t>45</w:t>
            </w:r>
            <w:r w:rsidR="00D80395">
              <w:rPr>
                <w:webHidden/>
              </w:rPr>
              <w:fldChar w:fldCharType="end"/>
            </w:r>
          </w:hyperlink>
        </w:p>
        <w:p w14:paraId="46B82AFD" w14:textId="77777777" w:rsidR="00D80395" w:rsidRDefault="00C53779">
          <w:pPr>
            <w:pStyle w:val="14"/>
            <w:tabs>
              <w:tab w:val="right" w:leader="dot" w:pos="9628"/>
            </w:tabs>
            <w:rPr>
              <w:rFonts w:asciiTheme="minorHAnsi" w:eastAsiaTheme="minorEastAsia" w:hAnsiTheme="minorHAnsi" w:cstheme="minorBidi"/>
              <w:b w:val="0"/>
              <w:bCs w:val="0"/>
              <w:noProof/>
              <w:kern w:val="2"/>
              <w:sz w:val="21"/>
              <w:szCs w:val="22"/>
            </w:rPr>
          </w:pPr>
          <w:hyperlink w:anchor="_Toc74745706" w:history="1">
            <w:r w:rsidR="00D80395" w:rsidRPr="00A84697">
              <w:rPr>
                <w:rStyle w:val="ad"/>
                <w:noProof/>
              </w:rPr>
              <w:t>2</w:t>
            </w:r>
            <w:r w:rsidR="00D80395" w:rsidRPr="00A84697">
              <w:rPr>
                <w:rStyle w:val="ad"/>
                <w:rFonts w:cs="Huawei Sans"/>
                <w:noProof/>
              </w:rPr>
              <w:t xml:space="preserve"> SRv6 Experiment</w:t>
            </w:r>
            <w:r w:rsidR="00D80395">
              <w:rPr>
                <w:noProof/>
                <w:webHidden/>
              </w:rPr>
              <w:tab/>
            </w:r>
            <w:r w:rsidR="00D80395">
              <w:rPr>
                <w:noProof/>
                <w:webHidden/>
              </w:rPr>
              <w:fldChar w:fldCharType="begin"/>
            </w:r>
            <w:r w:rsidR="00D80395">
              <w:rPr>
                <w:noProof/>
                <w:webHidden/>
              </w:rPr>
              <w:instrText xml:space="preserve"> PAGEREF _Toc74745706 \h </w:instrText>
            </w:r>
            <w:r w:rsidR="00D80395">
              <w:rPr>
                <w:noProof/>
                <w:webHidden/>
              </w:rPr>
            </w:r>
            <w:r w:rsidR="00D80395">
              <w:rPr>
                <w:noProof/>
                <w:webHidden/>
              </w:rPr>
              <w:fldChar w:fldCharType="separate"/>
            </w:r>
            <w:r w:rsidR="00D80395">
              <w:rPr>
                <w:noProof/>
                <w:webHidden/>
              </w:rPr>
              <w:t>46</w:t>
            </w:r>
            <w:r w:rsidR="00D80395">
              <w:rPr>
                <w:noProof/>
                <w:webHidden/>
              </w:rPr>
              <w:fldChar w:fldCharType="end"/>
            </w:r>
          </w:hyperlink>
        </w:p>
        <w:p w14:paraId="22560560"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707" w:history="1">
            <w:r w:rsidR="00D80395" w:rsidRPr="00A84697">
              <w:rPr>
                <w:rStyle w:val="ad"/>
                <w:rFonts w:cs="Book Antiqua"/>
                <w:snapToGrid w:val="0"/>
              </w:rPr>
              <w:t>2.1</w:t>
            </w:r>
            <w:r w:rsidR="00D80395" w:rsidRPr="00A84697">
              <w:rPr>
                <w:rStyle w:val="ad"/>
                <w:rFonts w:cs="Huawei Sans"/>
              </w:rPr>
              <w:t xml:space="preserve"> L3VPNv4 over SRv6 BE Experiment</w:t>
            </w:r>
            <w:r w:rsidR="00D80395">
              <w:rPr>
                <w:webHidden/>
              </w:rPr>
              <w:tab/>
            </w:r>
            <w:r w:rsidR="00D80395">
              <w:rPr>
                <w:webHidden/>
              </w:rPr>
              <w:fldChar w:fldCharType="begin"/>
            </w:r>
            <w:r w:rsidR="00D80395">
              <w:rPr>
                <w:webHidden/>
              </w:rPr>
              <w:instrText xml:space="preserve"> PAGEREF _Toc74745707 \h </w:instrText>
            </w:r>
            <w:r w:rsidR="00D80395">
              <w:rPr>
                <w:webHidden/>
              </w:rPr>
            </w:r>
            <w:r w:rsidR="00D80395">
              <w:rPr>
                <w:webHidden/>
              </w:rPr>
              <w:fldChar w:fldCharType="separate"/>
            </w:r>
            <w:r w:rsidR="00D80395">
              <w:rPr>
                <w:webHidden/>
              </w:rPr>
              <w:t>46</w:t>
            </w:r>
            <w:r w:rsidR="00D80395">
              <w:rPr>
                <w:webHidden/>
              </w:rPr>
              <w:fldChar w:fldCharType="end"/>
            </w:r>
          </w:hyperlink>
        </w:p>
        <w:p w14:paraId="59190911"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8" w:history="1">
            <w:r w:rsidR="00D80395" w:rsidRPr="00A84697">
              <w:rPr>
                <w:rStyle w:val="ad"/>
                <w:rFonts w:cs="Book Antiqua"/>
                <w:bCs/>
                <w:snapToGrid w:val="0"/>
              </w:rPr>
              <w:t>2.1.1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_Toc74745708 \h </w:instrText>
            </w:r>
            <w:r w:rsidR="00D80395">
              <w:rPr>
                <w:webHidden/>
              </w:rPr>
            </w:r>
            <w:r w:rsidR="00D80395">
              <w:rPr>
                <w:webHidden/>
              </w:rPr>
              <w:fldChar w:fldCharType="separate"/>
            </w:r>
            <w:r w:rsidR="00D80395">
              <w:rPr>
                <w:webHidden/>
              </w:rPr>
              <w:t>46</w:t>
            </w:r>
            <w:r w:rsidR="00D80395">
              <w:rPr>
                <w:webHidden/>
              </w:rPr>
              <w:fldChar w:fldCharType="end"/>
            </w:r>
          </w:hyperlink>
        </w:p>
        <w:p w14:paraId="307DBF2C"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09" w:history="1">
            <w:r w:rsidR="00D80395" w:rsidRPr="00A84697">
              <w:rPr>
                <w:rStyle w:val="ad"/>
                <w:rFonts w:cs="Book Antiqua"/>
                <w:bCs/>
                <w:snapToGrid w:val="0"/>
              </w:rPr>
              <w:t>2.1.2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_Toc74745709 \h </w:instrText>
            </w:r>
            <w:r w:rsidR="00D80395">
              <w:rPr>
                <w:webHidden/>
              </w:rPr>
            </w:r>
            <w:r w:rsidR="00D80395">
              <w:rPr>
                <w:webHidden/>
              </w:rPr>
              <w:fldChar w:fldCharType="separate"/>
            </w:r>
            <w:r w:rsidR="00D80395">
              <w:rPr>
                <w:webHidden/>
              </w:rPr>
              <w:t>46</w:t>
            </w:r>
            <w:r w:rsidR="00D80395">
              <w:rPr>
                <w:webHidden/>
              </w:rPr>
              <w:fldChar w:fldCharType="end"/>
            </w:r>
          </w:hyperlink>
        </w:p>
        <w:p w14:paraId="631BC756"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0" w:history="1">
            <w:r w:rsidR="00D80395" w:rsidRPr="00A84697">
              <w:rPr>
                <w:rStyle w:val="ad"/>
                <w:rFonts w:cs="Book Antiqua"/>
                <w:bCs/>
                <w:snapToGrid w:val="0"/>
              </w:rPr>
              <w:t>2.1.3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_Toc74745710 \h </w:instrText>
            </w:r>
            <w:r w:rsidR="00D80395">
              <w:rPr>
                <w:webHidden/>
              </w:rPr>
            </w:r>
            <w:r w:rsidR="00D80395">
              <w:rPr>
                <w:webHidden/>
              </w:rPr>
              <w:fldChar w:fldCharType="separate"/>
            </w:r>
            <w:r w:rsidR="00D80395">
              <w:rPr>
                <w:webHidden/>
              </w:rPr>
              <w:t>58</w:t>
            </w:r>
            <w:r w:rsidR="00D80395">
              <w:rPr>
                <w:webHidden/>
              </w:rPr>
              <w:fldChar w:fldCharType="end"/>
            </w:r>
          </w:hyperlink>
        </w:p>
        <w:p w14:paraId="3BBB0B9A"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711" w:history="1">
            <w:r w:rsidR="00D80395" w:rsidRPr="00A84697">
              <w:rPr>
                <w:rStyle w:val="ad"/>
                <w:rFonts w:cs="Book Antiqua"/>
                <w:snapToGrid w:val="0"/>
              </w:rPr>
              <w:t>2.2</w:t>
            </w:r>
            <w:r w:rsidR="00D80395" w:rsidRPr="00A84697">
              <w:rPr>
                <w:rStyle w:val="ad"/>
                <w:rFonts w:cs="Huawei Sans"/>
              </w:rPr>
              <w:t xml:space="preserve"> L3VPNv4 over SRv6 Policy Experiment</w:t>
            </w:r>
            <w:r w:rsidR="00D80395">
              <w:rPr>
                <w:webHidden/>
              </w:rPr>
              <w:tab/>
            </w:r>
            <w:r w:rsidR="00D80395">
              <w:rPr>
                <w:webHidden/>
              </w:rPr>
              <w:fldChar w:fldCharType="begin"/>
            </w:r>
            <w:r w:rsidR="00D80395">
              <w:rPr>
                <w:webHidden/>
              </w:rPr>
              <w:instrText xml:space="preserve"> PAGEREF _Toc74745711 \h </w:instrText>
            </w:r>
            <w:r w:rsidR="00D80395">
              <w:rPr>
                <w:webHidden/>
              </w:rPr>
            </w:r>
            <w:r w:rsidR="00D80395">
              <w:rPr>
                <w:webHidden/>
              </w:rPr>
              <w:fldChar w:fldCharType="separate"/>
            </w:r>
            <w:r w:rsidR="00D80395">
              <w:rPr>
                <w:webHidden/>
              </w:rPr>
              <w:t>58</w:t>
            </w:r>
            <w:r w:rsidR="00D80395">
              <w:rPr>
                <w:webHidden/>
              </w:rPr>
              <w:fldChar w:fldCharType="end"/>
            </w:r>
          </w:hyperlink>
        </w:p>
        <w:p w14:paraId="11B8F93A"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2" w:history="1">
            <w:r w:rsidR="00D80395" w:rsidRPr="00A84697">
              <w:rPr>
                <w:rStyle w:val="ad"/>
                <w:rFonts w:cs="Book Antiqua"/>
                <w:bCs/>
                <w:snapToGrid w:val="0"/>
              </w:rPr>
              <w:t>2.2.1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_Toc74745712 \h </w:instrText>
            </w:r>
            <w:r w:rsidR="00D80395">
              <w:rPr>
                <w:webHidden/>
              </w:rPr>
            </w:r>
            <w:r w:rsidR="00D80395">
              <w:rPr>
                <w:webHidden/>
              </w:rPr>
              <w:fldChar w:fldCharType="separate"/>
            </w:r>
            <w:r w:rsidR="00D80395">
              <w:rPr>
                <w:webHidden/>
              </w:rPr>
              <w:t>58</w:t>
            </w:r>
            <w:r w:rsidR="00D80395">
              <w:rPr>
                <w:webHidden/>
              </w:rPr>
              <w:fldChar w:fldCharType="end"/>
            </w:r>
          </w:hyperlink>
        </w:p>
        <w:p w14:paraId="003DD73A"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3" w:history="1">
            <w:r w:rsidR="00D80395" w:rsidRPr="00A84697">
              <w:rPr>
                <w:rStyle w:val="ad"/>
                <w:rFonts w:cs="Book Antiqua"/>
                <w:bCs/>
                <w:snapToGrid w:val="0"/>
              </w:rPr>
              <w:t>2.2.2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_Toc74745713 \h </w:instrText>
            </w:r>
            <w:r w:rsidR="00D80395">
              <w:rPr>
                <w:webHidden/>
              </w:rPr>
            </w:r>
            <w:r w:rsidR="00D80395">
              <w:rPr>
                <w:webHidden/>
              </w:rPr>
              <w:fldChar w:fldCharType="separate"/>
            </w:r>
            <w:r w:rsidR="00D80395">
              <w:rPr>
                <w:webHidden/>
              </w:rPr>
              <w:t>59</w:t>
            </w:r>
            <w:r w:rsidR="00D80395">
              <w:rPr>
                <w:webHidden/>
              </w:rPr>
              <w:fldChar w:fldCharType="end"/>
            </w:r>
          </w:hyperlink>
        </w:p>
        <w:p w14:paraId="5F76858A"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4" w:history="1">
            <w:r w:rsidR="00D80395" w:rsidRPr="00A84697">
              <w:rPr>
                <w:rStyle w:val="ad"/>
                <w:rFonts w:cs="Book Antiqua"/>
                <w:bCs/>
                <w:snapToGrid w:val="0"/>
              </w:rPr>
              <w:t>2.2.3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_Toc74745714 \h </w:instrText>
            </w:r>
            <w:r w:rsidR="00D80395">
              <w:rPr>
                <w:webHidden/>
              </w:rPr>
            </w:r>
            <w:r w:rsidR="00D80395">
              <w:rPr>
                <w:webHidden/>
              </w:rPr>
              <w:fldChar w:fldCharType="separate"/>
            </w:r>
            <w:r w:rsidR="00D80395">
              <w:rPr>
                <w:webHidden/>
              </w:rPr>
              <w:t>73</w:t>
            </w:r>
            <w:r w:rsidR="00D80395">
              <w:rPr>
                <w:webHidden/>
              </w:rPr>
              <w:fldChar w:fldCharType="end"/>
            </w:r>
          </w:hyperlink>
        </w:p>
        <w:p w14:paraId="60EDE52F" w14:textId="77777777" w:rsidR="00D80395" w:rsidRDefault="00C53779">
          <w:pPr>
            <w:pStyle w:val="14"/>
            <w:tabs>
              <w:tab w:val="right" w:leader="dot" w:pos="9628"/>
            </w:tabs>
            <w:rPr>
              <w:rFonts w:asciiTheme="minorHAnsi" w:eastAsiaTheme="minorEastAsia" w:hAnsiTheme="minorHAnsi" w:cstheme="minorBidi"/>
              <w:b w:val="0"/>
              <w:bCs w:val="0"/>
              <w:noProof/>
              <w:kern w:val="2"/>
              <w:sz w:val="21"/>
              <w:szCs w:val="22"/>
            </w:rPr>
          </w:pPr>
          <w:hyperlink w:anchor="_Toc74745715" w:history="1">
            <w:r w:rsidR="00D80395" w:rsidRPr="00A84697">
              <w:rPr>
                <w:rStyle w:val="ad"/>
                <w:noProof/>
              </w:rPr>
              <w:t>3</w:t>
            </w:r>
            <w:r w:rsidR="00D80395" w:rsidRPr="00A84697">
              <w:rPr>
                <w:rStyle w:val="ad"/>
                <w:rFonts w:cs="Huawei Sans"/>
                <w:noProof/>
              </w:rPr>
              <w:t xml:space="preserve"> iMaster NCE-IP Experiment</w:t>
            </w:r>
            <w:r w:rsidR="00D80395">
              <w:rPr>
                <w:noProof/>
                <w:webHidden/>
              </w:rPr>
              <w:tab/>
            </w:r>
            <w:r w:rsidR="00D80395">
              <w:rPr>
                <w:noProof/>
                <w:webHidden/>
              </w:rPr>
              <w:fldChar w:fldCharType="begin"/>
            </w:r>
            <w:r w:rsidR="00D80395">
              <w:rPr>
                <w:noProof/>
                <w:webHidden/>
              </w:rPr>
              <w:instrText xml:space="preserve"> PAGEREF _Toc74745715 \h </w:instrText>
            </w:r>
            <w:r w:rsidR="00D80395">
              <w:rPr>
                <w:noProof/>
                <w:webHidden/>
              </w:rPr>
            </w:r>
            <w:r w:rsidR="00D80395">
              <w:rPr>
                <w:noProof/>
                <w:webHidden/>
              </w:rPr>
              <w:fldChar w:fldCharType="separate"/>
            </w:r>
            <w:r w:rsidR="00D80395">
              <w:rPr>
                <w:noProof/>
                <w:webHidden/>
              </w:rPr>
              <w:t>74</w:t>
            </w:r>
            <w:r w:rsidR="00D80395">
              <w:rPr>
                <w:noProof/>
                <w:webHidden/>
              </w:rPr>
              <w:fldChar w:fldCharType="end"/>
            </w:r>
          </w:hyperlink>
        </w:p>
        <w:p w14:paraId="217E3370"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716" w:history="1">
            <w:r w:rsidR="00D80395" w:rsidRPr="00A84697">
              <w:rPr>
                <w:rStyle w:val="ad"/>
                <w:rFonts w:cs="Book Antiqua"/>
                <w:snapToGrid w:val="0"/>
              </w:rPr>
              <w:t>3.1</w:t>
            </w:r>
            <w:r w:rsidR="00D80395" w:rsidRPr="00A84697">
              <w:rPr>
                <w:rStyle w:val="ad"/>
                <w:rFonts w:cs="Huawei Sans"/>
              </w:rPr>
              <w:t xml:space="preserve"> SR-MPLS Service Delivery by the Controller</w:t>
            </w:r>
            <w:r w:rsidR="00D80395">
              <w:rPr>
                <w:webHidden/>
              </w:rPr>
              <w:tab/>
            </w:r>
            <w:r w:rsidR="00D80395">
              <w:rPr>
                <w:webHidden/>
              </w:rPr>
              <w:fldChar w:fldCharType="begin"/>
            </w:r>
            <w:r w:rsidR="00D80395">
              <w:rPr>
                <w:webHidden/>
              </w:rPr>
              <w:instrText xml:space="preserve"> PAGEREF _Toc74745716 \h </w:instrText>
            </w:r>
            <w:r w:rsidR="00D80395">
              <w:rPr>
                <w:webHidden/>
              </w:rPr>
            </w:r>
            <w:r w:rsidR="00D80395">
              <w:rPr>
                <w:webHidden/>
              </w:rPr>
              <w:fldChar w:fldCharType="separate"/>
            </w:r>
            <w:r w:rsidR="00D80395">
              <w:rPr>
                <w:webHidden/>
              </w:rPr>
              <w:t>74</w:t>
            </w:r>
            <w:r w:rsidR="00D80395">
              <w:rPr>
                <w:webHidden/>
              </w:rPr>
              <w:fldChar w:fldCharType="end"/>
            </w:r>
          </w:hyperlink>
        </w:p>
        <w:p w14:paraId="018810BB"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7" w:history="1">
            <w:r w:rsidR="00D80395" w:rsidRPr="00A84697">
              <w:rPr>
                <w:rStyle w:val="ad"/>
                <w:rFonts w:cs="Book Antiqua"/>
                <w:bCs/>
                <w:snapToGrid w:val="0"/>
              </w:rPr>
              <w:t>3.1.1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_Toc74745717 \h </w:instrText>
            </w:r>
            <w:r w:rsidR="00D80395">
              <w:rPr>
                <w:webHidden/>
              </w:rPr>
            </w:r>
            <w:r w:rsidR="00D80395">
              <w:rPr>
                <w:webHidden/>
              </w:rPr>
              <w:fldChar w:fldCharType="separate"/>
            </w:r>
            <w:r w:rsidR="00D80395">
              <w:rPr>
                <w:webHidden/>
              </w:rPr>
              <w:t>74</w:t>
            </w:r>
            <w:r w:rsidR="00D80395">
              <w:rPr>
                <w:webHidden/>
              </w:rPr>
              <w:fldChar w:fldCharType="end"/>
            </w:r>
          </w:hyperlink>
        </w:p>
        <w:p w14:paraId="5BF67C85"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8" w:history="1">
            <w:r w:rsidR="00D80395" w:rsidRPr="00A84697">
              <w:rPr>
                <w:rStyle w:val="ad"/>
                <w:rFonts w:cs="Book Antiqua"/>
                <w:bCs/>
                <w:snapToGrid w:val="0"/>
              </w:rPr>
              <w:t>3.1.2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_Toc74745718 \h </w:instrText>
            </w:r>
            <w:r w:rsidR="00D80395">
              <w:rPr>
                <w:webHidden/>
              </w:rPr>
            </w:r>
            <w:r w:rsidR="00D80395">
              <w:rPr>
                <w:webHidden/>
              </w:rPr>
              <w:fldChar w:fldCharType="separate"/>
            </w:r>
            <w:r w:rsidR="00D80395">
              <w:rPr>
                <w:webHidden/>
              </w:rPr>
              <w:t>75</w:t>
            </w:r>
            <w:r w:rsidR="00D80395">
              <w:rPr>
                <w:webHidden/>
              </w:rPr>
              <w:fldChar w:fldCharType="end"/>
            </w:r>
          </w:hyperlink>
        </w:p>
        <w:p w14:paraId="1A13E910"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19" w:history="1">
            <w:r w:rsidR="00D80395" w:rsidRPr="00A84697">
              <w:rPr>
                <w:rStyle w:val="ad"/>
                <w:rFonts w:cs="Book Antiqua"/>
                <w:bCs/>
                <w:snapToGrid w:val="0"/>
              </w:rPr>
              <w:t>3.1.3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_Toc74745719 \h </w:instrText>
            </w:r>
            <w:r w:rsidR="00D80395">
              <w:rPr>
                <w:webHidden/>
              </w:rPr>
            </w:r>
            <w:r w:rsidR="00D80395">
              <w:rPr>
                <w:webHidden/>
              </w:rPr>
              <w:fldChar w:fldCharType="separate"/>
            </w:r>
            <w:r w:rsidR="00D80395">
              <w:rPr>
                <w:webHidden/>
              </w:rPr>
              <w:t>169</w:t>
            </w:r>
            <w:r w:rsidR="00D80395">
              <w:rPr>
                <w:webHidden/>
              </w:rPr>
              <w:fldChar w:fldCharType="end"/>
            </w:r>
          </w:hyperlink>
        </w:p>
        <w:p w14:paraId="08E0DB97" w14:textId="77777777" w:rsidR="00D80395" w:rsidRDefault="00C53779">
          <w:pPr>
            <w:pStyle w:val="20"/>
            <w:tabs>
              <w:tab w:val="right" w:leader="dot" w:pos="9628"/>
            </w:tabs>
            <w:rPr>
              <w:rFonts w:asciiTheme="minorHAnsi" w:eastAsiaTheme="minorEastAsia" w:hAnsiTheme="minorHAnsi" w:cstheme="minorBidi"/>
              <w:kern w:val="2"/>
              <w:sz w:val="21"/>
              <w:szCs w:val="22"/>
            </w:rPr>
          </w:pPr>
          <w:hyperlink w:anchor="_Toc74745720" w:history="1">
            <w:r w:rsidR="00D80395" w:rsidRPr="00A84697">
              <w:rPr>
                <w:rStyle w:val="ad"/>
                <w:rFonts w:cs="Book Antiqua"/>
                <w:snapToGrid w:val="0"/>
              </w:rPr>
              <w:t>3.2</w:t>
            </w:r>
            <w:r w:rsidR="00D80395" w:rsidRPr="00A84697">
              <w:rPr>
                <w:rStyle w:val="ad"/>
              </w:rPr>
              <w:t xml:space="preserve"> SRv6 Service Delivery by the Controller</w:t>
            </w:r>
            <w:r w:rsidR="00D80395">
              <w:rPr>
                <w:webHidden/>
              </w:rPr>
              <w:tab/>
            </w:r>
            <w:r w:rsidR="00D80395">
              <w:rPr>
                <w:webHidden/>
              </w:rPr>
              <w:fldChar w:fldCharType="begin"/>
            </w:r>
            <w:r w:rsidR="00D80395">
              <w:rPr>
                <w:webHidden/>
              </w:rPr>
              <w:instrText xml:space="preserve"> PAGEREF _Toc74745720 \h </w:instrText>
            </w:r>
            <w:r w:rsidR="00D80395">
              <w:rPr>
                <w:webHidden/>
              </w:rPr>
            </w:r>
            <w:r w:rsidR="00D80395">
              <w:rPr>
                <w:webHidden/>
              </w:rPr>
              <w:fldChar w:fldCharType="separate"/>
            </w:r>
            <w:r w:rsidR="00D80395">
              <w:rPr>
                <w:webHidden/>
              </w:rPr>
              <w:t>169</w:t>
            </w:r>
            <w:r w:rsidR="00D80395">
              <w:rPr>
                <w:webHidden/>
              </w:rPr>
              <w:fldChar w:fldCharType="end"/>
            </w:r>
          </w:hyperlink>
        </w:p>
        <w:p w14:paraId="3554DBFD"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21" w:history="1">
            <w:r w:rsidR="00D80395" w:rsidRPr="00A84697">
              <w:rPr>
                <w:rStyle w:val="ad"/>
                <w:rFonts w:cs="Book Antiqua"/>
                <w:bCs/>
                <w:snapToGrid w:val="0"/>
              </w:rPr>
              <w:t>3.2.1</w:t>
            </w:r>
            <w:r w:rsidR="00D80395" w:rsidRPr="00A84697">
              <w:rPr>
                <w:rStyle w:val="ad"/>
                <w:rFonts w:cs="Huawei Sans"/>
              </w:rPr>
              <w:t xml:space="preserve"> Introduction</w:t>
            </w:r>
            <w:r w:rsidR="00D80395">
              <w:rPr>
                <w:webHidden/>
              </w:rPr>
              <w:tab/>
            </w:r>
            <w:r w:rsidR="00D80395">
              <w:rPr>
                <w:webHidden/>
              </w:rPr>
              <w:fldChar w:fldCharType="begin"/>
            </w:r>
            <w:r w:rsidR="00D80395">
              <w:rPr>
                <w:webHidden/>
              </w:rPr>
              <w:instrText xml:space="preserve"> PAGEREF _Toc74745721 \h </w:instrText>
            </w:r>
            <w:r w:rsidR="00D80395">
              <w:rPr>
                <w:webHidden/>
              </w:rPr>
            </w:r>
            <w:r w:rsidR="00D80395">
              <w:rPr>
                <w:webHidden/>
              </w:rPr>
              <w:fldChar w:fldCharType="separate"/>
            </w:r>
            <w:r w:rsidR="00D80395">
              <w:rPr>
                <w:webHidden/>
              </w:rPr>
              <w:t>169</w:t>
            </w:r>
            <w:r w:rsidR="00D80395">
              <w:rPr>
                <w:webHidden/>
              </w:rPr>
              <w:fldChar w:fldCharType="end"/>
            </w:r>
          </w:hyperlink>
        </w:p>
        <w:p w14:paraId="1388523A"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22" w:history="1">
            <w:r w:rsidR="00D80395" w:rsidRPr="00A84697">
              <w:rPr>
                <w:rStyle w:val="ad"/>
                <w:rFonts w:cs="Book Antiqua"/>
                <w:bCs/>
                <w:snapToGrid w:val="0"/>
              </w:rPr>
              <w:t>3.2.2</w:t>
            </w:r>
            <w:r w:rsidR="00D80395" w:rsidRPr="00A84697">
              <w:rPr>
                <w:rStyle w:val="ad"/>
                <w:rFonts w:cs="Huawei Sans"/>
              </w:rPr>
              <w:t xml:space="preserve"> Experiment Task</w:t>
            </w:r>
            <w:r w:rsidR="00D80395">
              <w:rPr>
                <w:webHidden/>
              </w:rPr>
              <w:tab/>
            </w:r>
            <w:r w:rsidR="00D80395">
              <w:rPr>
                <w:webHidden/>
              </w:rPr>
              <w:fldChar w:fldCharType="begin"/>
            </w:r>
            <w:r w:rsidR="00D80395">
              <w:rPr>
                <w:webHidden/>
              </w:rPr>
              <w:instrText xml:space="preserve"> PAGEREF _Toc74745722 \h </w:instrText>
            </w:r>
            <w:r w:rsidR="00D80395">
              <w:rPr>
                <w:webHidden/>
              </w:rPr>
            </w:r>
            <w:r w:rsidR="00D80395">
              <w:rPr>
                <w:webHidden/>
              </w:rPr>
              <w:fldChar w:fldCharType="separate"/>
            </w:r>
            <w:r w:rsidR="00D80395">
              <w:rPr>
                <w:webHidden/>
              </w:rPr>
              <w:t>170</w:t>
            </w:r>
            <w:r w:rsidR="00D80395">
              <w:rPr>
                <w:webHidden/>
              </w:rPr>
              <w:fldChar w:fldCharType="end"/>
            </w:r>
          </w:hyperlink>
        </w:p>
        <w:p w14:paraId="6FC74253" w14:textId="77777777" w:rsidR="00D80395" w:rsidRDefault="00C53779">
          <w:pPr>
            <w:pStyle w:val="31"/>
            <w:tabs>
              <w:tab w:val="right" w:leader="dot" w:pos="9628"/>
            </w:tabs>
            <w:rPr>
              <w:rFonts w:asciiTheme="minorHAnsi" w:eastAsiaTheme="minorEastAsia" w:hAnsiTheme="minorHAnsi" w:cstheme="minorBidi"/>
              <w:kern w:val="2"/>
              <w:sz w:val="21"/>
              <w:szCs w:val="22"/>
            </w:rPr>
          </w:pPr>
          <w:hyperlink w:anchor="_Toc74745723" w:history="1">
            <w:r w:rsidR="00D80395" w:rsidRPr="00A84697">
              <w:rPr>
                <w:rStyle w:val="ad"/>
                <w:rFonts w:cs="Book Antiqua"/>
                <w:bCs/>
                <w:snapToGrid w:val="0"/>
              </w:rPr>
              <w:t>3.2.3</w:t>
            </w:r>
            <w:r w:rsidR="00D80395" w:rsidRPr="00A84697">
              <w:rPr>
                <w:rStyle w:val="ad"/>
                <w:rFonts w:cs="Huawei Sans"/>
              </w:rPr>
              <w:t xml:space="preserve"> Quiz</w:t>
            </w:r>
            <w:r w:rsidR="00D80395">
              <w:rPr>
                <w:webHidden/>
              </w:rPr>
              <w:tab/>
            </w:r>
            <w:r w:rsidR="00D80395">
              <w:rPr>
                <w:webHidden/>
              </w:rPr>
              <w:fldChar w:fldCharType="begin"/>
            </w:r>
            <w:r w:rsidR="00D80395">
              <w:rPr>
                <w:webHidden/>
              </w:rPr>
              <w:instrText xml:space="preserve"> PAGEREF _Toc74745723 \h </w:instrText>
            </w:r>
            <w:r w:rsidR="00D80395">
              <w:rPr>
                <w:webHidden/>
              </w:rPr>
            </w:r>
            <w:r w:rsidR="00D80395">
              <w:rPr>
                <w:webHidden/>
              </w:rPr>
              <w:fldChar w:fldCharType="separate"/>
            </w:r>
            <w:r w:rsidR="00D80395">
              <w:rPr>
                <w:webHidden/>
              </w:rPr>
              <w:t>216</w:t>
            </w:r>
            <w:r w:rsidR="00D80395">
              <w:rPr>
                <w:webHidden/>
              </w:rPr>
              <w:fldChar w:fldCharType="end"/>
            </w:r>
          </w:hyperlink>
        </w:p>
        <w:p w14:paraId="4A486064" w14:textId="77777777" w:rsidR="00D80395" w:rsidRDefault="00C53779">
          <w:pPr>
            <w:pStyle w:val="14"/>
            <w:tabs>
              <w:tab w:val="right" w:leader="dot" w:pos="9628"/>
            </w:tabs>
            <w:rPr>
              <w:rFonts w:asciiTheme="minorHAnsi" w:eastAsiaTheme="minorEastAsia" w:hAnsiTheme="minorHAnsi" w:cstheme="minorBidi"/>
              <w:b w:val="0"/>
              <w:bCs w:val="0"/>
              <w:noProof/>
              <w:kern w:val="2"/>
              <w:sz w:val="21"/>
              <w:szCs w:val="22"/>
            </w:rPr>
          </w:pPr>
          <w:hyperlink w:anchor="_Toc74745724" w:history="1">
            <w:r w:rsidR="00D80395" w:rsidRPr="00A84697">
              <w:rPr>
                <w:rStyle w:val="ad"/>
                <w:rFonts w:cs="Huawei Sans"/>
                <w:noProof/>
              </w:rPr>
              <w:t>Reference Answers</w:t>
            </w:r>
            <w:r w:rsidR="00D80395">
              <w:rPr>
                <w:noProof/>
                <w:webHidden/>
              </w:rPr>
              <w:tab/>
            </w:r>
            <w:r w:rsidR="00D80395">
              <w:rPr>
                <w:noProof/>
                <w:webHidden/>
              </w:rPr>
              <w:fldChar w:fldCharType="begin"/>
            </w:r>
            <w:r w:rsidR="00D80395">
              <w:rPr>
                <w:noProof/>
                <w:webHidden/>
              </w:rPr>
              <w:instrText xml:space="preserve"> PAGEREF _Toc74745724 \h </w:instrText>
            </w:r>
            <w:r w:rsidR="00D80395">
              <w:rPr>
                <w:noProof/>
                <w:webHidden/>
              </w:rPr>
            </w:r>
            <w:r w:rsidR="00D80395">
              <w:rPr>
                <w:noProof/>
                <w:webHidden/>
              </w:rPr>
              <w:fldChar w:fldCharType="separate"/>
            </w:r>
            <w:r w:rsidR="00D80395">
              <w:rPr>
                <w:noProof/>
                <w:webHidden/>
              </w:rPr>
              <w:t>216</w:t>
            </w:r>
            <w:r w:rsidR="00D80395">
              <w:rPr>
                <w:noProof/>
                <w:webHidden/>
              </w:rPr>
              <w:fldChar w:fldCharType="end"/>
            </w:r>
          </w:hyperlink>
        </w:p>
        <w:p w14:paraId="4241CEA8" w14:textId="77777777" w:rsidR="00D9328F" w:rsidRPr="00D9328F" w:rsidRDefault="00D9328F" w:rsidP="00D9328F">
          <w:pPr>
            <w:rPr>
              <w:rFonts w:hint="eastAsia"/>
              <w:lang w:val="zh-CN"/>
            </w:rPr>
          </w:pPr>
          <w:r w:rsidRPr="00D9328F">
            <w:rPr>
              <w:rFonts w:ascii="Huawei Sans" w:hAnsi="Huawei Sans" w:cs="Book Antiqua"/>
              <w:noProof/>
              <w:sz w:val="20"/>
              <w:szCs w:val="20"/>
            </w:rPr>
            <w:fldChar w:fldCharType="end"/>
          </w:r>
        </w:p>
      </w:sdtContent>
    </w:sdt>
    <w:p w14:paraId="33161634" w14:textId="3AC7EE87" w:rsidR="00D80395" w:rsidRDefault="00D80395">
      <w:pPr>
        <w:topLinePunct w:val="0"/>
        <w:adjustRightInd/>
        <w:snapToGrid/>
        <w:spacing w:before="0" w:after="0" w:line="240" w:lineRule="auto"/>
        <w:ind w:left="0"/>
        <w:rPr>
          <w:rFonts w:ascii="Huawei Sans" w:hAnsi="Huawei Sans" w:cs="Huawei Sans"/>
          <w:sz w:val="21"/>
        </w:rPr>
      </w:pPr>
      <w:r>
        <w:rPr>
          <w:rFonts w:cs="Huawei Sans"/>
        </w:rPr>
        <w:br w:type="page"/>
      </w:r>
    </w:p>
    <w:p w14:paraId="2316868A" w14:textId="77777777" w:rsidR="00C75AEF" w:rsidRDefault="00C75AEF" w:rsidP="003B6F4F">
      <w:pPr>
        <w:pStyle w:val="1f0"/>
        <w:rPr>
          <w:rFonts w:cs="Huawei Sans"/>
        </w:rPr>
      </w:pPr>
    </w:p>
    <w:p w14:paraId="4C6C1C94" w14:textId="77777777" w:rsidR="005921CA" w:rsidRPr="006346DD" w:rsidRDefault="005921CA" w:rsidP="006E15FA">
      <w:pPr>
        <w:pStyle w:val="10"/>
        <w:rPr>
          <w:rFonts w:cs="Huawei Sans"/>
        </w:rPr>
      </w:pPr>
      <w:bookmarkStart w:id="17" w:name="_Toc74745693"/>
      <w:r w:rsidRPr="006346DD">
        <w:rPr>
          <w:rFonts w:cs="Huawei Sans"/>
        </w:rPr>
        <w:t>SR-MPLS Experiment</w:t>
      </w:r>
      <w:bookmarkEnd w:id="17"/>
    </w:p>
    <w:p w14:paraId="6A913BEB" w14:textId="77777777" w:rsidR="005921CA" w:rsidRPr="006346DD" w:rsidRDefault="005921CA" w:rsidP="006E15FA">
      <w:pPr>
        <w:pStyle w:val="2"/>
        <w:rPr>
          <w:rFonts w:cs="Huawei Sans"/>
        </w:rPr>
      </w:pPr>
      <w:bookmarkStart w:id="18" w:name="_Toc74745694"/>
      <w:r w:rsidRPr="006346DD">
        <w:rPr>
          <w:rFonts w:cs="Huawei Sans"/>
        </w:rPr>
        <w:t>L3VPNv4 over SR-MPLS BE Experiment</w:t>
      </w:r>
      <w:bookmarkEnd w:id="18"/>
    </w:p>
    <w:p w14:paraId="60B4A4A0" w14:textId="77777777" w:rsidR="005921CA" w:rsidRPr="006346DD" w:rsidRDefault="005921CA" w:rsidP="006E15FA">
      <w:pPr>
        <w:pStyle w:val="3"/>
        <w:rPr>
          <w:rFonts w:cs="Huawei Sans"/>
        </w:rPr>
      </w:pPr>
      <w:bookmarkStart w:id="19" w:name="_Toc74745695"/>
      <w:r w:rsidRPr="006346DD">
        <w:rPr>
          <w:rFonts w:cs="Huawei Sans"/>
        </w:rPr>
        <w:t>Introduction</w:t>
      </w:r>
      <w:bookmarkEnd w:id="19"/>
    </w:p>
    <w:p w14:paraId="0D1C6A71" w14:textId="77777777" w:rsidR="005921CA" w:rsidRPr="006346DD" w:rsidRDefault="005921CA" w:rsidP="006E15FA">
      <w:pPr>
        <w:pStyle w:val="4"/>
        <w:rPr>
          <w:rFonts w:cs="Huawei Sans" w:hint="default"/>
        </w:rPr>
      </w:pPr>
      <w:r w:rsidRPr="006346DD">
        <w:rPr>
          <w:rFonts w:cs="Huawei Sans" w:hint="default"/>
        </w:rPr>
        <w:t>Objectives</w:t>
      </w:r>
    </w:p>
    <w:p w14:paraId="162C1C23" w14:textId="77777777" w:rsidR="00F445EA" w:rsidRPr="006346DD" w:rsidRDefault="00F445EA" w:rsidP="00F445EA">
      <w:pPr>
        <w:pStyle w:val="1f0"/>
        <w:rPr>
          <w:rFonts w:cs="Huawei Sans"/>
        </w:rPr>
      </w:pPr>
      <w:r w:rsidRPr="006346DD">
        <w:rPr>
          <w:rFonts w:cs="Huawei Sans"/>
        </w:rPr>
        <w:t>Upon completion of this task, you will be able to:</w:t>
      </w:r>
    </w:p>
    <w:p w14:paraId="58B11F0C" w14:textId="77777777" w:rsidR="001554B6" w:rsidRPr="000273E2" w:rsidRDefault="001554B6" w:rsidP="001554B6">
      <w:pPr>
        <w:pStyle w:val="4a"/>
        <w:tabs>
          <w:tab w:val="clear" w:pos="1440"/>
          <w:tab w:val="num" w:pos="2126"/>
        </w:tabs>
      </w:pPr>
      <w:r>
        <w:t>Configure IS-IS to ensure that PEs are routable to each other.</w:t>
      </w:r>
    </w:p>
    <w:p w14:paraId="1E00FC88" w14:textId="77777777" w:rsidR="001554B6" w:rsidRPr="000273E2" w:rsidRDefault="001554B6" w:rsidP="001554B6">
      <w:pPr>
        <w:pStyle w:val="4a"/>
        <w:tabs>
          <w:tab w:val="clear" w:pos="1440"/>
          <w:tab w:val="num" w:pos="2126"/>
        </w:tabs>
      </w:pPr>
      <w:r>
        <w:t>Configure SR-MPLS to establish SR LSPs.</w:t>
      </w:r>
    </w:p>
    <w:p w14:paraId="26E4B9D6" w14:textId="77777777" w:rsidR="001554B6" w:rsidRPr="000273E2" w:rsidRDefault="001554B6" w:rsidP="001554B6">
      <w:pPr>
        <w:pStyle w:val="4a"/>
        <w:tabs>
          <w:tab w:val="clear" w:pos="1440"/>
          <w:tab w:val="num" w:pos="2126"/>
        </w:tabs>
      </w:pPr>
      <w:r>
        <w:t>Recurse L3VPN tunnels used for communication between CEs to SR-MPLS BE tunnels.</w:t>
      </w:r>
    </w:p>
    <w:p w14:paraId="2FBA04B6" w14:textId="77777777" w:rsidR="001554B6" w:rsidRDefault="001554B6" w:rsidP="001554B6">
      <w:pPr>
        <w:pStyle w:val="4a"/>
        <w:tabs>
          <w:tab w:val="clear" w:pos="1440"/>
          <w:tab w:val="num" w:pos="2126"/>
        </w:tabs>
      </w:pPr>
      <w:r>
        <w:t>Observe the SR-MPLS tunnel status.</w:t>
      </w:r>
    </w:p>
    <w:p w14:paraId="3D11A477" w14:textId="0E5375EA" w:rsidR="005921CA" w:rsidRPr="006346DD" w:rsidRDefault="001554B6" w:rsidP="001554B6">
      <w:pPr>
        <w:pStyle w:val="4a"/>
        <w:rPr>
          <w:rFonts w:cs="Huawei Sans"/>
        </w:rPr>
      </w:pPr>
      <w:r>
        <w:t>Observe label changes in packets forwarded through an SR-MPLS BE tunnel.</w:t>
      </w:r>
    </w:p>
    <w:p w14:paraId="68DF3821" w14:textId="77777777" w:rsidR="005921CA" w:rsidRPr="006346DD" w:rsidRDefault="005921CA" w:rsidP="006E15FA">
      <w:pPr>
        <w:pStyle w:val="4"/>
        <w:rPr>
          <w:rFonts w:cs="Huawei Sans" w:hint="default"/>
        </w:rPr>
      </w:pPr>
      <w:r w:rsidRPr="006346DD">
        <w:rPr>
          <w:rFonts w:cs="Huawei Sans" w:hint="default"/>
        </w:rPr>
        <w:t>Networking Description</w:t>
      </w:r>
    </w:p>
    <w:p w14:paraId="56792E17" w14:textId="77777777" w:rsidR="00093651" w:rsidRPr="006346DD" w:rsidRDefault="00093651" w:rsidP="00C67429">
      <w:pPr>
        <w:pStyle w:val="1f0"/>
        <w:rPr>
          <w:rFonts w:cs="Huawei Sans"/>
        </w:rPr>
      </w:pPr>
      <w:r w:rsidRPr="006346DD">
        <w:rPr>
          <w:rFonts w:cs="Huawei Sans"/>
          <w:noProof/>
        </w:rPr>
        <w:drawing>
          <wp:inline distT="0" distB="0" distL="0" distR="0" wp14:anchorId="243D74F2" wp14:editId="64BC40A1">
            <wp:extent cx="5454000" cy="1217814"/>
            <wp:effectExtent l="0" t="0" r="0" b="190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000" cy="1217814"/>
                    </a:xfrm>
                    <a:prstGeom prst="rect">
                      <a:avLst/>
                    </a:prstGeom>
                    <a:noFill/>
                  </pic:spPr>
                </pic:pic>
              </a:graphicData>
            </a:graphic>
          </wp:inline>
        </w:drawing>
      </w:r>
    </w:p>
    <w:p w14:paraId="01EA1BF9" w14:textId="77777777" w:rsidR="005921CA" w:rsidRPr="006346DD" w:rsidRDefault="005921CA" w:rsidP="005921CA">
      <w:pPr>
        <w:pStyle w:val="92"/>
        <w:ind w:left="1701"/>
        <w:rPr>
          <w:rFonts w:cs="Huawei Sans"/>
        </w:rPr>
      </w:pPr>
      <w:r w:rsidRPr="006346DD">
        <w:rPr>
          <w:rFonts w:cs="Huawei Sans"/>
        </w:rPr>
        <w:t>L3VPNv4 over SR-MPLS BE experiment topology</w:t>
      </w:r>
    </w:p>
    <w:p w14:paraId="5EBB0D56" w14:textId="77777777" w:rsidR="001554B6" w:rsidRDefault="001554B6" w:rsidP="001554B6">
      <w:pPr>
        <w:pStyle w:val="1f0"/>
      </w:pPr>
      <w:r>
        <w:t>The figure shows the device connection and IP address planning. The interface interconnection addresses are in the format of 10.0.0.</w:t>
      </w:r>
      <w:r>
        <w:rPr>
          <w:i/>
          <w:iCs/>
        </w:rPr>
        <w:t>Y</w:t>
      </w:r>
      <w:r>
        <w:t xml:space="preserve">/30, and the values represented by </w:t>
      </w:r>
      <w:r>
        <w:rPr>
          <w:i/>
          <w:iCs/>
        </w:rPr>
        <w:t>Y</w:t>
      </w:r>
      <w:r>
        <w:t xml:space="preserve"> are shown in the figure. Loopback0 is created on all devices. The Loopback0 address is used as the MPLS LSR ID of each device in the SR domain.</w:t>
      </w:r>
    </w:p>
    <w:p w14:paraId="661B7A85" w14:textId="48FB8D3C" w:rsidR="005921CA" w:rsidRPr="006346DD" w:rsidRDefault="001554B6" w:rsidP="001554B6">
      <w:pPr>
        <w:pStyle w:val="1f0"/>
        <w:rPr>
          <w:rFonts w:cs="Huawei Sans"/>
        </w:rPr>
      </w:pPr>
      <w:r>
        <w:t>Loopback1 is created on PE2 and PE4 to simulate user access. The Loopback1 addresses on PE2 and PE4 are 10.2.2.2/32 and 10.4.4.4/32, respectively, as shown in the preceding figure.</w:t>
      </w:r>
    </w:p>
    <w:p w14:paraId="47383352" w14:textId="77777777" w:rsidR="005921CA" w:rsidRPr="006346DD" w:rsidRDefault="005921CA" w:rsidP="006E15FA">
      <w:pPr>
        <w:pStyle w:val="3"/>
        <w:rPr>
          <w:rFonts w:cs="Huawei Sans"/>
        </w:rPr>
      </w:pPr>
      <w:bookmarkStart w:id="20" w:name="_Toc74745696"/>
      <w:r w:rsidRPr="006346DD">
        <w:rPr>
          <w:rFonts w:cs="Huawei Sans"/>
        </w:rPr>
        <w:t>Experiment Task</w:t>
      </w:r>
      <w:bookmarkEnd w:id="20"/>
    </w:p>
    <w:p w14:paraId="5215BABD" w14:textId="77777777" w:rsidR="005921CA" w:rsidRPr="006346DD" w:rsidRDefault="005921CA" w:rsidP="006E15FA">
      <w:pPr>
        <w:pStyle w:val="4"/>
        <w:rPr>
          <w:rFonts w:cs="Huawei Sans" w:hint="default"/>
        </w:rPr>
      </w:pPr>
      <w:r w:rsidRPr="006346DD">
        <w:rPr>
          <w:rFonts w:cs="Huawei Sans" w:hint="default"/>
        </w:rPr>
        <w:t>Configuration Roadmap</w:t>
      </w:r>
    </w:p>
    <w:p w14:paraId="46016BB3" w14:textId="77777777" w:rsidR="001554B6" w:rsidRDefault="001554B6" w:rsidP="001554B6">
      <w:pPr>
        <w:pStyle w:val="1f0"/>
        <w:numPr>
          <w:ilvl w:val="0"/>
          <w:numId w:val="15"/>
        </w:numPr>
      </w:pPr>
      <w:r>
        <w:t>Configure IP addresses for devices.</w:t>
      </w:r>
    </w:p>
    <w:p w14:paraId="3F8D9AA1" w14:textId="77777777" w:rsidR="001554B6" w:rsidRDefault="001554B6" w:rsidP="001554B6">
      <w:pPr>
        <w:pStyle w:val="1f0"/>
        <w:numPr>
          <w:ilvl w:val="0"/>
          <w:numId w:val="15"/>
        </w:numPr>
      </w:pPr>
      <w:r>
        <w:lastRenderedPageBreak/>
        <w:t>Configure IS-IS in the SR domain. Specifically, enable IS-IS on interconnection and Loopback0 interfaces for communication in the SR domain.</w:t>
      </w:r>
    </w:p>
    <w:p w14:paraId="3671DBD8" w14:textId="77777777" w:rsidR="001554B6" w:rsidRDefault="001554B6" w:rsidP="001554B6">
      <w:pPr>
        <w:pStyle w:val="1f0"/>
        <w:numPr>
          <w:ilvl w:val="0"/>
          <w:numId w:val="15"/>
        </w:numPr>
      </w:pPr>
      <w:r>
        <w:t>Configure MPLS. Specifically, enable MPLS and set MPLS LSR IDs on devices.</w:t>
      </w:r>
    </w:p>
    <w:p w14:paraId="490BC0A4" w14:textId="77777777" w:rsidR="001554B6" w:rsidRDefault="001554B6" w:rsidP="001554B6">
      <w:pPr>
        <w:pStyle w:val="1f0"/>
        <w:numPr>
          <w:ilvl w:val="0"/>
          <w:numId w:val="15"/>
        </w:numPr>
      </w:pPr>
      <w:r>
        <w:t>Configure SR. Specifically, enable SR globally, enable IS-IS extensions for SR capabilities, and configure node SIDs.</w:t>
      </w:r>
    </w:p>
    <w:p w14:paraId="62EA1EE1" w14:textId="77777777" w:rsidR="001554B6" w:rsidRDefault="001554B6" w:rsidP="001554B6">
      <w:pPr>
        <w:pStyle w:val="1f0"/>
        <w:numPr>
          <w:ilvl w:val="0"/>
          <w:numId w:val="15"/>
        </w:numPr>
      </w:pPr>
      <w:r>
        <w:t>Establish an MP-IBGP peer relationship between PE2 and P2 and between PE4 and P2. P2 functions as an RR to reflect VPNv4 routes from PE2 and PE4.</w:t>
      </w:r>
    </w:p>
    <w:p w14:paraId="1AA5E32E" w14:textId="4AAF8CA2" w:rsidR="005921CA" w:rsidRPr="006346DD" w:rsidRDefault="001554B6" w:rsidP="001554B6">
      <w:pPr>
        <w:pStyle w:val="1f0"/>
        <w:numPr>
          <w:ilvl w:val="0"/>
          <w:numId w:val="15"/>
        </w:numPr>
        <w:rPr>
          <w:rFonts w:cs="Huawei Sans"/>
        </w:rPr>
      </w:pPr>
      <w:r>
        <w:t xml:space="preserve">Create a VPN instance named </w:t>
      </w:r>
      <w:r>
        <w:rPr>
          <w:b/>
          <w:bCs/>
        </w:rPr>
        <w:t>vpna</w:t>
      </w:r>
      <w:r>
        <w:t>, add Loopback1 to the VPN instance on PE2 and PE4, and import direct routes to the BGP instance.</w:t>
      </w:r>
    </w:p>
    <w:p w14:paraId="69091614" w14:textId="77777777" w:rsidR="005921CA" w:rsidRPr="006346DD" w:rsidRDefault="005921CA" w:rsidP="006E15FA">
      <w:pPr>
        <w:pStyle w:val="4"/>
        <w:rPr>
          <w:rFonts w:cs="Huawei Sans" w:hint="default"/>
        </w:rPr>
      </w:pPr>
      <w:r w:rsidRPr="006346DD">
        <w:rPr>
          <w:rFonts w:cs="Huawei Sans" w:hint="default"/>
        </w:rPr>
        <w:t>Configuration Procedure</w:t>
      </w:r>
    </w:p>
    <w:p w14:paraId="1CA0EA37" w14:textId="77777777" w:rsidR="005921CA" w:rsidRPr="006346DD" w:rsidRDefault="005921CA" w:rsidP="009E36BC">
      <w:pPr>
        <w:pStyle w:val="30"/>
      </w:pPr>
      <w:r w:rsidRPr="006346DD">
        <w:t>Configure IP addresses for interconnection and loopback interfaces.</w:t>
      </w:r>
    </w:p>
    <w:p w14:paraId="6445F780" w14:textId="15BDE137" w:rsidR="005921CA" w:rsidRPr="006346DD" w:rsidRDefault="001554B6" w:rsidP="00C67429">
      <w:pPr>
        <w:pStyle w:val="1f0"/>
        <w:rPr>
          <w:rFonts w:cs="Huawei Sans"/>
        </w:rPr>
      </w:pPr>
      <w:r>
        <w:t>Configure the configuration validation mode as immediate validation and configure IP addresses for interconnection and Loopback0 interfaces. Loopback0 addresses must be configured as planned in the following table.</w:t>
      </w:r>
    </w:p>
    <w:p w14:paraId="6B34DA31" w14:textId="77777777" w:rsidR="005921CA" w:rsidRPr="006346DD" w:rsidRDefault="005921CA" w:rsidP="005921CA">
      <w:pPr>
        <w:pStyle w:val="5b"/>
        <w:ind w:left="480" w:right="480"/>
        <w:rPr>
          <w:rFonts w:cs="Huawei Sans"/>
        </w:rPr>
      </w:pPr>
      <w:r w:rsidRPr="006346DD">
        <w:rPr>
          <w:rFonts w:cs="Huawei Sans"/>
        </w:rPr>
        <w:t>Loopback0 interface IP addresses</w:t>
      </w:r>
    </w:p>
    <w:tbl>
      <w:tblPr>
        <w:tblStyle w:val="V30"/>
        <w:tblW w:w="0" w:type="auto"/>
        <w:tblInd w:w="2537"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063"/>
        <w:gridCol w:w="2331"/>
      </w:tblGrid>
      <w:tr w:rsidR="005921CA" w:rsidRPr="006346DD" w14:paraId="29747204" w14:textId="77777777" w:rsidTr="00C16A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3" w:type="dxa"/>
          </w:tcPr>
          <w:p w14:paraId="65A36AD5" w14:textId="77777777" w:rsidR="005921CA" w:rsidRPr="006346DD" w:rsidRDefault="005921CA" w:rsidP="00C16A0B">
            <w:pPr>
              <w:pStyle w:val="59"/>
              <w:rPr>
                <w:rFonts w:cs="Huawei Sans"/>
              </w:rPr>
            </w:pPr>
            <w:r w:rsidRPr="006346DD">
              <w:rPr>
                <w:rFonts w:cs="Huawei Sans"/>
              </w:rPr>
              <w:t>Device Number</w:t>
            </w:r>
          </w:p>
        </w:tc>
        <w:tc>
          <w:tcPr>
            <w:tcW w:w="2331" w:type="dxa"/>
          </w:tcPr>
          <w:p w14:paraId="49464FE9" w14:textId="77777777" w:rsidR="005921CA" w:rsidRPr="006346DD" w:rsidRDefault="005921CA" w:rsidP="00A17FE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Loopback0 IP Address</w:t>
            </w:r>
          </w:p>
        </w:tc>
      </w:tr>
      <w:tr w:rsidR="005921CA" w:rsidRPr="006346DD" w14:paraId="7D3D9237" w14:textId="77777777" w:rsidTr="00C16A0B">
        <w:tc>
          <w:tcPr>
            <w:cnfStyle w:val="001000000000" w:firstRow="0" w:lastRow="0" w:firstColumn="1" w:lastColumn="0" w:oddVBand="0" w:evenVBand="0" w:oddHBand="0" w:evenHBand="0" w:firstRowFirstColumn="0" w:firstRowLastColumn="0" w:lastRowFirstColumn="0" w:lastRowLastColumn="0"/>
            <w:tcW w:w="2063" w:type="dxa"/>
          </w:tcPr>
          <w:p w14:paraId="7346CB28" w14:textId="77777777" w:rsidR="005921CA" w:rsidRPr="006346DD" w:rsidRDefault="005921CA" w:rsidP="002F7E98">
            <w:pPr>
              <w:pStyle w:val="59"/>
              <w:rPr>
                <w:rFonts w:cs="Huawei Sans"/>
              </w:rPr>
            </w:pPr>
            <w:r w:rsidRPr="006346DD">
              <w:rPr>
                <w:rFonts w:cs="Huawei Sans"/>
              </w:rPr>
              <w:t>PE2</w:t>
            </w:r>
          </w:p>
        </w:tc>
        <w:tc>
          <w:tcPr>
            <w:tcW w:w="2331" w:type="dxa"/>
          </w:tcPr>
          <w:p w14:paraId="7DECB736" w14:textId="77777777" w:rsidR="005921CA" w:rsidRPr="006346DD" w:rsidRDefault="005921CA" w:rsidP="00A17FE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r>
      <w:tr w:rsidR="005921CA" w:rsidRPr="006346DD" w14:paraId="1211F1D8" w14:textId="77777777" w:rsidTr="00C16A0B">
        <w:tc>
          <w:tcPr>
            <w:cnfStyle w:val="001000000000" w:firstRow="0" w:lastRow="0" w:firstColumn="1" w:lastColumn="0" w:oddVBand="0" w:evenVBand="0" w:oddHBand="0" w:evenHBand="0" w:firstRowFirstColumn="0" w:firstRowLastColumn="0" w:lastRowFirstColumn="0" w:lastRowLastColumn="0"/>
            <w:tcW w:w="2063" w:type="dxa"/>
          </w:tcPr>
          <w:p w14:paraId="3E1F5512" w14:textId="77777777" w:rsidR="005921CA" w:rsidRPr="006346DD" w:rsidRDefault="005921CA" w:rsidP="002F7E98">
            <w:pPr>
              <w:pStyle w:val="59"/>
              <w:rPr>
                <w:rFonts w:cs="Huawei Sans"/>
              </w:rPr>
            </w:pPr>
            <w:r w:rsidRPr="006346DD">
              <w:rPr>
                <w:rFonts w:cs="Huawei Sans"/>
              </w:rPr>
              <w:t>P2</w:t>
            </w:r>
          </w:p>
        </w:tc>
        <w:tc>
          <w:tcPr>
            <w:tcW w:w="2331" w:type="dxa"/>
          </w:tcPr>
          <w:p w14:paraId="530F6E93" w14:textId="77777777" w:rsidR="005921CA" w:rsidRPr="006346DD" w:rsidRDefault="005921CA" w:rsidP="00A17FE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r>
      <w:tr w:rsidR="005921CA" w:rsidRPr="006346DD" w14:paraId="039C17CC" w14:textId="77777777" w:rsidTr="00C16A0B">
        <w:tc>
          <w:tcPr>
            <w:cnfStyle w:val="001000000000" w:firstRow="0" w:lastRow="0" w:firstColumn="1" w:lastColumn="0" w:oddVBand="0" w:evenVBand="0" w:oddHBand="0" w:evenHBand="0" w:firstRowFirstColumn="0" w:firstRowLastColumn="0" w:lastRowFirstColumn="0" w:lastRowLastColumn="0"/>
            <w:tcW w:w="2063" w:type="dxa"/>
          </w:tcPr>
          <w:p w14:paraId="5577A949" w14:textId="77777777" w:rsidR="005921CA" w:rsidRPr="006346DD" w:rsidRDefault="005921CA" w:rsidP="002F7E98">
            <w:pPr>
              <w:pStyle w:val="59"/>
              <w:rPr>
                <w:rFonts w:cs="Huawei Sans"/>
              </w:rPr>
            </w:pPr>
            <w:r w:rsidRPr="006346DD">
              <w:rPr>
                <w:rFonts w:cs="Huawei Sans"/>
              </w:rPr>
              <w:t>PE4</w:t>
            </w:r>
          </w:p>
        </w:tc>
        <w:tc>
          <w:tcPr>
            <w:tcW w:w="2331" w:type="dxa"/>
          </w:tcPr>
          <w:p w14:paraId="6AA629BD" w14:textId="77777777" w:rsidR="005921CA" w:rsidRPr="006346DD" w:rsidRDefault="00093651" w:rsidP="00A17FE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r>
    </w:tbl>
    <w:p w14:paraId="1649A250" w14:textId="77777777" w:rsidR="005921CA" w:rsidRPr="006346DD" w:rsidRDefault="005921CA" w:rsidP="00C67429">
      <w:pPr>
        <w:pStyle w:val="1f0"/>
        <w:rPr>
          <w:rFonts w:cs="Huawei Sans"/>
        </w:rPr>
      </w:pPr>
    </w:p>
    <w:p w14:paraId="21E48931" w14:textId="77777777" w:rsidR="005921CA" w:rsidRPr="006346DD" w:rsidRDefault="005921CA" w:rsidP="00C67429">
      <w:pPr>
        <w:pStyle w:val="1f0"/>
        <w:rPr>
          <w:rFonts w:cs="Huawei Sans"/>
        </w:rPr>
      </w:pPr>
      <w:r w:rsidRPr="006346DD">
        <w:rPr>
          <w:rFonts w:cs="Huawei Sans"/>
        </w:rPr>
        <w:t># Name the devices.</w:t>
      </w:r>
    </w:p>
    <w:p w14:paraId="576FE422" w14:textId="77777777" w:rsidR="005921CA" w:rsidRPr="006346DD" w:rsidRDefault="005921CA" w:rsidP="00C67429">
      <w:pPr>
        <w:pStyle w:val="1f0"/>
        <w:rPr>
          <w:rFonts w:cs="Huawei Sans"/>
        </w:rPr>
      </w:pPr>
      <w:r w:rsidRPr="006346DD">
        <w:rPr>
          <w:rFonts w:cs="Huawei Sans"/>
        </w:rPr>
        <w:t>Omitted</w:t>
      </w:r>
    </w:p>
    <w:p w14:paraId="78401CA4" w14:textId="77777777" w:rsidR="005921CA" w:rsidRPr="006346DD" w:rsidRDefault="005921CA" w:rsidP="00C67429">
      <w:pPr>
        <w:pStyle w:val="1f0"/>
        <w:rPr>
          <w:rFonts w:cs="Huawei Sans"/>
        </w:rPr>
      </w:pPr>
      <w:r w:rsidRPr="006346DD">
        <w:rPr>
          <w:rFonts w:cs="Huawei Sans"/>
        </w:rPr>
        <w:t># Configure the configuration validation mode as immediate validation.</w:t>
      </w:r>
    </w:p>
    <w:p w14:paraId="4E97CADF" w14:textId="77777777" w:rsidR="005921CA" w:rsidRPr="006346DD" w:rsidRDefault="005921CA" w:rsidP="005921CA">
      <w:pPr>
        <w:pStyle w:val="2f2"/>
        <w:rPr>
          <w:rFonts w:cs="Huawei Sans"/>
        </w:rPr>
      </w:pPr>
      <w:r w:rsidRPr="006346DD">
        <w:rPr>
          <w:rFonts w:cs="Huawei Sans"/>
        </w:rPr>
        <w:t xml:space="preserve">&lt;PE2&gt;system-view immediately </w:t>
      </w:r>
    </w:p>
    <w:p w14:paraId="304E9A44" w14:textId="77777777" w:rsidR="005921CA" w:rsidRPr="006346DD" w:rsidRDefault="005921CA" w:rsidP="00C67429">
      <w:pPr>
        <w:pStyle w:val="1f0"/>
        <w:rPr>
          <w:rFonts w:cs="Huawei Sans"/>
        </w:rPr>
      </w:pPr>
    </w:p>
    <w:p w14:paraId="5280E098" w14:textId="77777777" w:rsidR="005921CA" w:rsidRPr="006346DD" w:rsidRDefault="005921CA" w:rsidP="005921CA">
      <w:pPr>
        <w:pStyle w:val="2f2"/>
        <w:rPr>
          <w:rFonts w:cs="Huawei Sans"/>
        </w:rPr>
      </w:pPr>
      <w:r w:rsidRPr="006346DD">
        <w:rPr>
          <w:rFonts w:cs="Huawei Sans"/>
        </w:rPr>
        <w:t xml:space="preserve">&lt;P2&gt;system-view immediately </w:t>
      </w:r>
    </w:p>
    <w:p w14:paraId="35350268" w14:textId="77777777" w:rsidR="005921CA" w:rsidRPr="006346DD" w:rsidRDefault="005921CA" w:rsidP="00C67429">
      <w:pPr>
        <w:pStyle w:val="1f0"/>
        <w:rPr>
          <w:rFonts w:cs="Huawei Sans"/>
        </w:rPr>
      </w:pPr>
    </w:p>
    <w:p w14:paraId="4DAA2BCB" w14:textId="77777777" w:rsidR="005921CA" w:rsidRPr="006346DD" w:rsidRDefault="00093651" w:rsidP="005921CA">
      <w:pPr>
        <w:pStyle w:val="2f2"/>
        <w:rPr>
          <w:rFonts w:cs="Huawei Sans"/>
        </w:rPr>
      </w:pPr>
      <w:r w:rsidRPr="006346DD">
        <w:rPr>
          <w:rFonts w:cs="Huawei Sans"/>
        </w:rPr>
        <w:t xml:space="preserve">&lt;PE4&gt;system-view immediately </w:t>
      </w:r>
    </w:p>
    <w:p w14:paraId="17C49C8C" w14:textId="77777777" w:rsidR="005921CA" w:rsidRPr="006346DD" w:rsidRDefault="005921CA" w:rsidP="00C67429">
      <w:pPr>
        <w:pStyle w:val="1f0"/>
        <w:rPr>
          <w:rFonts w:cs="Huawei Sans"/>
        </w:rPr>
      </w:pPr>
      <w:r w:rsidRPr="006346DD">
        <w:rPr>
          <w:rFonts w:cs="Huawei Sans"/>
        </w:rPr>
        <w:t># Configure IP addresses for GE0/3/1 and Loopback0 on PE2.</w:t>
      </w:r>
    </w:p>
    <w:p w14:paraId="6CB65995" w14:textId="77777777" w:rsidR="005921CA" w:rsidRPr="006346DD" w:rsidRDefault="005921CA" w:rsidP="005921CA">
      <w:pPr>
        <w:pStyle w:val="2f2"/>
        <w:rPr>
          <w:rFonts w:cs="Huawei Sans"/>
        </w:rPr>
      </w:pPr>
      <w:r w:rsidRPr="006346DD">
        <w:rPr>
          <w:rFonts w:cs="Huawei Sans"/>
        </w:rPr>
        <w:t>[PE2] interface LoopBack 0</w:t>
      </w:r>
    </w:p>
    <w:p w14:paraId="2A97A835" w14:textId="77777777" w:rsidR="005921CA" w:rsidRPr="006346DD" w:rsidRDefault="005921CA" w:rsidP="005921CA">
      <w:pPr>
        <w:pStyle w:val="2f2"/>
        <w:rPr>
          <w:rFonts w:cs="Huawei Sans"/>
        </w:rPr>
      </w:pPr>
      <w:r w:rsidRPr="006346DD">
        <w:rPr>
          <w:rFonts w:cs="Huawei Sans"/>
        </w:rPr>
        <w:t>[PE2-LoopBack0] ip address 1.0.0.2 255.255.255.255</w:t>
      </w:r>
    </w:p>
    <w:p w14:paraId="171CD57E" w14:textId="77777777" w:rsidR="005921CA" w:rsidRPr="006346DD" w:rsidRDefault="005921CA" w:rsidP="005921CA">
      <w:pPr>
        <w:pStyle w:val="2f2"/>
        <w:rPr>
          <w:rFonts w:cs="Huawei Sans"/>
        </w:rPr>
      </w:pPr>
      <w:r w:rsidRPr="006346DD">
        <w:rPr>
          <w:rFonts w:cs="Huawei Sans"/>
        </w:rPr>
        <w:t>[PE2-LoopBack0] quit</w:t>
      </w:r>
    </w:p>
    <w:p w14:paraId="48370D41" w14:textId="77777777" w:rsidR="005921CA" w:rsidRPr="00F66940" w:rsidRDefault="005921CA" w:rsidP="00F66940">
      <w:pPr>
        <w:pStyle w:val="2f2"/>
      </w:pPr>
    </w:p>
    <w:p w14:paraId="03043F39" w14:textId="77777777" w:rsidR="005921CA" w:rsidRPr="006346DD" w:rsidRDefault="005921CA" w:rsidP="005921CA">
      <w:pPr>
        <w:pStyle w:val="2f2"/>
        <w:rPr>
          <w:rFonts w:cs="Huawei Sans"/>
        </w:rPr>
      </w:pPr>
      <w:r w:rsidRPr="006346DD">
        <w:rPr>
          <w:rFonts w:cs="Huawei Sans"/>
        </w:rPr>
        <w:lastRenderedPageBreak/>
        <w:t>[PE2]interface GigabitEthernet0/3/1</w:t>
      </w:r>
    </w:p>
    <w:p w14:paraId="54FA218E" w14:textId="77777777" w:rsidR="005921CA" w:rsidRPr="006346DD" w:rsidRDefault="005921CA" w:rsidP="005921CA">
      <w:pPr>
        <w:pStyle w:val="2f2"/>
        <w:rPr>
          <w:rFonts w:cs="Huawei Sans"/>
        </w:rPr>
      </w:pPr>
      <w:r w:rsidRPr="006346DD">
        <w:rPr>
          <w:rFonts w:cs="Huawei Sans"/>
        </w:rPr>
        <w:t>[PE2-GigabitEthernet0/3/1] ip address 10.0.0.22 255.255.255.252</w:t>
      </w:r>
    </w:p>
    <w:p w14:paraId="0D29763C" w14:textId="77777777" w:rsidR="005921CA" w:rsidRPr="006346DD" w:rsidRDefault="005921CA" w:rsidP="00C67429">
      <w:pPr>
        <w:pStyle w:val="1f0"/>
        <w:rPr>
          <w:rFonts w:cs="Huawei Sans"/>
        </w:rPr>
      </w:pPr>
      <w:r w:rsidRPr="006346DD">
        <w:rPr>
          <w:rFonts w:cs="Huawei Sans"/>
        </w:rPr>
        <w:t># Configure IP addresses for GE0/3/0, GE0/3/2, and Loopback0 on P2.</w:t>
      </w:r>
    </w:p>
    <w:p w14:paraId="0AA9A2D5" w14:textId="77777777" w:rsidR="005921CA" w:rsidRPr="006346DD" w:rsidRDefault="005921CA" w:rsidP="005921CA">
      <w:pPr>
        <w:pStyle w:val="2f2"/>
        <w:rPr>
          <w:rFonts w:cs="Huawei Sans"/>
        </w:rPr>
      </w:pPr>
      <w:r w:rsidRPr="006346DD">
        <w:rPr>
          <w:rFonts w:cs="Huawei Sans"/>
        </w:rPr>
        <w:t>[P2] interface LoopBack 0</w:t>
      </w:r>
    </w:p>
    <w:p w14:paraId="28D88059" w14:textId="77777777" w:rsidR="005921CA" w:rsidRPr="006346DD" w:rsidRDefault="005921CA" w:rsidP="005921CA">
      <w:pPr>
        <w:pStyle w:val="2f2"/>
        <w:rPr>
          <w:rFonts w:cs="Huawei Sans"/>
        </w:rPr>
      </w:pPr>
      <w:r w:rsidRPr="006346DD">
        <w:rPr>
          <w:rFonts w:cs="Huawei Sans"/>
        </w:rPr>
        <w:t>[P2-LoopBack0] ip address 1.0.0.6 255.255.255.255</w:t>
      </w:r>
    </w:p>
    <w:p w14:paraId="14C0AE4D" w14:textId="77777777" w:rsidR="005921CA" w:rsidRPr="006346DD" w:rsidRDefault="005921CA" w:rsidP="005921CA">
      <w:pPr>
        <w:pStyle w:val="2f2"/>
        <w:rPr>
          <w:rFonts w:cs="Huawei Sans"/>
        </w:rPr>
      </w:pPr>
      <w:r w:rsidRPr="006346DD">
        <w:rPr>
          <w:rFonts w:cs="Huawei Sans"/>
        </w:rPr>
        <w:t>[P2-LoopBack0] quit</w:t>
      </w:r>
    </w:p>
    <w:p w14:paraId="3EEB7CE4" w14:textId="77777777" w:rsidR="005921CA" w:rsidRPr="006346DD" w:rsidRDefault="005921CA" w:rsidP="005921CA">
      <w:pPr>
        <w:pStyle w:val="2f2"/>
        <w:rPr>
          <w:rFonts w:cs="Huawei Sans"/>
        </w:rPr>
      </w:pPr>
    </w:p>
    <w:p w14:paraId="6B230427" w14:textId="77777777" w:rsidR="005921CA" w:rsidRPr="006346DD" w:rsidRDefault="005921CA" w:rsidP="005921CA">
      <w:pPr>
        <w:pStyle w:val="2f2"/>
        <w:rPr>
          <w:rFonts w:cs="Huawei Sans"/>
        </w:rPr>
      </w:pPr>
      <w:r w:rsidRPr="006346DD">
        <w:rPr>
          <w:rFonts w:cs="Huawei Sans"/>
        </w:rPr>
        <w:t>[P2]interface GigabitEthernet0/3/0</w:t>
      </w:r>
    </w:p>
    <w:p w14:paraId="39633764" w14:textId="77777777" w:rsidR="005921CA" w:rsidRPr="006346DD" w:rsidRDefault="005921CA" w:rsidP="005921CA">
      <w:pPr>
        <w:pStyle w:val="2f2"/>
        <w:rPr>
          <w:rFonts w:cs="Huawei Sans"/>
        </w:rPr>
      </w:pPr>
      <w:r w:rsidRPr="006346DD">
        <w:rPr>
          <w:rFonts w:cs="Huawei Sans"/>
        </w:rPr>
        <w:t>[P2-GigabitEthernet0/3/0] ip address 10.0.0.21 255.255.255.252</w:t>
      </w:r>
    </w:p>
    <w:p w14:paraId="2E50CE79" w14:textId="77777777" w:rsidR="005921CA" w:rsidRPr="006346DD" w:rsidRDefault="005921CA" w:rsidP="005921CA">
      <w:pPr>
        <w:pStyle w:val="2f2"/>
        <w:rPr>
          <w:rFonts w:cs="Huawei Sans"/>
        </w:rPr>
      </w:pPr>
      <w:r w:rsidRPr="006346DD">
        <w:rPr>
          <w:rFonts w:cs="Huawei Sans"/>
        </w:rPr>
        <w:t>[P2-GigabitEthernet0/3/0] quit</w:t>
      </w:r>
    </w:p>
    <w:p w14:paraId="6D0DB4F2" w14:textId="77777777" w:rsidR="005921CA" w:rsidRPr="006346DD" w:rsidRDefault="005921CA" w:rsidP="005921CA">
      <w:pPr>
        <w:pStyle w:val="2f2"/>
        <w:rPr>
          <w:rFonts w:cs="Huawei Sans"/>
        </w:rPr>
      </w:pPr>
      <w:r w:rsidRPr="006346DD">
        <w:rPr>
          <w:rFonts w:cs="Huawei Sans"/>
        </w:rPr>
        <w:t>[P2]interface GigabitEthernet0/3/2</w:t>
      </w:r>
    </w:p>
    <w:p w14:paraId="41E3A292" w14:textId="77777777" w:rsidR="005921CA" w:rsidRPr="006346DD" w:rsidRDefault="005921CA" w:rsidP="005921CA">
      <w:pPr>
        <w:pStyle w:val="2f2"/>
        <w:rPr>
          <w:rFonts w:cs="Huawei Sans"/>
        </w:rPr>
      </w:pPr>
      <w:r w:rsidRPr="006346DD">
        <w:rPr>
          <w:rFonts w:cs="Huawei Sans"/>
        </w:rPr>
        <w:t>[P2-GigabitEthernet0/3/2] ip address 10.0.0.18 255.255.255.252</w:t>
      </w:r>
    </w:p>
    <w:p w14:paraId="48BBF664" w14:textId="77777777" w:rsidR="005921CA" w:rsidRPr="006346DD" w:rsidRDefault="005921CA" w:rsidP="00C67429">
      <w:pPr>
        <w:pStyle w:val="1f0"/>
        <w:rPr>
          <w:rFonts w:cs="Huawei Sans"/>
        </w:rPr>
      </w:pPr>
      <w:r w:rsidRPr="006346DD">
        <w:rPr>
          <w:rFonts w:cs="Huawei Sans"/>
        </w:rPr>
        <w:t># Configure IP addresses for GE0/3/1 and Loopback0 on PE4.</w:t>
      </w:r>
    </w:p>
    <w:p w14:paraId="6DE82F12" w14:textId="77777777" w:rsidR="005921CA" w:rsidRPr="006346DD" w:rsidRDefault="00093651" w:rsidP="005921CA">
      <w:pPr>
        <w:pStyle w:val="2f2"/>
        <w:rPr>
          <w:rFonts w:cs="Huawei Sans"/>
        </w:rPr>
      </w:pPr>
      <w:r w:rsidRPr="006346DD">
        <w:rPr>
          <w:rFonts w:cs="Huawei Sans"/>
        </w:rPr>
        <w:t>[PE4] interface LoopBack 0</w:t>
      </w:r>
    </w:p>
    <w:p w14:paraId="7F62B015" w14:textId="77777777" w:rsidR="005921CA" w:rsidRPr="006346DD" w:rsidRDefault="00093651" w:rsidP="005921CA">
      <w:pPr>
        <w:pStyle w:val="2f2"/>
        <w:rPr>
          <w:rFonts w:cs="Huawei Sans"/>
        </w:rPr>
      </w:pPr>
      <w:r w:rsidRPr="006346DD">
        <w:rPr>
          <w:rFonts w:cs="Huawei Sans"/>
        </w:rPr>
        <w:t>[PE4-LoopBack0] ip address 1.0.0.4 255.255.255.255</w:t>
      </w:r>
    </w:p>
    <w:p w14:paraId="080A2139" w14:textId="77777777" w:rsidR="005921CA" w:rsidRPr="006346DD" w:rsidRDefault="00093651" w:rsidP="005921CA">
      <w:pPr>
        <w:pStyle w:val="2f2"/>
        <w:rPr>
          <w:rFonts w:cs="Huawei Sans"/>
        </w:rPr>
      </w:pPr>
      <w:r w:rsidRPr="006346DD">
        <w:rPr>
          <w:rFonts w:cs="Huawei Sans"/>
        </w:rPr>
        <w:t>[PE4-LoopBack0] quit</w:t>
      </w:r>
    </w:p>
    <w:p w14:paraId="07A94A79" w14:textId="77777777" w:rsidR="005921CA" w:rsidRPr="006346DD" w:rsidRDefault="005921CA" w:rsidP="005921CA">
      <w:pPr>
        <w:pStyle w:val="2f2"/>
        <w:rPr>
          <w:rFonts w:cs="Huawei Sans"/>
        </w:rPr>
      </w:pPr>
    </w:p>
    <w:p w14:paraId="049AB15E" w14:textId="77777777" w:rsidR="005921CA" w:rsidRPr="006346DD" w:rsidRDefault="005921CA" w:rsidP="005921CA">
      <w:pPr>
        <w:pStyle w:val="2f2"/>
        <w:rPr>
          <w:rFonts w:cs="Huawei Sans"/>
        </w:rPr>
      </w:pPr>
      <w:r w:rsidRPr="006346DD">
        <w:rPr>
          <w:rFonts w:cs="Huawei Sans"/>
        </w:rPr>
        <w:t>[PE4]interface GigabitEthernet0/3/1</w:t>
      </w:r>
    </w:p>
    <w:p w14:paraId="3D931979" w14:textId="77777777" w:rsidR="005921CA" w:rsidRPr="006346DD" w:rsidRDefault="005921CA" w:rsidP="005921CA">
      <w:pPr>
        <w:pStyle w:val="2f2"/>
        <w:rPr>
          <w:rFonts w:cs="Huawei Sans"/>
        </w:rPr>
      </w:pPr>
      <w:r w:rsidRPr="006346DD">
        <w:rPr>
          <w:rFonts w:cs="Huawei Sans"/>
        </w:rPr>
        <w:t>[PE4-GigabitEthernet0/3/1] ip address 10.0.0.17 255.255.255.252</w:t>
      </w:r>
    </w:p>
    <w:p w14:paraId="25D92859" w14:textId="776B0988" w:rsidR="005921CA" w:rsidRPr="001554B6" w:rsidRDefault="001554B6" w:rsidP="00C67429">
      <w:pPr>
        <w:pStyle w:val="1f0"/>
        <w:rPr>
          <w:rFonts w:cs="Huawei Sans"/>
        </w:rPr>
      </w:pPr>
      <w:r>
        <w:t># Test interconnection interface connectivity on P2.</w:t>
      </w:r>
    </w:p>
    <w:p w14:paraId="16ED946F" w14:textId="77777777" w:rsidR="005921CA" w:rsidRPr="006346DD" w:rsidRDefault="005921CA" w:rsidP="005921CA">
      <w:pPr>
        <w:pStyle w:val="2f2"/>
        <w:rPr>
          <w:rFonts w:cs="Huawei Sans"/>
        </w:rPr>
      </w:pPr>
      <w:r w:rsidRPr="006346DD">
        <w:rPr>
          <w:rFonts w:cs="Huawei Sans"/>
        </w:rPr>
        <w:t>[P2]ping -c 1 10.0.0.22</w:t>
      </w:r>
    </w:p>
    <w:p w14:paraId="33641F59" w14:textId="77777777" w:rsidR="005921CA" w:rsidRPr="006346DD" w:rsidRDefault="005921CA" w:rsidP="005921CA">
      <w:pPr>
        <w:pStyle w:val="2f2"/>
        <w:rPr>
          <w:rFonts w:cs="Huawei Sans"/>
        </w:rPr>
      </w:pPr>
      <w:r w:rsidRPr="006346DD">
        <w:rPr>
          <w:rFonts w:cs="Huawei Sans"/>
        </w:rPr>
        <w:t xml:space="preserve">  PING 10.0.0.22: 56  data bytes, press CTRL_C to break</w:t>
      </w:r>
    </w:p>
    <w:p w14:paraId="23135594" w14:textId="77777777" w:rsidR="005921CA" w:rsidRPr="006346DD" w:rsidRDefault="005921CA" w:rsidP="005921CA">
      <w:pPr>
        <w:pStyle w:val="2f2"/>
        <w:rPr>
          <w:rFonts w:cs="Huawei Sans"/>
        </w:rPr>
      </w:pPr>
      <w:r w:rsidRPr="006346DD">
        <w:rPr>
          <w:rFonts w:cs="Huawei Sans"/>
        </w:rPr>
        <w:t xml:space="preserve">    Reply from 10.0.0.22: bytes=56 Sequence=1 ttl=255 time=1 ms</w:t>
      </w:r>
    </w:p>
    <w:p w14:paraId="37C6C3BE" w14:textId="77777777" w:rsidR="005921CA" w:rsidRPr="006346DD" w:rsidRDefault="005921CA" w:rsidP="005921CA">
      <w:pPr>
        <w:pStyle w:val="2f2"/>
        <w:rPr>
          <w:rFonts w:cs="Huawei Sans"/>
        </w:rPr>
      </w:pPr>
    </w:p>
    <w:p w14:paraId="5F50139B" w14:textId="77777777" w:rsidR="005921CA" w:rsidRPr="006346DD" w:rsidRDefault="005921CA" w:rsidP="005921CA">
      <w:pPr>
        <w:pStyle w:val="2f2"/>
        <w:rPr>
          <w:rFonts w:cs="Huawei Sans"/>
        </w:rPr>
      </w:pPr>
      <w:r w:rsidRPr="006346DD">
        <w:rPr>
          <w:rFonts w:cs="Huawei Sans"/>
        </w:rPr>
        <w:t xml:space="preserve">  --- 10.0.0.22 ping statistics ---</w:t>
      </w:r>
    </w:p>
    <w:p w14:paraId="1E0D1B5F" w14:textId="77777777" w:rsidR="005921CA" w:rsidRPr="006346DD" w:rsidRDefault="005921CA" w:rsidP="005921CA">
      <w:pPr>
        <w:pStyle w:val="2f2"/>
        <w:rPr>
          <w:rFonts w:cs="Huawei Sans"/>
        </w:rPr>
      </w:pPr>
      <w:r w:rsidRPr="006346DD">
        <w:rPr>
          <w:rFonts w:cs="Huawei Sans"/>
        </w:rPr>
        <w:t xml:space="preserve">    1 packet(s) transmitted</w:t>
      </w:r>
    </w:p>
    <w:p w14:paraId="77DFBADD" w14:textId="77777777" w:rsidR="005921CA" w:rsidRPr="006346DD" w:rsidRDefault="005921CA" w:rsidP="005921CA">
      <w:pPr>
        <w:pStyle w:val="2f2"/>
        <w:rPr>
          <w:rFonts w:cs="Huawei Sans"/>
        </w:rPr>
      </w:pPr>
      <w:r w:rsidRPr="006346DD">
        <w:rPr>
          <w:rFonts w:cs="Huawei Sans"/>
        </w:rPr>
        <w:t xml:space="preserve">    1 packet(s) received</w:t>
      </w:r>
    </w:p>
    <w:p w14:paraId="5D10A8B2" w14:textId="77777777" w:rsidR="005921CA" w:rsidRPr="006346DD" w:rsidRDefault="005921CA" w:rsidP="005921CA">
      <w:pPr>
        <w:pStyle w:val="2f2"/>
        <w:rPr>
          <w:rFonts w:cs="Huawei Sans"/>
        </w:rPr>
      </w:pPr>
      <w:r w:rsidRPr="006346DD">
        <w:rPr>
          <w:rFonts w:cs="Huawei Sans"/>
        </w:rPr>
        <w:t xml:space="preserve">    0.00% packet loss</w:t>
      </w:r>
    </w:p>
    <w:p w14:paraId="63248A9B" w14:textId="77777777" w:rsidR="005921CA" w:rsidRPr="006346DD" w:rsidRDefault="005921CA" w:rsidP="00F215A7">
      <w:pPr>
        <w:pStyle w:val="2f2"/>
      </w:pPr>
      <w:r w:rsidRPr="006346DD">
        <w:t>round-trip min/avg/max = 1/1/1 ms</w:t>
      </w:r>
    </w:p>
    <w:p w14:paraId="0BE64343" w14:textId="77777777" w:rsidR="00093651" w:rsidRPr="006346DD" w:rsidRDefault="00093651" w:rsidP="00093651">
      <w:pPr>
        <w:pStyle w:val="2f2"/>
        <w:rPr>
          <w:rFonts w:cs="Huawei Sans"/>
        </w:rPr>
      </w:pPr>
    </w:p>
    <w:p w14:paraId="1BAF2AD9" w14:textId="77777777" w:rsidR="00093651" w:rsidRPr="006346DD" w:rsidRDefault="00093651" w:rsidP="00093651">
      <w:pPr>
        <w:pStyle w:val="2f2"/>
        <w:rPr>
          <w:rFonts w:cs="Huawei Sans"/>
        </w:rPr>
      </w:pPr>
      <w:r w:rsidRPr="006346DD">
        <w:rPr>
          <w:rFonts w:cs="Huawei Sans"/>
        </w:rPr>
        <w:t>[P2]ping -c 1 10.0.0.17</w:t>
      </w:r>
    </w:p>
    <w:p w14:paraId="2A0B8194" w14:textId="77777777" w:rsidR="00093651" w:rsidRPr="006346DD" w:rsidRDefault="00093651" w:rsidP="00093651">
      <w:pPr>
        <w:pStyle w:val="2f2"/>
        <w:rPr>
          <w:rFonts w:cs="Huawei Sans"/>
        </w:rPr>
      </w:pPr>
      <w:r w:rsidRPr="006346DD">
        <w:rPr>
          <w:rFonts w:cs="Huawei Sans"/>
        </w:rPr>
        <w:t xml:space="preserve">  PING 10.0.0.17: 56  data bytes, press CTRL_C to break</w:t>
      </w:r>
    </w:p>
    <w:p w14:paraId="1676CDD4" w14:textId="77777777" w:rsidR="00093651" w:rsidRPr="006346DD" w:rsidRDefault="00093651" w:rsidP="00093651">
      <w:pPr>
        <w:pStyle w:val="2f2"/>
        <w:rPr>
          <w:rFonts w:cs="Huawei Sans"/>
        </w:rPr>
      </w:pPr>
      <w:r w:rsidRPr="006346DD">
        <w:rPr>
          <w:rFonts w:cs="Huawei Sans"/>
        </w:rPr>
        <w:t xml:space="preserve">    Reply from 10.0.0.17: bytes=56 Sequence=1 ttl=255 time=1 ms</w:t>
      </w:r>
    </w:p>
    <w:p w14:paraId="66C3074B" w14:textId="77777777" w:rsidR="00093651" w:rsidRPr="006346DD" w:rsidRDefault="00093651" w:rsidP="00093651">
      <w:pPr>
        <w:pStyle w:val="2f2"/>
        <w:rPr>
          <w:rFonts w:cs="Huawei Sans"/>
        </w:rPr>
      </w:pPr>
    </w:p>
    <w:p w14:paraId="62FBBACF" w14:textId="77777777" w:rsidR="00093651" w:rsidRPr="006346DD" w:rsidRDefault="00093651" w:rsidP="00093651">
      <w:pPr>
        <w:pStyle w:val="2f2"/>
        <w:rPr>
          <w:rFonts w:cs="Huawei Sans"/>
        </w:rPr>
      </w:pPr>
      <w:r w:rsidRPr="006346DD">
        <w:rPr>
          <w:rFonts w:cs="Huawei Sans"/>
        </w:rPr>
        <w:t xml:space="preserve">  --- 10.0.0.17 ping statistics ---</w:t>
      </w:r>
    </w:p>
    <w:p w14:paraId="6E3A8CFC" w14:textId="77777777" w:rsidR="00093651" w:rsidRPr="006346DD" w:rsidRDefault="00093651" w:rsidP="00093651">
      <w:pPr>
        <w:pStyle w:val="2f2"/>
        <w:rPr>
          <w:rFonts w:cs="Huawei Sans"/>
        </w:rPr>
      </w:pPr>
      <w:r w:rsidRPr="006346DD">
        <w:rPr>
          <w:rFonts w:cs="Huawei Sans"/>
        </w:rPr>
        <w:t xml:space="preserve">    1 packet(s) transmitted</w:t>
      </w:r>
    </w:p>
    <w:p w14:paraId="573F8E11" w14:textId="77777777" w:rsidR="00093651" w:rsidRPr="006346DD" w:rsidRDefault="00093651" w:rsidP="00093651">
      <w:pPr>
        <w:pStyle w:val="2f2"/>
        <w:rPr>
          <w:rFonts w:cs="Huawei Sans"/>
        </w:rPr>
      </w:pPr>
      <w:r w:rsidRPr="006346DD">
        <w:rPr>
          <w:rFonts w:cs="Huawei Sans"/>
        </w:rPr>
        <w:t xml:space="preserve">    1 packet(s) received</w:t>
      </w:r>
    </w:p>
    <w:p w14:paraId="3C39F905" w14:textId="77777777" w:rsidR="00093651" w:rsidRPr="006346DD" w:rsidRDefault="00093651" w:rsidP="00093651">
      <w:pPr>
        <w:pStyle w:val="2f2"/>
        <w:rPr>
          <w:rFonts w:cs="Huawei Sans"/>
        </w:rPr>
      </w:pPr>
      <w:r w:rsidRPr="006346DD">
        <w:rPr>
          <w:rFonts w:cs="Huawei Sans"/>
        </w:rPr>
        <w:t xml:space="preserve">    0.00% packet loss</w:t>
      </w:r>
    </w:p>
    <w:p w14:paraId="1712FC4D" w14:textId="77777777" w:rsidR="005921CA" w:rsidRPr="006346DD" w:rsidRDefault="00093651" w:rsidP="00093651">
      <w:pPr>
        <w:pStyle w:val="2f2"/>
        <w:rPr>
          <w:rFonts w:cs="Huawei Sans"/>
        </w:rPr>
      </w:pPr>
      <w:r w:rsidRPr="006346DD">
        <w:rPr>
          <w:rFonts w:cs="Huawei Sans"/>
        </w:rPr>
        <w:t xml:space="preserve">    round-trip min/avg/max = 1/1/1 ms</w:t>
      </w:r>
    </w:p>
    <w:p w14:paraId="3391BF92" w14:textId="77777777" w:rsidR="005921CA" w:rsidRPr="006346DD" w:rsidRDefault="005921CA" w:rsidP="00C041B3">
      <w:pPr>
        <w:pStyle w:val="30"/>
        <w:keepNext/>
        <w:rPr>
          <w:rFonts w:cs="Huawei Sans"/>
        </w:rPr>
      </w:pPr>
      <w:r w:rsidRPr="006346DD">
        <w:rPr>
          <w:rFonts w:cs="Huawei Sans"/>
        </w:rPr>
        <w:t>Configure IS-IS in the SR domain.</w:t>
      </w:r>
    </w:p>
    <w:p w14:paraId="0BCE8A8F" w14:textId="77777777" w:rsidR="001554B6" w:rsidRDefault="001554B6" w:rsidP="001554B6">
      <w:pPr>
        <w:pStyle w:val="1f0"/>
      </w:pPr>
      <w:r>
        <w:t>Ensure that the IS-IS area ID is 49.0001, the IS-IS process ID is 1, all devices are Level-2 devices, and the NET is converted from the Loopback0 IP address (for example, PE2's NET is 49.0001.0010.0000.0002.00). Then enable IS-IS on Loopback0 and interconnection interfaces.</w:t>
      </w:r>
    </w:p>
    <w:p w14:paraId="32DAC074" w14:textId="0DA64F58" w:rsidR="005921CA" w:rsidRPr="006346DD" w:rsidRDefault="001554B6" w:rsidP="001554B6">
      <w:pPr>
        <w:pStyle w:val="1f0"/>
        <w:rPr>
          <w:rFonts w:cs="Huawei Sans"/>
        </w:rPr>
      </w:pPr>
      <w:r>
        <w:t xml:space="preserve">In this case, you need to set </w:t>
      </w:r>
      <w:r>
        <w:rPr>
          <w:b/>
          <w:bCs/>
        </w:rPr>
        <w:t>cost-style</w:t>
      </w:r>
      <w:r>
        <w:t xml:space="preserve"> to </w:t>
      </w:r>
      <w:r>
        <w:rPr>
          <w:b/>
          <w:bCs/>
        </w:rPr>
        <w:t>wide</w:t>
      </w:r>
      <w:r>
        <w:t xml:space="preserve"> to support IS-IS extensions.</w:t>
      </w:r>
    </w:p>
    <w:p w14:paraId="1B09D08E" w14:textId="77777777" w:rsidR="005921CA" w:rsidRPr="006346DD" w:rsidRDefault="005921CA" w:rsidP="00C67429">
      <w:pPr>
        <w:pStyle w:val="1f0"/>
        <w:rPr>
          <w:rFonts w:cs="Huawei Sans"/>
        </w:rPr>
      </w:pPr>
      <w:r w:rsidRPr="006346DD">
        <w:rPr>
          <w:rFonts w:cs="Huawei Sans"/>
        </w:rPr>
        <w:lastRenderedPageBreak/>
        <w:t># Configure PE2.</w:t>
      </w:r>
    </w:p>
    <w:p w14:paraId="62928ECE" w14:textId="77777777" w:rsidR="005921CA" w:rsidRPr="00233CD3" w:rsidRDefault="005921CA" w:rsidP="00233CD3">
      <w:pPr>
        <w:pStyle w:val="2f2"/>
      </w:pPr>
      <w:r w:rsidRPr="00233CD3">
        <w:t>[PE2]isis 1</w:t>
      </w:r>
    </w:p>
    <w:p w14:paraId="2B7D7005" w14:textId="77777777" w:rsidR="005921CA" w:rsidRPr="00233CD3" w:rsidRDefault="005921CA" w:rsidP="00233CD3">
      <w:pPr>
        <w:pStyle w:val="2f2"/>
      </w:pPr>
      <w:r w:rsidRPr="00233CD3">
        <w:t>[PE2-isis-1] is-level level-2</w:t>
      </w:r>
    </w:p>
    <w:p w14:paraId="063F3AF9" w14:textId="77777777" w:rsidR="005921CA" w:rsidRPr="00233CD3" w:rsidRDefault="005921CA" w:rsidP="00233CD3">
      <w:pPr>
        <w:pStyle w:val="2f2"/>
      </w:pPr>
      <w:r w:rsidRPr="00233CD3">
        <w:t>[PE2-isis-1] cost-style wide</w:t>
      </w:r>
    </w:p>
    <w:p w14:paraId="42C61D0D" w14:textId="77777777" w:rsidR="005921CA" w:rsidRPr="00233CD3" w:rsidRDefault="005921CA" w:rsidP="00233CD3">
      <w:pPr>
        <w:pStyle w:val="2f2"/>
      </w:pPr>
      <w:r w:rsidRPr="00233CD3">
        <w:t>[PE2-isis-1] network-entity 49.0001.0010.0000.0002.00</w:t>
      </w:r>
    </w:p>
    <w:p w14:paraId="45555736" w14:textId="77777777" w:rsidR="005921CA" w:rsidRPr="00233CD3" w:rsidRDefault="005921CA" w:rsidP="00233CD3">
      <w:pPr>
        <w:pStyle w:val="2f2"/>
      </w:pPr>
      <w:r w:rsidRPr="00233CD3">
        <w:t>[PE2-isis-1] is-name PE2</w:t>
      </w:r>
    </w:p>
    <w:p w14:paraId="667D2487" w14:textId="77777777" w:rsidR="005921CA" w:rsidRPr="006346DD" w:rsidRDefault="005921CA" w:rsidP="00C67429">
      <w:pPr>
        <w:pStyle w:val="1f0"/>
        <w:rPr>
          <w:rFonts w:cs="Huawei Sans"/>
        </w:rPr>
      </w:pPr>
      <w:r w:rsidRPr="006346DD">
        <w:rPr>
          <w:rFonts w:cs="Huawei Sans"/>
        </w:rPr>
        <w:t># Configure P2.</w:t>
      </w:r>
    </w:p>
    <w:p w14:paraId="69EF4BF2" w14:textId="77777777" w:rsidR="005921CA" w:rsidRPr="006346DD" w:rsidRDefault="005921CA" w:rsidP="005921CA">
      <w:pPr>
        <w:pStyle w:val="2f2"/>
        <w:rPr>
          <w:rFonts w:cs="Huawei Sans"/>
        </w:rPr>
      </w:pPr>
      <w:r w:rsidRPr="006346DD">
        <w:rPr>
          <w:rFonts w:cs="Huawei Sans"/>
        </w:rPr>
        <w:t>[P2]isis 1</w:t>
      </w:r>
    </w:p>
    <w:p w14:paraId="1C417B40" w14:textId="77777777" w:rsidR="005921CA" w:rsidRPr="006346DD" w:rsidRDefault="005921CA" w:rsidP="005921CA">
      <w:pPr>
        <w:pStyle w:val="2f2"/>
        <w:rPr>
          <w:rFonts w:cs="Huawei Sans"/>
        </w:rPr>
      </w:pPr>
      <w:r w:rsidRPr="006346DD">
        <w:rPr>
          <w:rFonts w:cs="Huawei Sans"/>
        </w:rPr>
        <w:t>[P2-isis-1] is-level level-2</w:t>
      </w:r>
    </w:p>
    <w:p w14:paraId="17221527" w14:textId="77777777" w:rsidR="005921CA" w:rsidRPr="006346DD" w:rsidRDefault="005921CA" w:rsidP="005921CA">
      <w:pPr>
        <w:pStyle w:val="2f2"/>
        <w:rPr>
          <w:rFonts w:cs="Huawei Sans"/>
        </w:rPr>
      </w:pPr>
      <w:r w:rsidRPr="006346DD">
        <w:rPr>
          <w:rFonts w:cs="Huawei Sans"/>
        </w:rPr>
        <w:t>[P2-isis-1] cost-style wide</w:t>
      </w:r>
    </w:p>
    <w:p w14:paraId="119236E9" w14:textId="77777777" w:rsidR="005921CA" w:rsidRPr="006346DD" w:rsidRDefault="005921CA" w:rsidP="005921CA">
      <w:pPr>
        <w:pStyle w:val="2f2"/>
        <w:rPr>
          <w:rFonts w:cs="Huawei Sans"/>
        </w:rPr>
      </w:pPr>
      <w:r w:rsidRPr="006346DD">
        <w:rPr>
          <w:rFonts w:cs="Huawei Sans"/>
        </w:rPr>
        <w:t>[P2-isis-1] network-entity 49.0001.0010.0000.0006.00</w:t>
      </w:r>
    </w:p>
    <w:p w14:paraId="315155E6" w14:textId="77777777" w:rsidR="005921CA" w:rsidRPr="006346DD" w:rsidRDefault="005921CA" w:rsidP="005921CA">
      <w:pPr>
        <w:pStyle w:val="2f2"/>
        <w:rPr>
          <w:rFonts w:cs="Huawei Sans"/>
        </w:rPr>
      </w:pPr>
      <w:r w:rsidRPr="006346DD">
        <w:rPr>
          <w:rFonts w:cs="Huawei Sans"/>
        </w:rPr>
        <w:t>[P2-isis-1] is-name P2</w:t>
      </w:r>
    </w:p>
    <w:p w14:paraId="2CBEEE9A" w14:textId="77777777" w:rsidR="005921CA" w:rsidRPr="006346DD" w:rsidRDefault="005921CA" w:rsidP="00C67429">
      <w:pPr>
        <w:pStyle w:val="1f0"/>
        <w:rPr>
          <w:rFonts w:cs="Huawei Sans"/>
        </w:rPr>
      </w:pPr>
      <w:r w:rsidRPr="006346DD">
        <w:rPr>
          <w:rFonts w:cs="Huawei Sans"/>
        </w:rPr>
        <w:t># Configure PE4.</w:t>
      </w:r>
    </w:p>
    <w:p w14:paraId="33D465F5" w14:textId="77777777" w:rsidR="005921CA" w:rsidRPr="006346DD" w:rsidRDefault="005921CA" w:rsidP="005921CA">
      <w:pPr>
        <w:pStyle w:val="2f2"/>
        <w:rPr>
          <w:rFonts w:cs="Huawei Sans"/>
        </w:rPr>
      </w:pPr>
      <w:r w:rsidRPr="006346DD">
        <w:rPr>
          <w:rFonts w:cs="Huawei Sans"/>
        </w:rPr>
        <w:t>[PE4]isis 1</w:t>
      </w:r>
    </w:p>
    <w:p w14:paraId="765843F0" w14:textId="77777777" w:rsidR="005921CA" w:rsidRPr="006346DD" w:rsidRDefault="005921CA" w:rsidP="005921CA">
      <w:pPr>
        <w:pStyle w:val="2f2"/>
        <w:rPr>
          <w:rFonts w:cs="Huawei Sans"/>
        </w:rPr>
      </w:pPr>
      <w:r w:rsidRPr="006346DD">
        <w:rPr>
          <w:rFonts w:cs="Huawei Sans"/>
        </w:rPr>
        <w:t>[PE4-isis-1] is-level level-2</w:t>
      </w:r>
    </w:p>
    <w:p w14:paraId="33334985" w14:textId="77777777" w:rsidR="005921CA" w:rsidRPr="006346DD" w:rsidRDefault="005921CA" w:rsidP="005921CA">
      <w:pPr>
        <w:pStyle w:val="2f2"/>
        <w:rPr>
          <w:rFonts w:cs="Huawei Sans"/>
        </w:rPr>
      </w:pPr>
      <w:r w:rsidRPr="006346DD">
        <w:rPr>
          <w:rFonts w:cs="Huawei Sans"/>
        </w:rPr>
        <w:t>[PE4-isis-1] cost-style wide</w:t>
      </w:r>
    </w:p>
    <w:p w14:paraId="51984C8E" w14:textId="77777777" w:rsidR="005921CA" w:rsidRPr="006346DD" w:rsidRDefault="005921CA" w:rsidP="005921CA">
      <w:pPr>
        <w:pStyle w:val="2f2"/>
        <w:rPr>
          <w:rFonts w:cs="Huawei Sans"/>
        </w:rPr>
      </w:pPr>
      <w:r w:rsidRPr="006346DD">
        <w:rPr>
          <w:rFonts w:cs="Huawei Sans"/>
        </w:rPr>
        <w:t>[PE4-isis-1] network-entity 49.0001.0010.0000.0004.00</w:t>
      </w:r>
    </w:p>
    <w:p w14:paraId="5ABDCA3D" w14:textId="77777777" w:rsidR="005921CA" w:rsidRPr="006346DD" w:rsidRDefault="005921CA" w:rsidP="005921CA">
      <w:pPr>
        <w:pStyle w:val="2f2"/>
        <w:rPr>
          <w:rFonts w:cs="Huawei Sans"/>
        </w:rPr>
      </w:pPr>
      <w:r w:rsidRPr="006346DD">
        <w:rPr>
          <w:rFonts w:cs="Huawei Sans"/>
        </w:rPr>
        <w:t>[PE4-isis-1] is-name PE4</w:t>
      </w:r>
    </w:p>
    <w:p w14:paraId="48037BC2" w14:textId="77777777" w:rsidR="005921CA" w:rsidRPr="006346DD" w:rsidRDefault="005921CA" w:rsidP="00C67429">
      <w:pPr>
        <w:pStyle w:val="1f0"/>
        <w:rPr>
          <w:rFonts w:cs="Huawei Sans"/>
        </w:rPr>
      </w:pPr>
      <w:r w:rsidRPr="006346DD">
        <w:rPr>
          <w:rFonts w:cs="Huawei Sans"/>
        </w:rPr>
        <w:t># Enable IS-IS on interfaces.</w:t>
      </w:r>
    </w:p>
    <w:p w14:paraId="48AFA967" w14:textId="77777777" w:rsidR="005921CA" w:rsidRPr="006346DD" w:rsidRDefault="005921CA" w:rsidP="005921CA">
      <w:pPr>
        <w:pStyle w:val="2f2"/>
        <w:rPr>
          <w:rFonts w:cs="Huawei Sans"/>
        </w:rPr>
      </w:pPr>
      <w:r w:rsidRPr="006346DD">
        <w:rPr>
          <w:rFonts w:cs="Huawei Sans"/>
        </w:rPr>
        <w:t>[PE2]interface LoopBack0</w:t>
      </w:r>
    </w:p>
    <w:p w14:paraId="1602ABCA" w14:textId="77777777" w:rsidR="005921CA" w:rsidRPr="006346DD" w:rsidRDefault="005921CA" w:rsidP="005921CA">
      <w:pPr>
        <w:pStyle w:val="2f2"/>
        <w:rPr>
          <w:rFonts w:cs="Huawei Sans"/>
        </w:rPr>
      </w:pPr>
      <w:r w:rsidRPr="006346DD">
        <w:rPr>
          <w:rFonts w:cs="Huawei Sans"/>
        </w:rPr>
        <w:t>[PE2-LoopBack0] isis enable 1</w:t>
      </w:r>
    </w:p>
    <w:p w14:paraId="7F850FEA" w14:textId="77777777" w:rsidR="005921CA" w:rsidRPr="006346DD" w:rsidRDefault="005921CA" w:rsidP="005921CA">
      <w:pPr>
        <w:pStyle w:val="2f2"/>
        <w:rPr>
          <w:rFonts w:cs="Huawei Sans"/>
        </w:rPr>
      </w:pPr>
      <w:r w:rsidRPr="006346DD">
        <w:rPr>
          <w:rFonts w:cs="Huawei Sans"/>
        </w:rPr>
        <w:t>[PE2-LoopBack0] quit</w:t>
      </w:r>
    </w:p>
    <w:p w14:paraId="2EC0724E" w14:textId="77777777" w:rsidR="005921CA" w:rsidRPr="006346DD" w:rsidRDefault="005921CA" w:rsidP="005921CA">
      <w:pPr>
        <w:pStyle w:val="2f2"/>
        <w:rPr>
          <w:rFonts w:cs="Huawei Sans"/>
        </w:rPr>
      </w:pPr>
      <w:r w:rsidRPr="006346DD">
        <w:rPr>
          <w:rFonts w:cs="Huawei Sans"/>
        </w:rPr>
        <w:t>[PE2]interface GigabitEthernet0/3/1</w:t>
      </w:r>
    </w:p>
    <w:p w14:paraId="27EDDC33" w14:textId="77777777" w:rsidR="005921CA" w:rsidRPr="006346DD" w:rsidRDefault="005921CA" w:rsidP="005921CA">
      <w:pPr>
        <w:pStyle w:val="2f2"/>
        <w:rPr>
          <w:rFonts w:cs="Huawei Sans"/>
        </w:rPr>
      </w:pPr>
      <w:r w:rsidRPr="006346DD">
        <w:rPr>
          <w:rFonts w:cs="Huawei Sans"/>
        </w:rPr>
        <w:t>[PE2-GigabitEthernet0/3/1] isis enable 1</w:t>
      </w:r>
    </w:p>
    <w:p w14:paraId="6B255D67" w14:textId="77777777" w:rsidR="005921CA" w:rsidRPr="006346DD" w:rsidRDefault="005921CA" w:rsidP="005921CA">
      <w:pPr>
        <w:pStyle w:val="2f2"/>
        <w:rPr>
          <w:rFonts w:cs="Huawei Sans"/>
        </w:rPr>
      </w:pPr>
      <w:r w:rsidRPr="006346DD">
        <w:rPr>
          <w:rFonts w:cs="Huawei Sans"/>
        </w:rPr>
        <w:t>[PE2-GigabitEthernet0/3/1] isis circuit-type p2p</w:t>
      </w:r>
    </w:p>
    <w:p w14:paraId="137D2032" w14:textId="77777777" w:rsidR="005921CA" w:rsidRPr="00A17FE9" w:rsidRDefault="005921CA" w:rsidP="00A17FE9">
      <w:pPr>
        <w:pStyle w:val="1f0"/>
      </w:pPr>
    </w:p>
    <w:p w14:paraId="4248E7AB" w14:textId="77777777" w:rsidR="005921CA" w:rsidRPr="006346DD" w:rsidRDefault="005921CA" w:rsidP="005921CA">
      <w:pPr>
        <w:pStyle w:val="2f2"/>
        <w:rPr>
          <w:rFonts w:cs="Huawei Sans"/>
        </w:rPr>
      </w:pPr>
      <w:r w:rsidRPr="006346DD">
        <w:rPr>
          <w:rFonts w:cs="Huawei Sans"/>
        </w:rPr>
        <w:t>[P2]interface LoopBack0</w:t>
      </w:r>
    </w:p>
    <w:p w14:paraId="01EC6C3B" w14:textId="77777777" w:rsidR="005921CA" w:rsidRPr="006346DD" w:rsidRDefault="005921CA" w:rsidP="005921CA">
      <w:pPr>
        <w:pStyle w:val="2f2"/>
        <w:rPr>
          <w:rFonts w:cs="Huawei Sans"/>
        </w:rPr>
      </w:pPr>
      <w:r w:rsidRPr="006346DD">
        <w:rPr>
          <w:rFonts w:cs="Huawei Sans"/>
        </w:rPr>
        <w:t>[P2-LoopBack0] isis enable 1</w:t>
      </w:r>
    </w:p>
    <w:p w14:paraId="6600D67E" w14:textId="77777777" w:rsidR="005921CA" w:rsidRPr="006346DD" w:rsidRDefault="005921CA" w:rsidP="005921CA">
      <w:pPr>
        <w:pStyle w:val="2f2"/>
        <w:rPr>
          <w:rFonts w:cs="Huawei Sans"/>
        </w:rPr>
      </w:pPr>
      <w:r w:rsidRPr="006346DD">
        <w:rPr>
          <w:rFonts w:cs="Huawei Sans"/>
        </w:rPr>
        <w:t>[P2-LoopBack0] quit</w:t>
      </w:r>
    </w:p>
    <w:p w14:paraId="49318F6B" w14:textId="77777777" w:rsidR="005921CA" w:rsidRPr="006346DD" w:rsidRDefault="005921CA" w:rsidP="005921CA">
      <w:pPr>
        <w:pStyle w:val="2f2"/>
        <w:rPr>
          <w:rFonts w:cs="Huawei Sans"/>
        </w:rPr>
      </w:pPr>
      <w:r w:rsidRPr="006346DD">
        <w:rPr>
          <w:rFonts w:cs="Huawei Sans"/>
        </w:rPr>
        <w:t>[P2]interface GigabitEthernet0/3/0</w:t>
      </w:r>
    </w:p>
    <w:p w14:paraId="0D57DF14" w14:textId="77777777" w:rsidR="005921CA" w:rsidRPr="006346DD" w:rsidRDefault="005921CA" w:rsidP="005921CA">
      <w:pPr>
        <w:pStyle w:val="2f2"/>
        <w:rPr>
          <w:rFonts w:cs="Huawei Sans"/>
        </w:rPr>
      </w:pPr>
      <w:r w:rsidRPr="006346DD">
        <w:rPr>
          <w:rFonts w:cs="Huawei Sans"/>
        </w:rPr>
        <w:t>[P2-GigabitEthernet0/3/0] isis enable 1</w:t>
      </w:r>
    </w:p>
    <w:p w14:paraId="7F15C89F" w14:textId="77777777" w:rsidR="005921CA" w:rsidRPr="006346DD" w:rsidRDefault="005921CA" w:rsidP="005921CA">
      <w:pPr>
        <w:pStyle w:val="2f2"/>
        <w:rPr>
          <w:rFonts w:cs="Huawei Sans"/>
        </w:rPr>
      </w:pPr>
      <w:r w:rsidRPr="006346DD">
        <w:rPr>
          <w:rFonts w:cs="Huawei Sans"/>
        </w:rPr>
        <w:t>[P2-GigabitEthernet0/3/0] isis circuit-type p2p</w:t>
      </w:r>
    </w:p>
    <w:p w14:paraId="01BE6B1C" w14:textId="77777777" w:rsidR="005921CA" w:rsidRPr="006346DD" w:rsidRDefault="005921CA" w:rsidP="005921CA">
      <w:pPr>
        <w:pStyle w:val="2f2"/>
        <w:rPr>
          <w:rFonts w:cs="Huawei Sans"/>
        </w:rPr>
      </w:pPr>
      <w:r w:rsidRPr="006346DD">
        <w:rPr>
          <w:rFonts w:cs="Huawei Sans"/>
        </w:rPr>
        <w:t>[P2-GigabitEthernet0/3/0] quit</w:t>
      </w:r>
    </w:p>
    <w:p w14:paraId="011FC1A8" w14:textId="77777777" w:rsidR="005921CA" w:rsidRPr="006346DD" w:rsidRDefault="005921CA" w:rsidP="005921CA">
      <w:pPr>
        <w:pStyle w:val="2f2"/>
        <w:rPr>
          <w:rFonts w:cs="Huawei Sans"/>
        </w:rPr>
      </w:pPr>
      <w:r w:rsidRPr="006346DD">
        <w:rPr>
          <w:rFonts w:cs="Huawei Sans"/>
        </w:rPr>
        <w:t>[P2]interface GigabitEthernet0/3/2</w:t>
      </w:r>
    </w:p>
    <w:p w14:paraId="3A54EB27" w14:textId="77777777" w:rsidR="005921CA" w:rsidRPr="006346DD" w:rsidRDefault="00093651" w:rsidP="005921CA">
      <w:pPr>
        <w:pStyle w:val="2f2"/>
        <w:rPr>
          <w:rFonts w:cs="Huawei Sans"/>
        </w:rPr>
      </w:pPr>
      <w:r w:rsidRPr="006346DD">
        <w:rPr>
          <w:rFonts w:cs="Huawei Sans"/>
        </w:rPr>
        <w:t>[P2-GigabitEthernet0/3/2] isis enable 1</w:t>
      </w:r>
    </w:p>
    <w:p w14:paraId="66CE0C94" w14:textId="77777777" w:rsidR="005921CA" w:rsidRPr="006346DD" w:rsidRDefault="00093651" w:rsidP="005921CA">
      <w:pPr>
        <w:pStyle w:val="2f2"/>
        <w:rPr>
          <w:rFonts w:cs="Huawei Sans"/>
        </w:rPr>
      </w:pPr>
      <w:r w:rsidRPr="006346DD">
        <w:rPr>
          <w:rFonts w:cs="Huawei Sans"/>
        </w:rPr>
        <w:t>[P2-GigabitEthernet0/3/2] isis circuit-type p2p</w:t>
      </w:r>
    </w:p>
    <w:p w14:paraId="09C57990" w14:textId="082D4D51" w:rsidR="005921CA" w:rsidRPr="00A17FE9" w:rsidRDefault="005921CA" w:rsidP="00A17FE9">
      <w:pPr>
        <w:pStyle w:val="1f0"/>
      </w:pPr>
    </w:p>
    <w:p w14:paraId="77D53D16" w14:textId="77777777" w:rsidR="005921CA" w:rsidRPr="006346DD" w:rsidRDefault="00093651" w:rsidP="005921CA">
      <w:pPr>
        <w:pStyle w:val="2f2"/>
        <w:rPr>
          <w:rFonts w:cs="Huawei Sans"/>
        </w:rPr>
      </w:pPr>
      <w:r w:rsidRPr="006346DD">
        <w:rPr>
          <w:rFonts w:cs="Huawei Sans"/>
        </w:rPr>
        <w:t>[PE4]interface LoopBack0</w:t>
      </w:r>
    </w:p>
    <w:p w14:paraId="4A956289" w14:textId="77777777" w:rsidR="005921CA" w:rsidRPr="00123A24" w:rsidRDefault="00093651" w:rsidP="00123A24">
      <w:pPr>
        <w:pStyle w:val="2f2"/>
      </w:pPr>
      <w:r w:rsidRPr="00123A24">
        <w:t>[PE4-LoopBack0] isis enable 1</w:t>
      </w:r>
    </w:p>
    <w:p w14:paraId="5FF21130" w14:textId="77777777" w:rsidR="005921CA" w:rsidRPr="00123A24" w:rsidRDefault="00093651" w:rsidP="00123A24">
      <w:pPr>
        <w:pStyle w:val="2f2"/>
      </w:pPr>
      <w:r w:rsidRPr="00123A24">
        <w:t>[PE4-LoopBack0] quit</w:t>
      </w:r>
    </w:p>
    <w:p w14:paraId="648A3C19" w14:textId="77777777" w:rsidR="005921CA" w:rsidRPr="00123A24" w:rsidRDefault="00093651" w:rsidP="00123A24">
      <w:pPr>
        <w:pStyle w:val="2f2"/>
      </w:pPr>
      <w:r w:rsidRPr="00123A24">
        <w:t>[PE4]interface GigabitEthernet0/3/1</w:t>
      </w:r>
    </w:p>
    <w:p w14:paraId="263066DF" w14:textId="77777777" w:rsidR="005921CA" w:rsidRPr="00F66940" w:rsidRDefault="00093651" w:rsidP="00F66940">
      <w:pPr>
        <w:pStyle w:val="2f2"/>
      </w:pPr>
      <w:r w:rsidRPr="00F66940">
        <w:t>[PE4-GigabitEthernet0/3/1] isis enable 1</w:t>
      </w:r>
    </w:p>
    <w:p w14:paraId="29E7400C" w14:textId="77777777" w:rsidR="005921CA" w:rsidRPr="006346DD" w:rsidRDefault="00093651" w:rsidP="005921CA">
      <w:pPr>
        <w:pStyle w:val="2f2"/>
        <w:rPr>
          <w:rFonts w:cs="Huawei Sans"/>
        </w:rPr>
      </w:pPr>
      <w:r w:rsidRPr="006346DD">
        <w:rPr>
          <w:rFonts w:cs="Huawei Sans"/>
        </w:rPr>
        <w:lastRenderedPageBreak/>
        <w:t>[PE4-GigabitEthernet0/3/1] isis circuit-type p2p</w:t>
      </w:r>
    </w:p>
    <w:p w14:paraId="783BB97A" w14:textId="77777777" w:rsidR="005921CA" w:rsidRPr="006346DD" w:rsidRDefault="005921CA" w:rsidP="00C67429">
      <w:pPr>
        <w:pStyle w:val="1f0"/>
        <w:rPr>
          <w:rFonts w:cs="Huawei Sans"/>
        </w:rPr>
      </w:pPr>
      <w:r w:rsidRPr="006346DD">
        <w:rPr>
          <w:rFonts w:cs="Huawei Sans"/>
        </w:rPr>
        <w:t># Check IS-IS neighbor relationships on P2.</w:t>
      </w:r>
    </w:p>
    <w:p w14:paraId="264786F7" w14:textId="77777777" w:rsidR="005921CA" w:rsidRPr="009E36BC" w:rsidRDefault="005921CA" w:rsidP="009E36BC">
      <w:pPr>
        <w:pStyle w:val="2f2"/>
      </w:pPr>
      <w:r w:rsidRPr="009E36BC">
        <w:t>[P2]display isis peer</w:t>
      </w:r>
      <w:r w:rsidRPr="009E36BC">
        <w:tab/>
      </w:r>
    </w:p>
    <w:p w14:paraId="21117F22" w14:textId="77777777" w:rsidR="005921CA" w:rsidRPr="009E36BC" w:rsidRDefault="005921CA" w:rsidP="009E36BC">
      <w:pPr>
        <w:pStyle w:val="2f2"/>
      </w:pPr>
    </w:p>
    <w:p w14:paraId="3747072E" w14:textId="77777777" w:rsidR="005921CA" w:rsidRPr="009E36BC" w:rsidRDefault="005921CA" w:rsidP="009E36BC">
      <w:pPr>
        <w:pStyle w:val="2f2"/>
      </w:pP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Peer</w:t>
      </w:r>
      <w:r w:rsidRPr="009E36BC">
        <w:tab/>
        <w:t>information</w:t>
      </w:r>
      <w:r w:rsidRPr="009E36BC">
        <w:tab/>
        <w:t>for</w:t>
      </w:r>
      <w:r w:rsidRPr="009E36BC">
        <w:tab/>
        <w:t>ISIS(1)</w:t>
      </w:r>
    </w:p>
    <w:p w14:paraId="3AEB42A8" w14:textId="77777777" w:rsidR="005921CA" w:rsidRPr="009E36BC" w:rsidRDefault="005921CA" w:rsidP="009E36BC">
      <w:pPr>
        <w:pStyle w:val="2f2"/>
      </w:pP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p>
    <w:p w14:paraId="6E6903CA" w14:textId="77777777" w:rsidR="005921CA" w:rsidRPr="009E36BC" w:rsidRDefault="005921CA" w:rsidP="009E36BC">
      <w:pPr>
        <w:pStyle w:val="2f2"/>
      </w:pPr>
      <w:r w:rsidRPr="009E36BC">
        <w:tab/>
      </w:r>
      <w:r w:rsidRPr="009E36BC">
        <w:tab/>
        <w:t>System</w:t>
      </w:r>
      <w:r w:rsidRPr="009E36BC">
        <w:tab/>
        <w:t>Id</w:t>
      </w:r>
      <w:r w:rsidRPr="009E36BC">
        <w:tab/>
      </w:r>
      <w:r w:rsidRPr="009E36BC">
        <w:tab/>
      </w:r>
      <w:r w:rsidRPr="009E36BC">
        <w:tab/>
      </w:r>
      <w:r w:rsidRPr="009E36BC">
        <w:tab/>
      </w:r>
      <w:r w:rsidRPr="009E36BC">
        <w:tab/>
        <w:t>Interface</w:t>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Circuit</w:t>
      </w:r>
      <w:r w:rsidRPr="009E36BC">
        <w:tab/>
        <w:t>Id</w:t>
      </w:r>
      <w:r w:rsidRPr="009E36BC">
        <w:tab/>
      </w:r>
      <w:r w:rsidRPr="009E36BC">
        <w:tab/>
      </w:r>
      <w:r w:rsidRPr="009E36BC">
        <w:tab/>
      </w:r>
      <w:r w:rsidRPr="009E36BC">
        <w:tab/>
      </w:r>
      <w:r w:rsidRPr="009E36BC">
        <w:tab/>
      </w:r>
      <w:r w:rsidRPr="009E36BC">
        <w:tab/>
      </w:r>
      <w:r w:rsidRPr="009E36BC">
        <w:tab/>
      </w:r>
      <w:r w:rsidRPr="009E36BC">
        <w:tab/>
        <w:t>State</w:t>
      </w:r>
      <w:r w:rsidRPr="009E36BC">
        <w:tab/>
      </w:r>
      <w:r w:rsidRPr="009E36BC">
        <w:tab/>
        <w:t>HoldTime</w:t>
      </w:r>
      <w:r w:rsidRPr="009E36BC">
        <w:tab/>
        <w:t>Type</w:t>
      </w:r>
      <w:r w:rsidRPr="009E36BC">
        <w:tab/>
      </w:r>
      <w:r w:rsidRPr="009E36BC">
        <w:tab/>
      </w:r>
      <w:r w:rsidRPr="009E36BC">
        <w:tab/>
      </w:r>
      <w:r w:rsidRPr="009E36BC">
        <w:tab/>
      </w:r>
      <w:r w:rsidRPr="009E36BC">
        <w:tab/>
        <w:t>PRI</w:t>
      </w:r>
    </w:p>
    <w:p w14:paraId="4DC357A4" w14:textId="77777777" w:rsidR="005921CA" w:rsidRPr="009E36BC" w:rsidRDefault="005921CA" w:rsidP="009E36BC">
      <w:pPr>
        <w:pStyle w:val="2f2"/>
      </w:pPr>
      <w:r w:rsidRPr="009E36BC">
        <w:t>--------------------------------------------------------------------------------</w:t>
      </w:r>
    </w:p>
    <w:p w14:paraId="5A0600C6" w14:textId="77777777" w:rsidR="005921CA" w:rsidRPr="009E36BC" w:rsidRDefault="005921CA" w:rsidP="009E36BC">
      <w:pPr>
        <w:pStyle w:val="2f2"/>
      </w:pPr>
      <w:r w:rsidRPr="009E36BC">
        <w:t>PE2*</w:t>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GE0/3/0</w:t>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0000000007</w:t>
      </w:r>
      <w:r w:rsidRPr="009E36BC">
        <w:tab/>
      </w:r>
      <w:r w:rsidRPr="009E36BC">
        <w:tab/>
      </w:r>
      <w:r w:rsidRPr="009E36BC">
        <w:tab/>
      </w:r>
      <w:r w:rsidRPr="009E36BC">
        <w:tab/>
      </w:r>
      <w:r w:rsidRPr="009E36BC">
        <w:tab/>
      </w:r>
      <w:r w:rsidRPr="009E36BC">
        <w:tab/>
      </w:r>
      <w:r w:rsidRPr="009E36BC">
        <w:tab/>
        <w:t>Up</w:t>
      </w:r>
      <w:r w:rsidRPr="009E36BC">
        <w:tab/>
      </w:r>
      <w:r w:rsidRPr="009E36BC">
        <w:tab/>
      </w:r>
      <w:r w:rsidRPr="009E36BC">
        <w:tab/>
        <w:t>26s</w:t>
      </w:r>
      <w:r w:rsidRPr="009E36BC">
        <w:tab/>
      </w:r>
      <w:r w:rsidRPr="009E36BC">
        <w:tab/>
      </w:r>
      <w:r w:rsidRPr="009E36BC">
        <w:tab/>
      </w:r>
      <w:r w:rsidRPr="009E36BC">
        <w:tab/>
      </w:r>
      <w:r w:rsidRPr="009E36BC">
        <w:tab/>
      </w:r>
      <w:r w:rsidRPr="009E36BC">
        <w:tab/>
        <w:t>L2</w:t>
      </w:r>
      <w:r w:rsidRPr="009E36BC">
        <w:tab/>
      </w:r>
      <w:r w:rsidRPr="009E36BC">
        <w:tab/>
      </w:r>
      <w:r w:rsidRPr="009E36BC">
        <w:tab/>
      </w:r>
      <w:r w:rsidRPr="009E36BC">
        <w:tab/>
      </w:r>
      <w:r w:rsidRPr="009E36BC">
        <w:tab/>
      </w:r>
      <w:r w:rsidRPr="009E36BC">
        <w:tab/>
      </w:r>
      <w:r w:rsidRPr="009E36BC">
        <w:tab/>
        <w:t>--</w:t>
      </w:r>
      <w:r w:rsidRPr="009E36BC">
        <w:tab/>
      </w:r>
    </w:p>
    <w:p w14:paraId="33588FBC" w14:textId="77777777" w:rsidR="005921CA" w:rsidRPr="009E36BC" w:rsidRDefault="00093651" w:rsidP="009E36BC">
      <w:pPr>
        <w:pStyle w:val="2f2"/>
      </w:pPr>
      <w:r w:rsidRPr="009E36BC">
        <w:t>PE4*</w:t>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GE0/3/2</w:t>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r>
      <w:r w:rsidRPr="009E36BC">
        <w:tab/>
        <w:t>0000000007</w:t>
      </w:r>
      <w:r w:rsidRPr="009E36BC">
        <w:tab/>
      </w:r>
      <w:r w:rsidRPr="009E36BC">
        <w:tab/>
      </w:r>
      <w:r w:rsidRPr="009E36BC">
        <w:tab/>
      </w:r>
      <w:r w:rsidRPr="009E36BC">
        <w:tab/>
      </w:r>
      <w:r w:rsidRPr="009E36BC">
        <w:tab/>
      </w:r>
      <w:r w:rsidRPr="009E36BC">
        <w:tab/>
      </w:r>
      <w:r w:rsidRPr="009E36BC">
        <w:tab/>
        <w:t>Up</w:t>
      </w:r>
      <w:r w:rsidRPr="009E36BC">
        <w:tab/>
      </w:r>
      <w:r w:rsidRPr="009E36BC">
        <w:tab/>
      </w:r>
      <w:r w:rsidRPr="009E36BC">
        <w:tab/>
        <w:t>23s</w:t>
      </w:r>
      <w:r w:rsidRPr="009E36BC">
        <w:tab/>
      </w:r>
      <w:r w:rsidRPr="009E36BC">
        <w:tab/>
      </w:r>
      <w:r w:rsidRPr="009E36BC">
        <w:tab/>
      </w:r>
      <w:r w:rsidRPr="009E36BC">
        <w:tab/>
      </w:r>
      <w:r w:rsidRPr="009E36BC">
        <w:tab/>
      </w:r>
      <w:r w:rsidRPr="009E36BC">
        <w:tab/>
        <w:t>L2</w:t>
      </w:r>
      <w:r w:rsidRPr="009E36BC">
        <w:tab/>
      </w:r>
      <w:r w:rsidRPr="009E36BC">
        <w:tab/>
      </w:r>
      <w:r w:rsidRPr="009E36BC">
        <w:tab/>
      </w:r>
      <w:r w:rsidRPr="009E36BC">
        <w:tab/>
      </w:r>
      <w:r w:rsidRPr="009E36BC">
        <w:tab/>
      </w:r>
      <w:r w:rsidRPr="009E36BC">
        <w:tab/>
      </w:r>
      <w:r w:rsidRPr="009E36BC">
        <w:tab/>
        <w:t>--</w:t>
      </w:r>
      <w:r w:rsidRPr="009E36BC">
        <w:tab/>
      </w:r>
    </w:p>
    <w:p w14:paraId="678EF709" w14:textId="3A5684F8" w:rsidR="005921CA" w:rsidRPr="006346DD" w:rsidRDefault="005921CA" w:rsidP="00C67429">
      <w:pPr>
        <w:pStyle w:val="1f0"/>
        <w:rPr>
          <w:rFonts w:cs="Huawei Sans"/>
        </w:rPr>
      </w:pPr>
      <w:r w:rsidRPr="006346DD">
        <w:rPr>
          <w:rFonts w:cs="Huawei Sans"/>
        </w:rPr>
        <w:t>IS-IS neighbor relationships with PE2 and PE4 have been established.</w:t>
      </w:r>
    </w:p>
    <w:p w14:paraId="336E6B6B" w14:textId="77777777" w:rsidR="005921CA" w:rsidRPr="006346DD" w:rsidRDefault="005921CA" w:rsidP="00C67429">
      <w:pPr>
        <w:pStyle w:val="1f0"/>
        <w:rPr>
          <w:rFonts w:cs="Huawei Sans"/>
        </w:rPr>
      </w:pPr>
      <w:r w:rsidRPr="006346DD">
        <w:rPr>
          <w:rFonts w:cs="Huawei Sans"/>
        </w:rPr>
        <w:t># Check IS-IS routes on P2.</w:t>
      </w:r>
    </w:p>
    <w:p w14:paraId="2E1BABAF" w14:textId="77777777" w:rsidR="005921CA" w:rsidRPr="006346DD" w:rsidRDefault="005921CA" w:rsidP="005921CA">
      <w:pPr>
        <w:pStyle w:val="2f2"/>
        <w:rPr>
          <w:rFonts w:cs="Huawei Sans"/>
        </w:rPr>
      </w:pPr>
      <w:r w:rsidRPr="006346DD">
        <w:rPr>
          <w:rFonts w:cs="Huawei Sans"/>
        </w:rPr>
        <w:t>[P2]display</w:t>
      </w:r>
      <w:r w:rsidRPr="006346DD">
        <w:rPr>
          <w:rFonts w:cs="Huawei Sans"/>
        </w:rPr>
        <w:tab/>
        <w:t>isis</w:t>
      </w:r>
      <w:r w:rsidRPr="006346DD">
        <w:rPr>
          <w:rFonts w:cs="Huawei Sans"/>
        </w:rPr>
        <w:tab/>
        <w:t>route</w:t>
      </w:r>
      <w:r w:rsidRPr="006346DD">
        <w:rPr>
          <w:rFonts w:cs="Huawei Sans"/>
        </w:rPr>
        <w:tab/>
      </w:r>
    </w:p>
    <w:p w14:paraId="76961ACF" w14:textId="77777777" w:rsidR="005921CA" w:rsidRPr="006346DD" w:rsidRDefault="005921CA" w:rsidP="005921CA">
      <w:pPr>
        <w:pStyle w:val="2f2"/>
        <w:rPr>
          <w:rFonts w:cs="Huawei Sans"/>
        </w:rPr>
      </w:pPr>
    </w:p>
    <w:p w14:paraId="778F66EA"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536C189E"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4F937BE" w14:textId="77777777" w:rsidR="005921CA" w:rsidRPr="006346DD" w:rsidRDefault="005921CA" w:rsidP="005921CA">
      <w:pPr>
        <w:pStyle w:val="2f2"/>
        <w:rPr>
          <w:rFonts w:cs="Huawei Sans"/>
        </w:rPr>
      </w:pPr>
    </w:p>
    <w:p w14:paraId="17DC65C4"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7D38DFD9"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09F08B43" w14:textId="77777777" w:rsidR="005921CA" w:rsidRPr="006346DD" w:rsidRDefault="005921CA" w:rsidP="005921CA">
      <w:pPr>
        <w:pStyle w:val="2f2"/>
        <w:rPr>
          <w:rFonts w:cs="Huawei Sans"/>
        </w:rPr>
      </w:pPr>
    </w:p>
    <w:p w14:paraId="6C1B2D87" w14:textId="77777777" w:rsidR="005921CA" w:rsidRPr="006346DD" w:rsidRDefault="005921CA" w:rsidP="005921CA">
      <w:pPr>
        <w:pStyle w:val="2f2"/>
        <w:rPr>
          <w:rFonts w:cs="Huawei Sans"/>
        </w:rPr>
      </w:pPr>
      <w:r w:rsidRPr="006346DD">
        <w:rPr>
          <w:rFonts w:cs="Huawei Sans"/>
        </w:rPr>
        <w:t>IPV4</w:t>
      </w:r>
      <w:r w:rsidRPr="006346DD">
        <w:rPr>
          <w:rFonts w:cs="Huawei Sans"/>
        </w:rPr>
        <w:tab/>
        <w:t>Destination</w:t>
      </w:r>
      <w:r w:rsidRPr="006346DD">
        <w:rPr>
          <w:rFonts w:cs="Huawei Sans"/>
        </w:rPr>
        <w:tab/>
      </w:r>
      <w:r w:rsidRPr="006346DD">
        <w:rPr>
          <w:rFonts w:cs="Huawei Sans"/>
        </w:rPr>
        <w:tab/>
      </w:r>
      <w:r w:rsidRPr="006346DD">
        <w:rPr>
          <w:rFonts w:cs="Huawei Sans"/>
        </w:rPr>
        <w:tab/>
        <w:t>IntCost</w:t>
      </w:r>
      <w:r w:rsidRPr="006346DD">
        <w:rPr>
          <w:rFonts w:cs="Huawei Sans"/>
        </w:rPr>
        <w:tab/>
      </w:r>
      <w:r w:rsidRPr="006346DD">
        <w:rPr>
          <w:rFonts w:cs="Huawei Sans"/>
        </w:rPr>
        <w:tab/>
      </w:r>
      <w:r w:rsidRPr="006346DD">
        <w:rPr>
          <w:rFonts w:cs="Huawei Sans"/>
        </w:rPr>
        <w:tab/>
      </w:r>
      <w:r w:rsidRPr="006346DD">
        <w:rPr>
          <w:rFonts w:cs="Huawei Sans"/>
        </w:rPr>
        <w:tab/>
        <w:t>ExtCost</w:t>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p>
    <w:p w14:paraId="69AE89FA" w14:textId="77777777" w:rsidR="005921CA" w:rsidRPr="006346DD" w:rsidRDefault="005921CA" w:rsidP="005921CA">
      <w:pPr>
        <w:pStyle w:val="2f2"/>
        <w:rPr>
          <w:rFonts w:cs="Huawei Sans"/>
        </w:rPr>
      </w:pPr>
      <w:r w:rsidRPr="006346DD">
        <w:rPr>
          <w:rFonts w:cs="Huawei Sans"/>
        </w:rPr>
        <w:t>-------------------------------------------------------------------------------</w:t>
      </w:r>
    </w:p>
    <w:p w14:paraId="67F0386D" w14:textId="77777777" w:rsidR="005921CA" w:rsidRPr="006346DD" w:rsidRDefault="005921CA" w:rsidP="005921CA">
      <w:pPr>
        <w:pStyle w:val="2f2"/>
        <w:rPr>
          <w:rFonts w:cs="Huawei Sans"/>
        </w:rPr>
      </w:pPr>
      <w:r w:rsidRPr="00AB07E9">
        <w:rPr>
          <w:rFonts w:cs="Huawei Sans"/>
          <w:color w:val="C7000B"/>
        </w:rPr>
        <w:t>1.0.0.2/32</w:t>
      </w:r>
      <w:r w:rsidRPr="00AB07E9">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10.0.0.22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05B18A10" w14:textId="77777777" w:rsidR="005921CA" w:rsidRPr="006346DD" w:rsidRDefault="00093651" w:rsidP="005921CA">
      <w:pPr>
        <w:pStyle w:val="2f2"/>
        <w:rPr>
          <w:rFonts w:cs="Huawei Sans"/>
        </w:rPr>
      </w:pPr>
      <w:r w:rsidRPr="00AB07E9">
        <w:rPr>
          <w:rFonts w:cs="Huawei Sans"/>
          <w:color w:val="C7000B"/>
        </w:rPr>
        <w:t>1.0.0.4/32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070A40D6" w14:textId="77777777" w:rsidR="005921CA" w:rsidRPr="006346DD" w:rsidRDefault="005921CA" w:rsidP="005921CA">
      <w:pPr>
        <w:pStyle w:val="2f2"/>
        <w:rPr>
          <w:rFonts w:cs="Huawei Sans"/>
        </w:rPr>
      </w:pPr>
      <w:r w:rsidRPr="006346DD">
        <w:rPr>
          <w:rFonts w:cs="Huawei Sans"/>
        </w:rPr>
        <w:t>10.0.0.20/30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2F660DFC" w14:textId="77777777" w:rsidR="005921CA" w:rsidRPr="006346DD" w:rsidRDefault="00093651" w:rsidP="005921CA">
      <w:pPr>
        <w:pStyle w:val="2f2"/>
        <w:rPr>
          <w:rFonts w:cs="Huawei Sans"/>
        </w:rPr>
      </w:pPr>
      <w:r w:rsidRPr="006346DD">
        <w:rPr>
          <w:rFonts w:cs="Huawei Sans"/>
        </w:rPr>
        <w:t>10.0.0.16/30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793357E2" w14:textId="77777777" w:rsidR="005921CA" w:rsidRPr="006346DD" w:rsidRDefault="005921CA" w:rsidP="00C67429">
      <w:pPr>
        <w:pStyle w:val="1f0"/>
        <w:rPr>
          <w:rFonts w:cs="Huawei Sans"/>
        </w:rPr>
      </w:pPr>
      <w:r w:rsidRPr="006346DD">
        <w:rPr>
          <w:rFonts w:cs="Huawei Sans"/>
        </w:rPr>
        <w:t>P2 has learned the IS-IS routes generated by Loopback0 on PE2 and PE4.</w:t>
      </w:r>
    </w:p>
    <w:p w14:paraId="6647BD91" w14:textId="77777777" w:rsidR="005921CA" w:rsidRPr="006346DD" w:rsidRDefault="005921CA" w:rsidP="00C041B3">
      <w:pPr>
        <w:pStyle w:val="30"/>
        <w:keepNext/>
        <w:rPr>
          <w:rFonts w:cs="Huawei Sans"/>
        </w:rPr>
      </w:pPr>
      <w:r w:rsidRPr="006346DD">
        <w:rPr>
          <w:rFonts w:cs="Huawei Sans"/>
        </w:rPr>
        <w:t>Configure MPLS.</w:t>
      </w:r>
    </w:p>
    <w:p w14:paraId="69404754" w14:textId="77777777" w:rsidR="005921CA" w:rsidRPr="006346DD" w:rsidRDefault="005921CA" w:rsidP="00C67429">
      <w:pPr>
        <w:pStyle w:val="1f0"/>
        <w:rPr>
          <w:rFonts w:cs="Huawei Sans"/>
        </w:rPr>
      </w:pPr>
      <w:r w:rsidRPr="006346DD">
        <w:rPr>
          <w:rFonts w:cs="Huawei Sans"/>
        </w:rPr>
        <w:t>Enable MPLS on the three devices and configure MPLS LSR IDs. MPLS does not need to be enabled on interfaces.</w:t>
      </w:r>
    </w:p>
    <w:p w14:paraId="4E337D31" w14:textId="77777777" w:rsidR="005921CA" w:rsidRPr="006346DD" w:rsidRDefault="005921CA" w:rsidP="005921CA">
      <w:pPr>
        <w:pStyle w:val="2f2"/>
        <w:rPr>
          <w:rFonts w:cs="Huawei Sans"/>
        </w:rPr>
      </w:pPr>
      <w:r w:rsidRPr="006346DD">
        <w:rPr>
          <w:rFonts w:cs="Huawei Sans"/>
        </w:rPr>
        <w:t>[PE2]mpls lsr-id 1.0.0.2</w:t>
      </w:r>
    </w:p>
    <w:p w14:paraId="285699BE" w14:textId="77777777" w:rsidR="005921CA" w:rsidRPr="006346DD" w:rsidRDefault="005921CA" w:rsidP="005921CA">
      <w:pPr>
        <w:pStyle w:val="2f2"/>
        <w:rPr>
          <w:rFonts w:cs="Huawei Sans"/>
        </w:rPr>
      </w:pPr>
      <w:r w:rsidRPr="006346DD">
        <w:rPr>
          <w:rFonts w:cs="Huawei Sans"/>
        </w:rPr>
        <w:t>[PE2]mpls</w:t>
      </w:r>
    </w:p>
    <w:p w14:paraId="1D54D8CE" w14:textId="77777777" w:rsidR="005921CA" w:rsidRPr="006346DD" w:rsidRDefault="005921CA" w:rsidP="00C67429">
      <w:pPr>
        <w:pStyle w:val="1f0"/>
        <w:rPr>
          <w:rFonts w:cs="Huawei Sans"/>
        </w:rPr>
      </w:pPr>
    </w:p>
    <w:p w14:paraId="5B0E14F3" w14:textId="77777777" w:rsidR="005921CA" w:rsidRPr="006346DD" w:rsidRDefault="008550B8" w:rsidP="005921CA">
      <w:pPr>
        <w:pStyle w:val="2f2"/>
        <w:rPr>
          <w:rFonts w:cs="Huawei Sans"/>
        </w:rPr>
      </w:pPr>
      <w:r w:rsidRPr="006346DD">
        <w:rPr>
          <w:rFonts w:cs="Huawei Sans"/>
        </w:rPr>
        <w:t>[P2]mpls lsr-id 1.0.0.6</w:t>
      </w:r>
    </w:p>
    <w:p w14:paraId="46469E5F" w14:textId="77777777" w:rsidR="005921CA" w:rsidRPr="006346DD" w:rsidRDefault="008550B8" w:rsidP="005921CA">
      <w:pPr>
        <w:pStyle w:val="2f2"/>
        <w:rPr>
          <w:rFonts w:cs="Huawei Sans"/>
        </w:rPr>
      </w:pPr>
      <w:r w:rsidRPr="006346DD">
        <w:rPr>
          <w:rFonts w:cs="Huawei Sans"/>
        </w:rPr>
        <w:t>[P2]mpls</w:t>
      </w:r>
    </w:p>
    <w:p w14:paraId="1E36722A" w14:textId="77777777" w:rsidR="005921CA" w:rsidRPr="006346DD" w:rsidRDefault="005921CA" w:rsidP="00C67429">
      <w:pPr>
        <w:pStyle w:val="1f0"/>
        <w:rPr>
          <w:rFonts w:cs="Huawei Sans"/>
        </w:rPr>
      </w:pPr>
    </w:p>
    <w:p w14:paraId="29C66BF5" w14:textId="77777777" w:rsidR="005921CA" w:rsidRPr="006346DD" w:rsidRDefault="005921CA" w:rsidP="005921CA">
      <w:pPr>
        <w:pStyle w:val="2f2"/>
        <w:rPr>
          <w:rFonts w:cs="Huawei Sans"/>
        </w:rPr>
      </w:pPr>
      <w:r w:rsidRPr="006346DD">
        <w:rPr>
          <w:rFonts w:cs="Huawei Sans"/>
        </w:rPr>
        <w:t>[PE4]mpls lsr-id 1.0.0.4</w:t>
      </w:r>
    </w:p>
    <w:p w14:paraId="3C286069" w14:textId="77777777" w:rsidR="005921CA" w:rsidRPr="006346DD" w:rsidRDefault="005921CA" w:rsidP="005921CA">
      <w:pPr>
        <w:pStyle w:val="2f2"/>
        <w:rPr>
          <w:rFonts w:cs="Huawei Sans"/>
        </w:rPr>
      </w:pPr>
      <w:r w:rsidRPr="006346DD">
        <w:rPr>
          <w:rFonts w:cs="Huawei Sans"/>
        </w:rPr>
        <w:t>[PE4]mpls</w:t>
      </w:r>
    </w:p>
    <w:p w14:paraId="6D5C8672" w14:textId="77777777" w:rsidR="001554B6" w:rsidRDefault="001554B6" w:rsidP="00417720">
      <w:pPr>
        <w:pStyle w:val="30"/>
      </w:pPr>
      <w:r>
        <w:t>Configure SR capabilities on devices.</w:t>
      </w:r>
    </w:p>
    <w:p w14:paraId="02B81B6A" w14:textId="77777777" w:rsidR="001554B6" w:rsidRDefault="001554B6" w:rsidP="001554B6">
      <w:pPr>
        <w:pStyle w:val="1f0"/>
      </w:pPr>
      <w:r>
        <w:lastRenderedPageBreak/>
        <w:t>Enable SR-MPLS globally, enable IS-IS extensions for SR capabilities, configure an SRGB for IS-IS, and set the SRGB range to 16000 to 17000 on all devices.</w:t>
      </w:r>
    </w:p>
    <w:p w14:paraId="53ED17E6" w14:textId="6C006AC0" w:rsidR="005921CA" w:rsidRPr="006346DD" w:rsidRDefault="001554B6" w:rsidP="001554B6">
      <w:pPr>
        <w:pStyle w:val="1f0"/>
        <w:rPr>
          <w:rFonts w:cs="Huawei Sans"/>
        </w:rPr>
      </w:pPr>
      <w:r>
        <w:t>Configure a SID for Loopback0 and use an index as the relative label value. The relative label value must be consistent with the planned loopback address. For example, if the IP address of Loopback0 is 1.0.0.2, set the index to 2.</w:t>
      </w:r>
    </w:p>
    <w:p w14:paraId="1A7724BA" w14:textId="77777777" w:rsidR="005921CA" w:rsidRPr="006346DD" w:rsidRDefault="005921CA" w:rsidP="00C67429">
      <w:pPr>
        <w:pStyle w:val="1f0"/>
        <w:rPr>
          <w:rFonts w:cs="Huawei Sans"/>
        </w:rPr>
      </w:pPr>
      <w:r w:rsidRPr="006346DD">
        <w:rPr>
          <w:rFonts w:cs="Huawei Sans"/>
        </w:rPr>
        <w:t># Enable SR-MPLS globally.</w:t>
      </w:r>
    </w:p>
    <w:p w14:paraId="67C8B355" w14:textId="77777777" w:rsidR="005921CA" w:rsidRPr="006346DD" w:rsidRDefault="005921CA" w:rsidP="005921CA">
      <w:pPr>
        <w:pStyle w:val="2f2"/>
        <w:rPr>
          <w:rFonts w:cs="Huawei Sans"/>
        </w:rPr>
      </w:pPr>
      <w:r w:rsidRPr="006346DD">
        <w:rPr>
          <w:rFonts w:cs="Huawei Sans"/>
        </w:rPr>
        <w:t xml:space="preserve">[PE2]segment-routing </w:t>
      </w:r>
    </w:p>
    <w:p w14:paraId="1994B3D3" w14:textId="77777777" w:rsidR="005921CA" w:rsidRPr="006346DD" w:rsidRDefault="005921CA" w:rsidP="00C67429">
      <w:pPr>
        <w:pStyle w:val="1f0"/>
        <w:rPr>
          <w:rFonts w:cs="Huawei Sans"/>
        </w:rPr>
      </w:pPr>
    </w:p>
    <w:p w14:paraId="78C3675C" w14:textId="77777777" w:rsidR="005921CA" w:rsidRPr="006346DD" w:rsidRDefault="005921CA" w:rsidP="005921CA">
      <w:pPr>
        <w:pStyle w:val="2f2"/>
        <w:rPr>
          <w:rFonts w:cs="Huawei Sans"/>
        </w:rPr>
      </w:pPr>
      <w:r w:rsidRPr="006346DD">
        <w:rPr>
          <w:rFonts w:cs="Huawei Sans"/>
        </w:rPr>
        <w:t xml:space="preserve">[P2]segment-routing </w:t>
      </w:r>
    </w:p>
    <w:p w14:paraId="7B614016" w14:textId="77777777" w:rsidR="005921CA" w:rsidRPr="006346DD" w:rsidRDefault="005921CA" w:rsidP="00C67429">
      <w:pPr>
        <w:pStyle w:val="1f0"/>
        <w:rPr>
          <w:rFonts w:cs="Huawei Sans"/>
        </w:rPr>
      </w:pPr>
    </w:p>
    <w:p w14:paraId="5CE47C02" w14:textId="77777777" w:rsidR="005921CA" w:rsidRPr="006346DD" w:rsidRDefault="005921CA" w:rsidP="005921CA">
      <w:pPr>
        <w:pStyle w:val="2f2"/>
        <w:rPr>
          <w:rFonts w:cs="Huawei Sans"/>
        </w:rPr>
      </w:pPr>
      <w:r w:rsidRPr="006346DD">
        <w:rPr>
          <w:rFonts w:cs="Huawei Sans"/>
        </w:rPr>
        <w:t xml:space="preserve">[PE4]segment-routing </w:t>
      </w:r>
    </w:p>
    <w:p w14:paraId="08AF119F" w14:textId="77777777" w:rsidR="005921CA" w:rsidRPr="006346DD" w:rsidRDefault="005921CA" w:rsidP="00C67429">
      <w:pPr>
        <w:pStyle w:val="1f0"/>
        <w:rPr>
          <w:rFonts w:cs="Huawei Sans"/>
        </w:rPr>
      </w:pPr>
      <w:r w:rsidRPr="006346DD">
        <w:rPr>
          <w:rFonts w:cs="Huawei Sans"/>
        </w:rPr>
        <w:t># Enable IS-IS extensions for SR capabilities and configure an SRGB for IS-IS.</w:t>
      </w:r>
    </w:p>
    <w:p w14:paraId="3F43C6AC" w14:textId="77777777" w:rsidR="005921CA" w:rsidRPr="006346DD" w:rsidRDefault="005921CA" w:rsidP="005921CA">
      <w:pPr>
        <w:pStyle w:val="2f2"/>
        <w:rPr>
          <w:rFonts w:cs="Huawei Sans"/>
        </w:rPr>
      </w:pPr>
      <w:r w:rsidRPr="006346DD">
        <w:rPr>
          <w:rFonts w:cs="Huawei Sans"/>
        </w:rPr>
        <w:t>[PE2]isis 1</w:t>
      </w:r>
    </w:p>
    <w:p w14:paraId="26297A05" w14:textId="77777777" w:rsidR="005921CA" w:rsidRPr="006346DD" w:rsidRDefault="005921CA" w:rsidP="005921CA">
      <w:pPr>
        <w:pStyle w:val="2f2"/>
        <w:rPr>
          <w:rFonts w:cs="Huawei Sans"/>
        </w:rPr>
      </w:pPr>
      <w:r w:rsidRPr="006346DD">
        <w:rPr>
          <w:rFonts w:cs="Huawei Sans"/>
        </w:rPr>
        <w:t xml:space="preserve">[PE2-isis-1]segment-routing mpls </w:t>
      </w:r>
    </w:p>
    <w:p w14:paraId="203ADAE0" w14:textId="77777777" w:rsidR="005921CA" w:rsidRPr="006346DD" w:rsidRDefault="005921CA" w:rsidP="005921CA">
      <w:pPr>
        <w:pStyle w:val="2f2"/>
        <w:rPr>
          <w:rFonts w:cs="Huawei Sans"/>
        </w:rPr>
      </w:pPr>
      <w:r w:rsidRPr="006346DD">
        <w:rPr>
          <w:rFonts w:cs="Huawei Sans"/>
        </w:rPr>
        <w:t>[PE2-isis-1]segment-routing global-block 16000 17000</w:t>
      </w:r>
    </w:p>
    <w:p w14:paraId="0CEB7AAD" w14:textId="77777777" w:rsidR="005921CA" w:rsidRPr="006346DD" w:rsidRDefault="005921CA" w:rsidP="00C67429">
      <w:pPr>
        <w:pStyle w:val="1f0"/>
        <w:rPr>
          <w:rFonts w:cs="Huawei Sans"/>
        </w:rPr>
      </w:pPr>
    </w:p>
    <w:p w14:paraId="40CDF446" w14:textId="77777777" w:rsidR="005921CA" w:rsidRPr="006346DD" w:rsidRDefault="005921CA" w:rsidP="005921CA">
      <w:pPr>
        <w:pStyle w:val="2f2"/>
        <w:rPr>
          <w:rFonts w:cs="Huawei Sans"/>
        </w:rPr>
      </w:pPr>
      <w:r w:rsidRPr="006346DD">
        <w:rPr>
          <w:rFonts w:cs="Huawei Sans"/>
        </w:rPr>
        <w:t>[P2]isis 1</w:t>
      </w:r>
    </w:p>
    <w:p w14:paraId="3820E876" w14:textId="77777777" w:rsidR="005921CA" w:rsidRPr="006346DD" w:rsidRDefault="005921CA" w:rsidP="005921CA">
      <w:pPr>
        <w:pStyle w:val="2f2"/>
        <w:rPr>
          <w:rFonts w:cs="Huawei Sans"/>
        </w:rPr>
      </w:pPr>
      <w:r w:rsidRPr="006346DD">
        <w:rPr>
          <w:rFonts w:cs="Huawei Sans"/>
        </w:rPr>
        <w:t xml:space="preserve">[P2-isis-1]segment-routing mpls </w:t>
      </w:r>
    </w:p>
    <w:p w14:paraId="6182D833" w14:textId="77777777" w:rsidR="005921CA" w:rsidRPr="006346DD" w:rsidRDefault="005921CA" w:rsidP="005921CA">
      <w:pPr>
        <w:pStyle w:val="2f2"/>
        <w:rPr>
          <w:rFonts w:cs="Huawei Sans"/>
        </w:rPr>
      </w:pPr>
      <w:r w:rsidRPr="006346DD">
        <w:rPr>
          <w:rFonts w:cs="Huawei Sans"/>
        </w:rPr>
        <w:t>[P2-isis-1]segment-routing global-block 16000 17000</w:t>
      </w:r>
    </w:p>
    <w:p w14:paraId="73ACF47E" w14:textId="77777777" w:rsidR="005921CA" w:rsidRPr="006346DD" w:rsidRDefault="005921CA" w:rsidP="00C67429">
      <w:pPr>
        <w:pStyle w:val="1f0"/>
        <w:rPr>
          <w:rFonts w:cs="Huawei Sans"/>
        </w:rPr>
      </w:pPr>
    </w:p>
    <w:p w14:paraId="4D2C690E" w14:textId="77777777" w:rsidR="005921CA" w:rsidRPr="006346DD" w:rsidRDefault="005921CA" w:rsidP="005921CA">
      <w:pPr>
        <w:pStyle w:val="2f2"/>
        <w:rPr>
          <w:rFonts w:cs="Huawei Sans"/>
        </w:rPr>
      </w:pPr>
      <w:r w:rsidRPr="006346DD">
        <w:rPr>
          <w:rFonts w:cs="Huawei Sans"/>
        </w:rPr>
        <w:t>[PE4]isis 1</w:t>
      </w:r>
    </w:p>
    <w:p w14:paraId="3BC70B7D" w14:textId="77777777" w:rsidR="005921CA" w:rsidRPr="006346DD" w:rsidRDefault="005921CA" w:rsidP="005921CA">
      <w:pPr>
        <w:pStyle w:val="2f2"/>
        <w:rPr>
          <w:rFonts w:cs="Huawei Sans"/>
        </w:rPr>
      </w:pPr>
      <w:r w:rsidRPr="006346DD">
        <w:rPr>
          <w:rFonts w:cs="Huawei Sans"/>
        </w:rPr>
        <w:t xml:space="preserve">[PE4-isis-1]segment-routing mpls </w:t>
      </w:r>
    </w:p>
    <w:p w14:paraId="5E10863C" w14:textId="77777777" w:rsidR="005921CA" w:rsidRPr="006346DD" w:rsidRDefault="005921CA" w:rsidP="005921CA">
      <w:pPr>
        <w:pStyle w:val="2f2"/>
        <w:rPr>
          <w:rFonts w:cs="Huawei Sans"/>
        </w:rPr>
      </w:pPr>
      <w:r w:rsidRPr="006346DD">
        <w:rPr>
          <w:rFonts w:cs="Huawei Sans"/>
        </w:rPr>
        <w:t>[PE4-isis-1]segment-routing global-block 16000 17000</w:t>
      </w:r>
    </w:p>
    <w:p w14:paraId="3C9CD992" w14:textId="77777777" w:rsidR="005921CA" w:rsidRPr="006346DD" w:rsidRDefault="005921CA" w:rsidP="00C67429">
      <w:pPr>
        <w:pStyle w:val="1f0"/>
        <w:rPr>
          <w:rFonts w:cs="Huawei Sans"/>
        </w:rPr>
      </w:pPr>
      <w:r w:rsidRPr="006346DD">
        <w:rPr>
          <w:rFonts w:cs="Huawei Sans"/>
        </w:rPr>
        <w:t># Configure a node SID for devices.</w:t>
      </w:r>
    </w:p>
    <w:p w14:paraId="68538AEE" w14:textId="77777777" w:rsidR="005921CA" w:rsidRPr="006346DD" w:rsidRDefault="005921CA" w:rsidP="005921CA">
      <w:pPr>
        <w:pStyle w:val="2f2"/>
        <w:rPr>
          <w:rFonts w:cs="Huawei Sans"/>
        </w:rPr>
      </w:pPr>
      <w:r w:rsidRPr="006346DD">
        <w:rPr>
          <w:rFonts w:cs="Huawei Sans"/>
        </w:rPr>
        <w:t>[PE2]interface LoopBack 0</w:t>
      </w:r>
    </w:p>
    <w:p w14:paraId="6805C4F2" w14:textId="77777777" w:rsidR="005921CA" w:rsidRPr="006346DD" w:rsidRDefault="005921CA" w:rsidP="005921CA">
      <w:pPr>
        <w:pStyle w:val="2f2"/>
        <w:rPr>
          <w:rFonts w:cs="Huawei Sans"/>
        </w:rPr>
      </w:pPr>
      <w:r w:rsidRPr="006346DD">
        <w:rPr>
          <w:rFonts w:cs="Huawei Sans"/>
        </w:rPr>
        <w:t>[PE2-LoopBack0]isis prefix-sid index 2</w:t>
      </w:r>
    </w:p>
    <w:p w14:paraId="406154C0" w14:textId="77777777" w:rsidR="005921CA" w:rsidRPr="006346DD" w:rsidRDefault="005921CA" w:rsidP="00C67429">
      <w:pPr>
        <w:pStyle w:val="1f0"/>
        <w:rPr>
          <w:rFonts w:cs="Huawei Sans"/>
        </w:rPr>
      </w:pPr>
    </w:p>
    <w:p w14:paraId="70FD259C" w14:textId="77777777" w:rsidR="005921CA" w:rsidRPr="006346DD" w:rsidRDefault="005921CA" w:rsidP="005921CA">
      <w:pPr>
        <w:pStyle w:val="2f2"/>
        <w:rPr>
          <w:rFonts w:cs="Huawei Sans"/>
        </w:rPr>
      </w:pPr>
      <w:r w:rsidRPr="006346DD">
        <w:rPr>
          <w:rFonts w:cs="Huawei Sans"/>
        </w:rPr>
        <w:t>[P2]interface LoopBack 0</w:t>
      </w:r>
    </w:p>
    <w:p w14:paraId="3A98C609" w14:textId="77777777" w:rsidR="005921CA" w:rsidRPr="006346DD" w:rsidRDefault="005921CA" w:rsidP="005921CA">
      <w:pPr>
        <w:pStyle w:val="2f2"/>
        <w:rPr>
          <w:rFonts w:cs="Huawei Sans"/>
        </w:rPr>
      </w:pPr>
      <w:r w:rsidRPr="006346DD">
        <w:rPr>
          <w:rFonts w:cs="Huawei Sans"/>
        </w:rPr>
        <w:t>[P2-LoopBack0]isis prefix-sid index 6</w:t>
      </w:r>
    </w:p>
    <w:p w14:paraId="11F2248F" w14:textId="77777777" w:rsidR="005921CA" w:rsidRPr="006346DD" w:rsidRDefault="005921CA" w:rsidP="00C67429">
      <w:pPr>
        <w:pStyle w:val="1f0"/>
        <w:rPr>
          <w:rFonts w:cs="Huawei Sans"/>
        </w:rPr>
      </w:pPr>
    </w:p>
    <w:p w14:paraId="11713AE6" w14:textId="77777777" w:rsidR="005921CA" w:rsidRPr="006346DD" w:rsidRDefault="005921CA" w:rsidP="005921CA">
      <w:pPr>
        <w:pStyle w:val="2f2"/>
        <w:rPr>
          <w:rFonts w:cs="Huawei Sans"/>
        </w:rPr>
      </w:pPr>
      <w:r w:rsidRPr="006346DD">
        <w:rPr>
          <w:rFonts w:cs="Huawei Sans"/>
        </w:rPr>
        <w:t>[PE4]interface LoopBack 0</w:t>
      </w:r>
    </w:p>
    <w:p w14:paraId="3FED3ED4" w14:textId="77777777" w:rsidR="005921CA" w:rsidRPr="006346DD" w:rsidRDefault="005921CA" w:rsidP="005921CA">
      <w:pPr>
        <w:pStyle w:val="2f2"/>
        <w:rPr>
          <w:rFonts w:cs="Huawei Sans"/>
        </w:rPr>
      </w:pPr>
      <w:r w:rsidRPr="006346DD">
        <w:rPr>
          <w:rFonts w:cs="Huawei Sans"/>
        </w:rPr>
        <w:t>[PE4-LoopBack0]isis prefix-sid index 4</w:t>
      </w:r>
    </w:p>
    <w:p w14:paraId="34BA4D88" w14:textId="77777777" w:rsidR="005921CA" w:rsidRPr="006346DD" w:rsidRDefault="005921CA" w:rsidP="00C67429">
      <w:pPr>
        <w:pStyle w:val="1f0"/>
        <w:rPr>
          <w:rFonts w:cs="Huawei Sans"/>
        </w:rPr>
      </w:pPr>
      <w:r w:rsidRPr="006346DD">
        <w:rPr>
          <w:rFonts w:cs="Huawei Sans"/>
        </w:rPr>
        <w:lastRenderedPageBreak/>
        <w:t xml:space="preserve"># Run the </w:t>
      </w:r>
      <w:r w:rsidRPr="006346DD">
        <w:rPr>
          <w:rFonts w:cs="Huawei Sans"/>
          <w:b/>
          <w:bCs/>
        </w:rPr>
        <w:t>display tunnel-info all</w:t>
      </w:r>
      <w:r w:rsidRPr="006346DD">
        <w:rPr>
          <w:rFonts w:cs="Huawei Sans"/>
        </w:rPr>
        <w:t xml:space="preserve"> command on PE2 to check SR LSP establishment.</w:t>
      </w:r>
    </w:p>
    <w:p w14:paraId="6A3D319F" w14:textId="77777777" w:rsidR="005921CA" w:rsidRPr="00233CD3" w:rsidRDefault="006505EE" w:rsidP="00233CD3">
      <w:pPr>
        <w:pStyle w:val="2f2"/>
      </w:pPr>
      <w:r w:rsidRPr="00233CD3">
        <w:t>[PE2]display tunnel-info all</w:t>
      </w:r>
      <w:r w:rsidRPr="00233CD3">
        <w:tab/>
      </w:r>
    </w:p>
    <w:p w14:paraId="48A58B16" w14:textId="77777777" w:rsidR="005921CA" w:rsidRPr="00233CD3" w:rsidRDefault="005921CA" w:rsidP="00233CD3">
      <w:pPr>
        <w:pStyle w:val="2f2"/>
      </w:pPr>
      <w:r w:rsidRPr="00233CD3">
        <w:t>Tunnel</w:t>
      </w:r>
      <w:r w:rsidRPr="00233CD3">
        <w:tab/>
        <w:t>ID</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Type</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Destination</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Status</w:t>
      </w:r>
    </w:p>
    <w:p w14:paraId="11D59B2B" w14:textId="77777777" w:rsidR="005921CA" w:rsidRPr="006346DD" w:rsidRDefault="005921CA" w:rsidP="005921CA">
      <w:pPr>
        <w:pStyle w:val="2f2"/>
        <w:rPr>
          <w:rFonts w:cs="Huawei Sans"/>
        </w:rPr>
      </w:pPr>
      <w:r w:rsidRPr="006346DD">
        <w:rPr>
          <w:rFonts w:cs="Huawei Sans"/>
        </w:rPr>
        <w:t>----------------------------------------------------------------------------------------</w:t>
      </w:r>
    </w:p>
    <w:p w14:paraId="4AAE81BC" w14:textId="77777777" w:rsidR="00B84FC4" w:rsidRPr="006346DD" w:rsidRDefault="00B84FC4" w:rsidP="00B84FC4">
      <w:pPr>
        <w:pStyle w:val="2f2"/>
        <w:rPr>
          <w:rFonts w:cs="Huawei Sans"/>
        </w:rPr>
      </w:pPr>
      <w:r w:rsidRPr="006346DD">
        <w:rPr>
          <w:rFonts w:cs="Huawei Sans"/>
        </w:rPr>
        <w:t>0x000000002900000002</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1.0.0.6</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3B3DD38" w14:textId="77777777" w:rsidR="00B84FC4" w:rsidRPr="006346DD" w:rsidRDefault="00B84FC4" w:rsidP="00B84FC4">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1.0.0.4</w:t>
      </w:r>
      <w:r w:rsidRPr="006346DD">
        <w:rPr>
          <w:rFonts w:cs="Huawei Sans"/>
          <w:color w:val="C7000B"/>
        </w:rPr>
        <w:tab/>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63A719A" w14:textId="77777777" w:rsidR="005921CA" w:rsidRPr="006346DD" w:rsidRDefault="005921CA" w:rsidP="00C67429">
      <w:pPr>
        <w:pStyle w:val="1f0"/>
        <w:rPr>
          <w:rFonts w:cs="Huawei Sans"/>
        </w:rPr>
      </w:pPr>
      <w:r w:rsidRPr="006346DD">
        <w:rPr>
          <w:rFonts w:cs="Huawei Sans"/>
        </w:rPr>
        <w:t>SR LSPs to P2 and PE4 have been established.</w:t>
      </w:r>
    </w:p>
    <w:p w14:paraId="67704343" w14:textId="77777777" w:rsidR="005921CA" w:rsidRPr="006346DD" w:rsidRDefault="005921CA" w:rsidP="00C67429">
      <w:pPr>
        <w:pStyle w:val="1f0"/>
        <w:rPr>
          <w:rFonts w:cs="Huawei Sans"/>
        </w:rPr>
      </w:pPr>
      <w:r w:rsidRPr="006346DD">
        <w:rPr>
          <w:rFonts w:cs="Huawei Sans"/>
        </w:rPr>
        <w:t># Check the SR label forwarding table.</w:t>
      </w:r>
    </w:p>
    <w:p w14:paraId="58D15D1F" w14:textId="77777777" w:rsidR="005921CA" w:rsidRPr="006346DD" w:rsidRDefault="005921CA" w:rsidP="005921CA">
      <w:pPr>
        <w:pStyle w:val="2f2"/>
        <w:rPr>
          <w:rFonts w:cs="Huawei Sans"/>
        </w:rPr>
      </w:pPr>
      <w:r w:rsidRPr="006346DD">
        <w:rPr>
          <w:rFonts w:cs="Huawei Sans"/>
        </w:rPr>
        <w:t>[PE2]display</w:t>
      </w:r>
      <w:r w:rsidRPr="006346DD">
        <w:rPr>
          <w:rFonts w:cs="Huawei Sans"/>
        </w:rPr>
        <w:tab/>
        <w:t xml:space="preserve"> segment-routing</w:t>
      </w:r>
      <w:r w:rsidRPr="006346DD">
        <w:rPr>
          <w:rFonts w:cs="Huawei Sans"/>
        </w:rPr>
        <w:tab/>
        <w:t>prefix</w:t>
      </w:r>
      <w:r w:rsidRPr="006346DD">
        <w:rPr>
          <w:rFonts w:cs="Huawei Sans"/>
        </w:rPr>
        <w:tab/>
        <w:t xml:space="preserve"> mpls</w:t>
      </w:r>
      <w:r w:rsidRPr="006346DD">
        <w:rPr>
          <w:rFonts w:cs="Huawei Sans"/>
        </w:rPr>
        <w:tab/>
        <w:t xml:space="preserve"> forwarding</w:t>
      </w:r>
      <w:r w:rsidRPr="006346DD">
        <w:rPr>
          <w:rFonts w:cs="Huawei Sans"/>
        </w:rPr>
        <w:tab/>
      </w:r>
    </w:p>
    <w:p w14:paraId="72EE4ACC" w14:textId="77777777" w:rsidR="005921CA" w:rsidRPr="006346DD" w:rsidRDefault="005921CA" w:rsidP="005921CA">
      <w:pPr>
        <w:pStyle w:val="2f2"/>
        <w:rPr>
          <w:rFonts w:cs="Huawei Sans"/>
        </w:rPr>
      </w:pPr>
    </w:p>
    <w:p w14:paraId="3AB85A76"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Segment</w:t>
      </w:r>
      <w:r w:rsidRPr="006346DD">
        <w:rPr>
          <w:rFonts w:cs="Huawei Sans"/>
        </w:rPr>
        <w:tab/>
        <w:t>Routing</w:t>
      </w:r>
      <w:r w:rsidRPr="006346DD">
        <w:rPr>
          <w:rFonts w:cs="Huawei Sans"/>
        </w:rPr>
        <w:tab/>
        <w:t>Prefix</w:t>
      </w:r>
      <w:r w:rsidRPr="006346DD">
        <w:rPr>
          <w:rFonts w:cs="Huawei Sans"/>
        </w:rPr>
        <w:tab/>
        <w:t>MPLS</w:t>
      </w:r>
      <w:r w:rsidRPr="006346DD">
        <w:rPr>
          <w:rFonts w:cs="Huawei Sans"/>
        </w:rPr>
        <w:tab/>
        <w:t>Forwarding</w:t>
      </w:r>
      <w:r w:rsidRPr="006346DD">
        <w:rPr>
          <w:rFonts w:cs="Huawei Sans"/>
        </w:rPr>
        <w:tab/>
        <w:t>Information</w:t>
      </w:r>
    </w:p>
    <w:p w14:paraId="4D733F80"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5957FB26"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Role</w:t>
      </w:r>
      <w:r w:rsidRPr="006346DD">
        <w:rPr>
          <w:rFonts w:cs="Huawei Sans"/>
        </w:rPr>
        <w:tab/>
        <w:t>:</w:t>
      </w:r>
      <w:r w:rsidRPr="006346DD">
        <w:rPr>
          <w:rFonts w:cs="Huawei Sans"/>
        </w:rPr>
        <w:tab/>
        <w:t>I-Ingress,</w:t>
      </w:r>
      <w:r w:rsidRPr="006346DD">
        <w:rPr>
          <w:rFonts w:cs="Huawei Sans"/>
        </w:rPr>
        <w:tab/>
        <w:t>T-Transit,</w:t>
      </w:r>
      <w:r w:rsidRPr="006346DD">
        <w:rPr>
          <w:rFonts w:cs="Huawei Sans"/>
        </w:rPr>
        <w:tab/>
        <w:t>E-Egress,</w:t>
      </w:r>
      <w:r w:rsidRPr="006346DD">
        <w:rPr>
          <w:rFonts w:cs="Huawei Sans"/>
        </w:rPr>
        <w:tab/>
        <w:t>I&amp;T-Ingress</w:t>
      </w:r>
      <w:r w:rsidRPr="006346DD">
        <w:rPr>
          <w:rFonts w:cs="Huawei Sans"/>
        </w:rPr>
        <w:tab/>
        <w:t>And</w:t>
      </w:r>
      <w:r w:rsidRPr="006346DD">
        <w:rPr>
          <w:rFonts w:cs="Huawei Sans"/>
        </w:rPr>
        <w:tab/>
        <w:t>Transit</w:t>
      </w:r>
    </w:p>
    <w:p w14:paraId="1F4ABEFE" w14:textId="77777777" w:rsidR="005921CA" w:rsidRPr="006346DD" w:rsidRDefault="005921CA" w:rsidP="005921CA">
      <w:pPr>
        <w:pStyle w:val="2f2"/>
        <w:rPr>
          <w:rFonts w:cs="Huawei Sans"/>
        </w:rPr>
      </w:pPr>
    </w:p>
    <w:p w14:paraId="118DD61E" w14:textId="77777777" w:rsidR="005921CA" w:rsidRPr="006346DD" w:rsidRDefault="005921CA" w:rsidP="005921CA">
      <w:pPr>
        <w:pStyle w:val="2f2"/>
        <w:rPr>
          <w:rFonts w:cs="Huawei Sans"/>
        </w:rPr>
      </w:pPr>
      <w:r w:rsidRPr="006346DD">
        <w:rPr>
          <w:rFonts w:cs="Huawei Sans"/>
        </w:rPr>
        <w:t>Prefix</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Label</w:t>
      </w:r>
      <w:r w:rsidRPr="006346DD">
        <w:rPr>
          <w:rFonts w:cs="Huawei Sans"/>
        </w:rPr>
        <w:tab/>
      </w:r>
      <w:r w:rsidRPr="006346DD">
        <w:rPr>
          <w:rFonts w:cs="Huawei Sans"/>
        </w:rPr>
        <w:tab/>
      </w:r>
      <w:r w:rsidRPr="006346DD">
        <w:rPr>
          <w:rFonts w:cs="Huawei Sans"/>
        </w:rPr>
        <w:tab/>
      </w:r>
      <w:r w:rsidRPr="006346DD">
        <w:rPr>
          <w:rFonts w:cs="Huawei Sans"/>
        </w:rPr>
        <w:tab/>
        <w:t>OutLabel</w:t>
      </w:r>
      <w:r w:rsidRPr="006346DD">
        <w:rPr>
          <w:rFonts w:cs="Huawei Sans"/>
        </w:rPr>
        <w:tab/>
      </w:r>
      <w:r w:rsidRPr="006346DD">
        <w:rPr>
          <w:rFonts w:cs="Huawei Sans"/>
        </w:rPr>
        <w:tab/>
      </w:r>
      <w:r w:rsidRPr="006346DD">
        <w:rPr>
          <w:rFonts w:cs="Huawei Sans"/>
        </w:rPr>
        <w:tab/>
        <w:t>Interface</w:t>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Role</w:t>
      </w:r>
      <w:r w:rsidRPr="006346DD">
        <w:rPr>
          <w:rFonts w:cs="Huawei Sans"/>
        </w:rPr>
        <w:tab/>
      </w:r>
      <w:r w:rsidRPr="006346DD">
        <w:rPr>
          <w:rFonts w:cs="Huawei Sans"/>
        </w:rPr>
        <w:tab/>
        <w:t>MPLSMtu</w:t>
      </w:r>
      <w:r w:rsidRPr="006346DD">
        <w:rPr>
          <w:rFonts w:cs="Huawei Sans"/>
        </w:rPr>
        <w:tab/>
      </w:r>
      <w:r w:rsidRPr="006346DD">
        <w:rPr>
          <w:rFonts w:cs="Huawei Sans"/>
        </w:rPr>
        <w:tab/>
        <w:t>Mtu</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95BE716" w14:textId="77777777" w:rsidR="005921CA" w:rsidRPr="006346DD" w:rsidRDefault="005921CA" w:rsidP="00616D94">
      <w:pPr>
        <w:pStyle w:val="2f2"/>
        <w:rPr>
          <w:rFonts w:cs="Huawei Sans"/>
        </w:rPr>
      </w:pPr>
      <w:r w:rsidRPr="006346DD">
        <w:rPr>
          <w:rFonts w:cs="Huawei Sans"/>
        </w:rPr>
        <w:t>-----------------------------------------------------------------------------------------------------------------</w:t>
      </w:r>
    </w:p>
    <w:p w14:paraId="25BCF496" w14:textId="77777777" w:rsidR="00616D94" w:rsidRPr="006346DD" w:rsidRDefault="00616D94" w:rsidP="00616D94">
      <w:pPr>
        <w:pStyle w:val="2f2"/>
        <w:rPr>
          <w:rFonts w:cs="Huawei Sans"/>
        </w:rPr>
      </w:pPr>
      <w:r w:rsidRPr="006346DD">
        <w:rPr>
          <w:rFonts w:cs="Huawei Sans"/>
        </w:rPr>
        <w:t>1.0.0.2/32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16002</w:t>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Loop0</w:t>
      </w:r>
      <w:r w:rsidRPr="006346DD">
        <w:rPr>
          <w:rFonts w:cs="Huawei Sans"/>
        </w:rPr>
        <w:tab/>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1500</w:t>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CFFDDCE" w14:textId="77777777" w:rsidR="00616D94" w:rsidRPr="006346DD" w:rsidRDefault="00616D94" w:rsidP="00616D94">
      <w:pPr>
        <w:pStyle w:val="2f2"/>
        <w:rPr>
          <w:rFonts w:cs="Huawei Sans"/>
        </w:rPr>
      </w:pPr>
      <w:r w:rsidRPr="006346DD">
        <w:rPr>
          <w:rFonts w:cs="Huawei Sans"/>
        </w:rPr>
        <w:t>1.0.0.4/32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16004</w:t>
      </w:r>
      <w:r w:rsidRPr="006346DD">
        <w:rPr>
          <w:rFonts w:cs="Huawei Sans"/>
        </w:rPr>
        <w:tab/>
      </w:r>
      <w:r w:rsidRPr="006346DD">
        <w:rPr>
          <w:rFonts w:cs="Huawei Sans"/>
        </w:rPr>
        <w:tab/>
      </w:r>
      <w:r w:rsidRPr="006346DD">
        <w:rPr>
          <w:rFonts w:cs="Huawei Sans"/>
        </w:rPr>
        <w:tab/>
      </w:r>
      <w:r w:rsidRPr="006346DD">
        <w:rPr>
          <w:rFonts w:cs="Huawei Sans"/>
          <w:color w:val="C7000B"/>
        </w:rPr>
        <w:t>16004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GE0/3/1</w:t>
      </w:r>
      <w:r w:rsidRPr="006346DD">
        <w:rPr>
          <w:rFonts w:cs="Huawei Sans"/>
        </w:rPr>
        <w:tab/>
      </w:r>
      <w:r w:rsidRPr="006346DD">
        <w:rPr>
          <w:rFonts w:cs="Huawei Sans"/>
        </w:rPr>
        <w:tab/>
        <w:t>10.0.0.21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I&amp;T</w:t>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1500</w:t>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EED1455" w14:textId="77777777" w:rsidR="00616D94" w:rsidRPr="006346DD" w:rsidRDefault="00616D94" w:rsidP="00616D94">
      <w:pPr>
        <w:pStyle w:val="2f2"/>
        <w:rPr>
          <w:rFonts w:cs="Huawei Sans"/>
        </w:rPr>
      </w:pPr>
      <w:r w:rsidRPr="006346DD">
        <w:rPr>
          <w:rFonts w:cs="Huawei Sans"/>
        </w:rPr>
        <w:t>1.0.0.6/32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16006</w:t>
      </w:r>
      <w:r w:rsidRPr="006346DD">
        <w:rPr>
          <w:rFonts w:cs="Huawei Sans"/>
        </w:rPr>
        <w:tab/>
      </w:r>
      <w:r w:rsidRPr="006346DD">
        <w:rPr>
          <w:rFonts w:cs="Huawei Sans"/>
        </w:rPr>
        <w:tab/>
      </w:r>
      <w:r w:rsidRPr="006346DD">
        <w:rPr>
          <w:rFonts w:cs="Huawei Sans"/>
        </w:rPr>
        <w:tab/>
      </w:r>
      <w:r w:rsidRPr="006346DD">
        <w:rPr>
          <w:rFonts w:cs="Huawei Sans"/>
          <w:color w:val="C7000B"/>
        </w:rPr>
        <w:t>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GE0/3/1</w:t>
      </w:r>
      <w:r w:rsidRPr="006346DD">
        <w:rPr>
          <w:rFonts w:cs="Huawei Sans"/>
        </w:rPr>
        <w:tab/>
      </w:r>
      <w:r w:rsidRPr="006346DD">
        <w:rPr>
          <w:rFonts w:cs="Huawei Sans"/>
        </w:rPr>
        <w:tab/>
        <w:t>10.0.0.21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I&amp;T</w:t>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1500</w:t>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831DB51" w14:textId="77777777" w:rsidR="00616D94" w:rsidRPr="006346DD" w:rsidRDefault="00616D94" w:rsidP="005921CA">
      <w:pPr>
        <w:pStyle w:val="2f2"/>
        <w:rPr>
          <w:rFonts w:cs="Huawei Sans"/>
        </w:rPr>
      </w:pPr>
    </w:p>
    <w:p w14:paraId="3BB7957B" w14:textId="77777777" w:rsidR="005921CA" w:rsidRPr="006346DD" w:rsidRDefault="00616D94" w:rsidP="005921CA">
      <w:pPr>
        <w:pStyle w:val="2f2"/>
        <w:rPr>
          <w:rFonts w:cs="Huawei Sans"/>
        </w:rPr>
      </w:pPr>
      <w:r w:rsidRPr="006346DD">
        <w:rPr>
          <w:rFonts w:cs="Huawei Sans"/>
        </w:rPr>
        <w:t>Total</w:t>
      </w:r>
      <w:r w:rsidRPr="006346DD">
        <w:rPr>
          <w:rFonts w:cs="Huawei Sans"/>
        </w:rPr>
        <w:tab/>
        <w:t>information(s):</w:t>
      </w:r>
      <w:r w:rsidRPr="006346DD">
        <w:rPr>
          <w:rFonts w:cs="Huawei Sans"/>
        </w:rPr>
        <w:tab/>
        <w:t>3</w:t>
      </w:r>
    </w:p>
    <w:p w14:paraId="0CEE6E79" w14:textId="4E2EAC6E" w:rsidR="005921CA" w:rsidRPr="006346DD" w:rsidRDefault="001554B6" w:rsidP="00C67429">
      <w:pPr>
        <w:pStyle w:val="1f0"/>
        <w:rPr>
          <w:rFonts w:cs="Huawei Sans"/>
        </w:rPr>
      </w:pPr>
      <w:r>
        <w:rPr>
          <w:rFonts w:cs="Huawei Sans"/>
        </w:rPr>
        <w:t>T</w:t>
      </w:r>
      <w:r w:rsidR="005921CA" w:rsidRPr="006346DD">
        <w:rPr>
          <w:rFonts w:cs="Huawei Sans"/>
        </w:rPr>
        <w:t>he out label of the route from PE2 to P2 (1.0.0.6) is 3</w:t>
      </w:r>
      <w:r>
        <w:rPr>
          <w:rFonts w:cs="Huawei Sans"/>
        </w:rPr>
        <w:t>,</w:t>
      </w:r>
      <w:r w:rsidR="005921CA" w:rsidRPr="006346DD">
        <w:rPr>
          <w:rFonts w:cs="Huawei Sans"/>
        </w:rPr>
        <w:t xml:space="preserve"> and the out label of the route from PE2 to PE4 (1.0.0.4) is 16004.</w:t>
      </w:r>
    </w:p>
    <w:p w14:paraId="480EA1DE" w14:textId="77777777" w:rsidR="005921CA" w:rsidRPr="006346DD" w:rsidRDefault="005921CA" w:rsidP="00C67429">
      <w:pPr>
        <w:pStyle w:val="1f0"/>
        <w:rPr>
          <w:rFonts w:cs="Huawei Sans"/>
        </w:rPr>
      </w:pPr>
      <w:r w:rsidRPr="006346DD">
        <w:rPr>
          <w:rFonts w:cs="Huawei Sans"/>
        </w:rPr>
        <w:t># Check the connectivity of the CR-LSP from PE2 to PE4.</w:t>
      </w:r>
    </w:p>
    <w:p w14:paraId="7464A899" w14:textId="77777777" w:rsidR="00616D94" w:rsidRPr="006346DD" w:rsidRDefault="00616D94" w:rsidP="002F7E98">
      <w:pPr>
        <w:pStyle w:val="2f2"/>
        <w:rPr>
          <w:rFonts w:cs="Huawei Sans"/>
        </w:rPr>
      </w:pPr>
      <w:r w:rsidRPr="006346DD">
        <w:rPr>
          <w:rFonts w:cs="Huawei Sans"/>
        </w:rPr>
        <w:t xml:space="preserve">[PE2]ping lsp segment-routing ip </w:t>
      </w:r>
      <w:r w:rsidRPr="006346DD">
        <w:rPr>
          <w:rFonts w:cs="Huawei Sans"/>
          <w:color w:val="C7000B"/>
        </w:rPr>
        <w:t>1.0.0.4</w:t>
      </w:r>
      <w:r w:rsidRPr="006346DD">
        <w:rPr>
          <w:rFonts w:cs="Huawei Sans"/>
        </w:rPr>
        <w:t xml:space="preserve"> 32 version draft2  </w:t>
      </w:r>
    </w:p>
    <w:p w14:paraId="54A4E573" w14:textId="77777777" w:rsidR="00616D94" w:rsidRPr="00123A24" w:rsidRDefault="00616D94" w:rsidP="00123A24">
      <w:pPr>
        <w:pStyle w:val="2f2"/>
      </w:pPr>
      <w:r w:rsidRPr="006346DD">
        <w:t xml:space="preserve"> </w:t>
      </w:r>
      <w:r w:rsidRPr="00123A24">
        <w:t xml:space="preserve"> LSP PING FEC: SEGMENT ROUTING IPV4 PREFIX 1.0.0.4/32 : 100  data bytes, press CTRL_C to break</w:t>
      </w:r>
    </w:p>
    <w:p w14:paraId="55034DF5" w14:textId="77777777" w:rsidR="00616D94" w:rsidRPr="00123A24" w:rsidRDefault="00616D94" w:rsidP="00123A24">
      <w:pPr>
        <w:pStyle w:val="2f2"/>
      </w:pPr>
      <w:r w:rsidRPr="00123A24">
        <w:t xml:space="preserve">    Reply from 1.0.0.4: bytes=100 Sequence=1 time=12 ms</w:t>
      </w:r>
    </w:p>
    <w:p w14:paraId="7AD2A065" w14:textId="77777777" w:rsidR="00616D94" w:rsidRPr="00123A24" w:rsidRDefault="00616D94" w:rsidP="00123A24">
      <w:pPr>
        <w:pStyle w:val="2f2"/>
      </w:pPr>
      <w:r w:rsidRPr="00123A24">
        <w:t xml:space="preserve">    Reply from 1.0.0.4: bytes=100 Sequence=2 time=3 ms</w:t>
      </w:r>
    </w:p>
    <w:p w14:paraId="7D602E36" w14:textId="77777777" w:rsidR="00616D94" w:rsidRPr="006346DD" w:rsidRDefault="00616D94" w:rsidP="002F7E98">
      <w:pPr>
        <w:pStyle w:val="2f2"/>
        <w:rPr>
          <w:rFonts w:cs="Huawei Sans"/>
        </w:rPr>
      </w:pPr>
      <w:r w:rsidRPr="006346DD">
        <w:rPr>
          <w:rFonts w:cs="Huawei Sans"/>
        </w:rPr>
        <w:t xml:space="preserve">    Reply from 1.0.0.4: bytes=100 Sequence=3 time=7 ms</w:t>
      </w:r>
    </w:p>
    <w:p w14:paraId="6DD9C0A1" w14:textId="77777777" w:rsidR="00616D94" w:rsidRPr="006346DD" w:rsidRDefault="00616D94" w:rsidP="002F7E98">
      <w:pPr>
        <w:pStyle w:val="2f2"/>
        <w:rPr>
          <w:rFonts w:cs="Huawei Sans"/>
        </w:rPr>
      </w:pPr>
      <w:r w:rsidRPr="006346DD">
        <w:rPr>
          <w:rFonts w:cs="Huawei Sans"/>
        </w:rPr>
        <w:t xml:space="preserve">    Reply from 1.0.0.4: bytes=100 Sequence=4 time=2 ms</w:t>
      </w:r>
    </w:p>
    <w:p w14:paraId="55BFD9CC" w14:textId="77777777" w:rsidR="00616D94" w:rsidRPr="006346DD" w:rsidRDefault="00616D94" w:rsidP="002F7E98">
      <w:pPr>
        <w:pStyle w:val="2f2"/>
        <w:rPr>
          <w:rFonts w:cs="Huawei Sans"/>
        </w:rPr>
      </w:pPr>
      <w:r w:rsidRPr="006346DD">
        <w:rPr>
          <w:rFonts w:cs="Huawei Sans"/>
        </w:rPr>
        <w:t xml:space="preserve">    Reply from 1.0.0.4: bytes=100 Sequence=5 time=2 ms</w:t>
      </w:r>
    </w:p>
    <w:p w14:paraId="3C1343F2" w14:textId="77777777" w:rsidR="00616D94" w:rsidRPr="006346DD" w:rsidRDefault="00616D94" w:rsidP="002F7E98">
      <w:pPr>
        <w:pStyle w:val="2f2"/>
        <w:rPr>
          <w:rFonts w:cs="Huawei Sans"/>
        </w:rPr>
      </w:pPr>
    </w:p>
    <w:p w14:paraId="4A2276C7" w14:textId="77777777" w:rsidR="00616D94" w:rsidRPr="006346DD" w:rsidRDefault="00616D94" w:rsidP="002F7E98">
      <w:pPr>
        <w:pStyle w:val="2f2"/>
        <w:rPr>
          <w:rFonts w:cs="Huawei Sans"/>
        </w:rPr>
      </w:pPr>
      <w:r w:rsidRPr="006346DD">
        <w:rPr>
          <w:rFonts w:cs="Huawei Sans"/>
        </w:rPr>
        <w:t xml:space="preserve">  --- FEC: SEGMENT ROUTING IPV4 PREFIX 1.0.0.4/32 ping statistics ---</w:t>
      </w:r>
    </w:p>
    <w:p w14:paraId="27337E4C" w14:textId="77777777" w:rsidR="00616D94" w:rsidRPr="006346DD" w:rsidRDefault="00616D94" w:rsidP="002F7E98">
      <w:pPr>
        <w:pStyle w:val="2f2"/>
        <w:rPr>
          <w:rFonts w:cs="Huawei Sans"/>
        </w:rPr>
      </w:pPr>
      <w:r w:rsidRPr="006346DD">
        <w:rPr>
          <w:rFonts w:cs="Huawei Sans"/>
        </w:rPr>
        <w:t xml:space="preserve">    5 packet(s) transmitted</w:t>
      </w:r>
    </w:p>
    <w:p w14:paraId="7D80E074" w14:textId="77777777" w:rsidR="00616D94" w:rsidRPr="006346DD" w:rsidRDefault="00616D94" w:rsidP="002F7E98">
      <w:pPr>
        <w:pStyle w:val="2f2"/>
        <w:rPr>
          <w:rFonts w:cs="Huawei Sans"/>
        </w:rPr>
      </w:pPr>
      <w:r w:rsidRPr="006346DD">
        <w:rPr>
          <w:rFonts w:cs="Huawei Sans"/>
        </w:rPr>
        <w:t xml:space="preserve">    5 packet(s) received</w:t>
      </w:r>
    </w:p>
    <w:p w14:paraId="542FC0D8" w14:textId="77777777" w:rsidR="00616D94" w:rsidRPr="006346DD" w:rsidRDefault="00616D94" w:rsidP="002F7E98">
      <w:pPr>
        <w:pStyle w:val="2f2"/>
        <w:rPr>
          <w:rFonts w:cs="Huawei Sans"/>
        </w:rPr>
      </w:pPr>
      <w:r w:rsidRPr="006346DD">
        <w:rPr>
          <w:rFonts w:cs="Huawei Sans"/>
        </w:rPr>
        <w:t xml:space="preserve">    0.00% packet loss</w:t>
      </w:r>
    </w:p>
    <w:p w14:paraId="4705FE4D" w14:textId="77777777" w:rsidR="00616D94" w:rsidRPr="006346DD" w:rsidRDefault="00616D94" w:rsidP="002F7E98">
      <w:pPr>
        <w:pStyle w:val="2f2"/>
        <w:rPr>
          <w:rFonts w:cs="Huawei Sans"/>
        </w:rPr>
      </w:pPr>
      <w:r w:rsidRPr="006346DD">
        <w:rPr>
          <w:rFonts w:cs="Huawei Sans"/>
        </w:rPr>
        <w:t>round-trip min/avg/max = 2/5/12 ms</w:t>
      </w:r>
    </w:p>
    <w:p w14:paraId="4BF9B606" w14:textId="77777777" w:rsidR="005921CA" w:rsidRPr="006346DD" w:rsidRDefault="005921CA" w:rsidP="00C67429">
      <w:pPr>
        <w:pStyle w:val="1f0"/>
        <w:rPr>
          <w:rFonts w:cs="Huawei Sans"/>
        </w:rPr>
      </w:pPr>
      <w:r w:rsidRPr="006346DD">
        <w:rPr>
          <w:rFonts w:cs="Huawei Sans"/>
        </w:rPr>
        <w:t>The connectivity is normal.</w:t>
      </w:r>
    </w:p>
    <w:p w14:paraId="483EDD5D" w14:textId="77777777" w:rsidR="005921CA" w:rsidRPr="006346DD" w:rsidRDefault="005921CA" w:rsidP="005921CA">
      <w:pPr>
        <w:pStyle w:val="30"/>
        <w:rPr>
          <w:rFonts w:cs="Huawei Sans"/>
        </w:rPr>
      </w:pPr>
      <w:r w:rsidRPr="006346DD">
        <w:rPr>
          <w:rFonts w:cs="Huawei Sans"/>
        </w:rPr>
        <w:t>Configure an L3VPN.</w:t>
      </w:r>
    </w:p>
    <w:p w14:paraId="2EBF1DB7" w14:textId="4298A856" w:rsidR="005921CA" w:rsidRPr="006346DD" w:rsidRDefault="001554B6" w:rsidP="00C67429">
      <w:pPr>
        <w:pStyle w:val="1f0"/>
        <w:rPr>
          <w:rFonts w:cs="Huawei Sans"/>
        </w:rPr>
      </w:pPr>
      <w:r>
        <w:t xml:space="preserve">Create a VPN instance named </w:t>
      </w:r>
      <w:r>
        <w:rPr>
          <w:b/>
          <w:bCs/>
        </w:rPr>
        <w:t>vpna</w:t>
      </w:r>
      <w:r>
        <w:t xml:space="preserve"> on PE2 and PE4, add Loopback1 to the VPN instance, and establish an MP-BGP VPNv4 peer relationship between PE2 and P2 and between PE4 and P2 (the AS number is 65001). P2 functions as the RR, and PE2 and PE4 function as the RR clients and advertise VPNv4 routes through P2.</w:t>
      </w:r>
    </w:p>
    <w:p w14:paraId="60AF8451" w14:textId="77777777" w:rsidR="005921CA" w:rsidRPr="006346DD" w:rsidRDefault="005921CA" w:rsidP="00C67429">
      <w:pPr>
        <w:pStyle w:val="1f0"/>
        <w:rPr>
          <w:rFonts w:cs="Huawei Sans"/>
        </w:rPr>
      </w:pPr>
      <w:r w:rsidRPr="006346DD">
        <w:rPr>
          <w:rFonts w:cs="Huawei Sans"/>
        </w:rPr>
        <w:lastRenderedPageBreak/>
        <w:t xml:space="preserve"># Create a VPN instance named </w:t>
      </w:r>
      <w:r w:rsidRPr="006346DD">
        <w:rPr>
          <w:rFonts w:cs="Huawei Sans"/>
          <w:b/>
          <w:bCs/>
        </w:rPr>
        <w:t>vpna</w:t>
      </w:r>
      <w:r w:rsidRPr="006346DD">
        <w:rPr>
          <w:rFonts w:cs="Huawei Sans"/>
        </w:rPr>
        <w:t>.</w:t>
      </w:r>
    </w:p>
    <w:p w14:paraId="4873F6CF" w14:textId="77777777" w:rsidR="005921CA" w:rsidRPr="00233CD3" w:rsidRDefault="005921CA" w:rsidP="00233CD3">
      <w:pPr>
        <w:pStyle w:val="2f2"/>
      </w:pPr>
      <w:r w:rsidRPr="00233CD3">
        <w:t>[PE2]ip vpn-instance vpna</w:t>
      </w:r>
    </w:p>
    <w:p w14:paraId="23D045CF" w14:textId="77777777" w:rsidR="005921CA" w:rsidRPr="00233CD3" w:rsidRDefault="005921CA" w:rsidP="00233CD3">
      <w:pPr>
        <w:pStyle w:val="2f2"/>
      </w:pPr>
      <w:r w:rsidRPr="00233CD3">
        <w:t>[PE2-vpn-instance-vpna] ipv4-family</w:t>
      </w:r>
    </w:p>
    <w:p w14:paraId="0812CB2D" w14:textId="77777777" w:rsidR="005921CA" w:rsidRPr="006346DD" w:rsidRDefault="005921CA" w:rsidP="005921CA">
      <w:pPr>
        <w:pStyle w:val="2f2"/>
        <w:rPr>
          <w:rFonts w:cs="Huawei Sans"/>
        </w:rPr>
      </w:pPr>
      <w:r w:rsidRPr="006346DD">
        <w:rPr>
          <w:rFonts w:cs="Huawei Sans"/>
        </w:rPr>
        <w:t>[PE2-vpn-instance-vpna-af-ipv4] route-distinguisher 100:20</w:t>
      </w:r>
    </w:p>
    <w:p w14:paraId="540940EF" w14:textId="77777777" w:rsidR="005921CA" w:rsidRPr="006346DD" w:rsidRDefault="005921CA" w:rsidP="005921CA">
      <w:pPr>
        <w:pStyle w:val="2f2"/>
        <w:rPr>
          <w:rFonts w:cs="Huawei Sans"/>
        </w:rPr>
      </w:pPr>
      <w:r w:rsidRPr="006346DD">
        <w:rPr>
          <w:rFonts w:cs="Huawei Sans"/>
        </w:rPr>
        <w:t>[PE2-vpn-instance-vpna-af-ipv4] vpn-target 100:1020 both</w:t>
      </w:r>
    </w:p>
    <w:p w14:paraId="020CE486" w14:textId="77777777" w:rsidR="005921CA" w:rsidRPr="006346DD" w:rsidRDefault="005921CA" w:rsidP="00C67429">
      <w:pPr>
        <w:pStyle w:val="1f0"/>
        <w:rPr>
          <w:rFonts w:cs="Huawei Sans"/>
        </w:rPr>
      </w:pPr>
    </w:p>
    <w:p w14:paraId="43A79809" w14:textId="77777777" w:rsidR="005921CA" w:rsidRPr="006346DD" w:rsidRDefault="005921CA" w:rsidP="005921CA">
      <w:pPr>
        <w:pStyle w:val="2f2"/>
        <w:rPr>
          <w:rFonts w:cs="Huawei Sans"/>
        </w:rPr>
      </w:pPr>
      <w:r w:rsidRPr="006346DD">
        <w:rPr>
          <w:rFonts w:cs="Huawei Sans"/>
        </w:rPr>
        <w:t>[PE4]ip vpn-instance vpna</w:t>
      </w:r>
    </w:p>
    <w:p w14:paraId="0F806352" w14:textId="77777777" w:rsidR="005921CA" w:rsidRPr="006346DD" w:rsidRDefault="005921CA" w:rsidP="005921CA">
      <w:pPr>
        <w:pStyle w:val="2f2"/>
        <w:rPr>
          <w:rFonts w:cs="Huawei Sans"/>
        </w:rPr>
      </w:pPr>
      <w:r w:rsidRPr="006346DD">
        <w:rPr>
          <w:rFonts w:cs="Huawei Sans"/>
        </w:rPr>
        <w:t>[PE4-vpn-instance-vpna] ipv4-family</w:t>
      </w:r>
    </w:p>
    <w:p w14:paraId="4B6F074C" w14:textId="77777777" w:rsidR="005921CA" w:rsidRPr="006346DD" w:rsidRDefault="005921CA" w:rsidP="005921CA">
      <w:pPr>
        <w:pStyle w:val="2f2"/>
        <w:rPr>
          <w:rFonts w:cs="Huawei Sans"/>
        </w:rPr>
      </w:pPr>
      <w:r w:rsidRPr="006346DD">
        <w:rPr>
          <w:rFonts w:cs="Huawei Sans"/>
        </w:rPr>
        <w:t>[PE4-vpn-instance-vpna-af-ipv4] route-distinguisher 100:40</w:t>
      </w:r>
    </w:p>
    <w:p w14:paraId="7D77C586" w14:textId="77777777" w:rsidR="005921CA" w:rsidRPr="006346DD" w:rsidRDefault="005921CA" w:rsidP="005921CA">
      <w:pPr>
        <w:pStyle w:val="2f2"/>
        <w:rPr>
          <w:rFonts w:cs="Huawei Sans"/>
        </w:rPr>
      </w:pPr>
      <w:r w:rsidRPr="006346DD">
        <w:rPr>
          <w:rFonts w:cs="Huawei Sans"/>
        </w:rPr>
        <w:t>[PE4-vpn-instance-vpna-af-ipv4] vpn-target 100:1020 both</w:t>
      </w:r>
    </w:p>
    <w:p w14:paraId="47F0B481" w14:textId="357BA8D9" w:rsidR="005921CA" w:rsidRPr="006346DD" w:rsidRDefault="007D1A22" w:rsidP="00C67429">
      <w:pPr>
        <w:pStyle w:val="1f0"/>
        <w:rPr>
          <w:rFonts w:cs="Huawei Sans"/>
        </w:rPr>
      </w:pPr>
      <w:r>
        <w:t># Create Loopback1, associate it with the VPN instance, and configure an IP address for the interface.</w:t>
      </w:r>
    </w:p>
    <w:p w14:paraId="7849A5E1" w14:textId="77777777" w:rsidR="005921CA" w:rsidRPr="006346DD" w:rsidRDefault="005921CA" w:rsidP="005921CA">
      <w:pPr>
        <w:pStyle w:val="2f2"/>
        <w:rPr>
          <w:rFonts w:cs="Huawei Sans"/>
        </w:rPr>
      </w:pPr>
      <w:r w:rsidRPr="006346DD">
        <w:rPr>
          <w:rFonts w:cs="Huawei Sans"/>
        </w:rPr>
        <w:t>[PE2]interface LoopBack 1</w:t>
      </w:r>
    </w:p>
    <w:p w14:paraId="3C6DB3F5" w14:textId="77777777" w:rsidR="005921CA" w:rsidRPr="006346DD" w:rsidRDefault="005921CA" w:rsidP="005921CA">
      <w:pPr>
        <w:pStyle w:val="2f2"/>
        <w:rPr>
          <w:rFonts w:cs="Huawei Sans"/>
        </w:rPr>
      </w:pPr>
      <w:r w:rsidRPr="006346DD">
        <w:rPr>
          <w:rFonts w:cs="Huawei Sans"/>
        </w:rPr>
        <w:t xml:space="preserve">[PE2-LoopBack1]ip binding vpn-instance vpna  </w:t>
      </w:r>
    </w:p>
    <w:p w14:paraId="579D845C" w14:textId="77777777" w:rsidR="005921CA" w:rsidRPr="006346DD" w:rsidRDefault="005921CA" w:rsidP="005921CA">
      <w:pPr>
        <w:pStyle w:val="2f2"/>
        <w:rPr>
          <w:rFonts w:cs="Huawei Sans"/>
        </w:rPr>
      </w:pPr>
      <w:r w:rsidRPr="006346DD">
        <w:rPr>
          <w:rFonts w:cs="Huawei Sans"/>
        </w:rPr>
        <w:t>Info: All IPv4 and IPv6 related configurations on this interface are removed.</w:t>
      </w:r>
    </w:p>
    <w:p w14:paraId="50EBACC4" w14:textId="77777777" w:rsidR="005921CA" w:rsidRPr="006346DD" w:rsidRDefault="005921CA" w:rsidP="005921CA">
      <w:pPr>
        <w:pStyle w:val="2f2"/>
        <w:rPr>
          <w:rFonts w:cs="Huawei Sans"/>
        </w:rPr>
      </w:pPr>
      <w:r w:rsidRPr="006346DD">
        <w:rPr>
          <w:rFonts w:cs="Huawei Sans"/>
        </w:rPr>
        <w:t>[PE2-LoopBack1]ip address 10.2.2.2 32</w:t>
      </w:r>
    </w:p>
    <w:p w14:paraId="7C4FB1E4" w14:textId="77777777" w:rsidR="005921CA" w:rsidRPr="006346DD" w:rsidRDefault="005921CA" w:rsidP="00C67429">
      <w:pPr>
        <w:pStyle w:val="1f0"/>
        <w:rPr>
          <w:rFonts w:cs="Huawei Sans"/>
        </w:rPr>
      </w:pPr>
    </w:p>
    <w:p w14:paraId="18687E1A" w14:textId="77777777" w:rsidR="005921CA" w:rsidRPr="006346DD" w:rsidRDefault="005921CA" w:rsidP="005921CA">
      <w:pPr>
        <w:pStyle w:val="2f2"/>
        <w:rPr>
          <w:rFonts w:cs="Huawei Sans"/>
        </w:rPr>
      </w:pPr>
      <w:r w:rsidRPr="006346DD">
        <w:rPr>
          <w:rFonts w:cs="Huawei Sans"/>
        </w:rPr>
        <w:t>[PE4]interface LoopBack 1</w:t>
      </w:r>
    </w:p>
    <w:p w14:paraId="7BBA7219" w14:textId="77777777" w:rsidR="005921CA" w:rsidRPr="006346DD" w:rsidRDefault="005921CA" w:rsidP="005921CA">
      <w:pPr>
        <w:pStyle w:val="2f2"/>
        <w:rPr>
          <w:rFonts w:cs="Huawei Sans"/>
        </w:rPr>
      </w:pPr>
      <w:r w:rsidRPr="006346DD">
        <w:rPr>
          <w:rFonts w:cs="Huawei Sans"/>
        </w:rPr>
        <w:t xml:space="preserve">[PE4-LoopBack1]ip binding vpn-instance vpna </w:t>
      </w:r>
    </w:p>
    <w:p w14:paraId="3AB8344D" w14:textId="77777777" w:rsidR="005921CA" w:rsidRPr="006346DD" w:rsidRDefault="005921CA" w:rsidP="005921CA">
      <w:pPr>
        <w:pStyle w:val="2f2"/>
        <w:rPr>
          <w:rFonts w:cs="Huawei Sans"/>
        </w:rPr>
      </w:pPr>
      <w:r w:rsidRPr="006346DD">
        <w:rPr>
          <w:rFonts w:cs="Huawei Sans"/>
        </w:rPr>
        <w:t>Info: All IPv4 and IPv6 related configurations on this interface are removed.</w:t>
      </w:r>
    </w:p>
    <w:p w14:paraId="47BB3455" w14:textId="77777777" w:rsidR="005921CA" w:rsidRPr="006346DD" w:rsidRDefault="005921CA" w:rsidP="005921CA">
      <w:pPr>
        <w:pStyle w:val="2f2"/>
        <w:rPr>
          <w:rFonts w:cs="Huawei Sans"/>
        </w:rPr>
      </w:pPr>
      <w:r w:rsidRPr="006346DD">
        <w:rPr>
          <w:rFonts w:cs="Huawei Sans"/>
        </w:rPr>
        <w:t>[PE4-LoopBack1]ip address 10.4.4.4 32</w:t>
      </w:r>
    </w:p>
    <w:p w14:paraId="1ED41910" w14:textId="22DE752C" w:rsidR="007D1A22" w:rsidRDefault="007D1A22" w:rsidP="007D1A22">
      <w:pPr>
        <w:pStyle w:val="1f0"/>
      </w:pPr>
      <w:r>
        <w:t>Note that you need to associate the interface with the VPN instance before configuring an IP address for the interface.</w:t>
      </w:r>
    </w:p>
    <w:p w14:paraId="23DEAE05" w14:textId="49D24644" w:rsidR="005921CA" w:rsidRPr="006346DD" w:rsidRDefault="007D1A22" w:rsidP="007D1A22">
      <w:pPr>
        <w:pStyle w:val="1f0"/>
        <w:rPr>
          <w:rFonts w:cs="Huawei Sans"/>
        </w:rPr>
      </w:pPr>
      <w:r>
        <w:t># Use Loopback0 to configure the MP-BGP VPNv4 peer relationship and use the Loopback0 address as the router ID.</w:t>
      </w:r>
    </w:p>
    <w:p w14:paraId="30C6C372" w14:textId="77777777" w:rsidR="005921CA" w:rsidRPr="006346DD" w:rsidRDefault="005921CA" w:rsidP="005921CA">
      <w:pPr>
        <w:pStyle w:val="2f2"/>
        <w:rPr>
          <w:rFonts w:cs="Huawei Sans"/>
        </w:rPr>
      </w:pPr>
      <w:r w:rsidRPr="006346DD">
        <w:rPr>
          <w:rFonts w:cs="Huawei Sans"/>
        </w:rPr>
        <w:t>[PE2]bgp 65001</w:t>
      </w:r>
    </w:p>
    <w:p w14:paraId="5444A6C8" w14:textId="77777777" w:rsidR="005921CA" w:rsidRPr="006346DD" w:rsidRDefault="005921CA" w:rsidP="005921CA">
      <w:pPr>
        <w:pStyle w:val="2f2"/>
        <w:rPr>
          <w:rFonts w:cs="Huawei Sans"/>
        </w:rPr>
      </w:pPr>
      <w:r w:rsidRPr="006346DD">
        <w:rPr>
          <w:rFonts w:cs="Huawei Sans"/>
        </w:rPr>
        <w:t>[PE2-bgp] router-id 1.0.0.2</w:t>
      </w:r>
    </w:p>
    <w:p w14:paraId="68BF339A" w14:textId="77777777" w:rsidR="005921CA" w:rsidRPr="006346DD" w:rsidRDefault="005921CA" w:rsidP="005921CA">
      <w:pPr>
        <w:pStyle w:val="2f2"/>
        <w:rPr>
          <w:rFonts w:cs="Huawei Sans"/>
        </w:rPr>
      </w:pPr>
      <w:r w:rsidRPr="006346DD">
        <w:rPr>
          <w:rFonts w:cs="Huawei Sans"/>
        </w:rPr>
        <w:t>[PE2-bgp] peer 1.0.0.6 as-number 65001</w:t>
      </w:r>
    </w:p>
    <w:p w14:paraId="0A2B78D6" w14:textId="77777777" w:rsidR="005921CA" w:rsidRPr="006346DD" w:rsidRDefault="005921CA" w:rsidP="005921CA">
      <w:pPr>
        <w:pStyle w:val="2f2"/>
        <w:rPr>
          <w:rFonts w:cs="Huawei Sans"/>
        </w:rPr>
      </w:pPr>
      <w:r w:rsidRPr="006346DD">
        <w:rPr>
          <w:rFonts w:cs="Huawei Sans"/>
        </w:rPr>
        <w:t>[PE2-bgp] peer 1.0.0.6 connect-interface LoopBack0</w:t>
      </w:r>
    </w:p>
    <w:p w14:paraId="40C74DB5" w14:textId="77777777" w:rsidR="005921CA" w:rsidRPr="006346DD" w:rsidRDefault="005921CA" w:rsidP="005921CA">
      <w:pPr>
        <w:pStyle w:val="2f2"/>
        <w:rPr>
          <w:rFonts w:cs="Huawei Sans"/>
        </w:rPr>
      </w:pPr>
      <w:r w:rsidRPr="006346DD">
        <w:rPr>
          <w:rFonts w:cs="Huawei Sans"/>
        </w:rPr>
        <w:t>[PE2-bgp]ipv4-family vpnv4</w:t>
      </w:r>
    </w:p>
    <w:p w14:paraId="38FCF9C9" w14:textId="77777777" w:rsidR="005921CA" w:rsidRPr="006346DD" w:rsidRDefault="005921CA" w:rsidP="005921CA">
      <w:pPr>
        <w:pStyle w:val="2f2"/>
        <w:rPr>
          <w:rFonts w:cs="Huawei Sans"/>
        </w:rPr>
      </w:pPr>
      <w:r w:rsidRPr="006346DD">
        <w:rPr>
          <w:rFonts w:cs="Huawei Sans"/>
        </w:rPr>
        <w:t>[PE2-bgp-af-vpnv4] peer 1.0.0.6 enable</w:t>
      </w:r>
    </w:p>
    <w:p w14:paraId="5C077679"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2558F3B9" w14:textId="77777777" w:rsidR="005921CA" w:rsidRPr="006346DD" w:rsidRDefault="005921CA" w:rsidP="00C67429">
      <w:pPr>
        <w:pStyle w:val="1f0"/>
        <w:rPr>
          <w:rFonts w:cs="Huawei Sans"/>
        </w:rPr>
      </w:pPr>
    </w:p>
    <w:p w14:paraId="608ACC08" w14:textId="77777777" w:rsidR="004178EE" w:rsidRPr="006346DD" w:rsidRDefault="004178EE" w:rsidP="002F7E98">
      <w:pPr>
        <w:pStyle w:val="2f2"/>
        <w:rPr>
          <w:rFonts w:cs="Huawei Sans"/>
        </w:rPr>
      </w:pPr>
      <w:r w:rsidRPr="006346DD">
        <w:rPr>
          <w:rFonts w:cs="Huawei Sans"/>
        </w:rPr>
        <w:t>[PE4]bgp 65001</w:t>
      </w:r>
    </w:p>
    <w:p w14:paraId="47C24837" w14:textId="77777777" w:rsidR="004178EE" w:rsidRPr="006346DD" w:rsidRDefault="004178EE" w:rsidP="002F7E98">
      <w:pPr>
        <w:pStyle w:val="2f2"/>
        <w:rPr>
          <w:rFonts w:cs="Huawei Sans"/>
        </w:rPr>
      </w:pPr>
      <w:r w:rsidRPr="006346DD">
        <w:rPr>
          <w:rFonts w:cs="Huawei Sans"/>
        </w:rPr>
        <w:t>[PE4-bgp] router-id 1.0.0.4</w:t>
      </w:r>
    </w:p>
    <w:p w14:paraId="035942BF" w14:textId="77777777" w:rsidR="004178EE" w:rsidRPr="006346DD" w:rsidRDefault="004178EE" w:rsidP="002F7E98">
      <w:pPr>
        <w:pStyle w:val="2f2"/>
        <w:rPr>
          <w:rFonts w:cs="Huawei Sans"/>
        </w:rPr>
      </w:pPr>
      <w:r w:rsidRPr="006346DD">
        <w:rPr>
          <w:rFonts w:cs="Huawei Sans"/>
        </w:rPr>
        <w:t>[PE4-bgp] peer 1.0.0.6 as-number 65001</w:t>
      </w:r>
    </w:p>
    <w:p w14:paraId="126247EC" w14:textId="77777777" w:rsidR="004178EE" w:rsidRPr="006346DD" w:rsidRDefault="004178EE" w:rsidP="002F7E98">
      <w:pPr>
        <w:pStyle w:val="2f2"/>
        <w:rPr>
          <w:rFonts w:cs="Huawei Sans"/>
        </w:rPr>
      </w:pPr>
      <w:r w:rsidRPr="006346DD">
        <w:rPr>
          <w:rFonts w:cs="Huawei Sans"/>
        </w:rPr>
        <w:t>[PE4-bgp] peer 1.0.0.6 connect-interface LoopBack0</w:t>
      </w:r>
    </w:p>
    <w:p w14:paraId="5F6DD47E" w14:textId="77777777" w:rsidR="004178EE" w:rsidRPr="006346DD" w:rsidRDefault="004178EE" w:rsidP="002F7E98">
      <w:pPr>
        <w:pStyle w:val="2f2"/>
        <w:rPr>
          <w:rFonts w:cs="Huawei Sans"/>
        </w:rPr>
      </w:pPr>
      <w:r w:rsidRPr="006346DD">
        <w:rPr>
          <w:rFonts w:cs="Huawei Sans"/>
        </w:rPr>
        <w:t>[PE4-bgp]ipv4-family vpnv4</w:t>
      </w:r>
    </w:p>
    <w:p w14:paraId="137DC29D" w14:textId="77777777" w:rsidR="004178EE" w:rsidRPr="006346DD" w:rsidRDefault="004178EE" w:rsidP="002F7E98">
      <w:pPr>
        <w:pStyle w:val="2f2"/>
        <w:rPr>
          <w:rFonts w:cs="Huawei Sans"/>
        </w:rPr>
      </w:pPr>
      <w:r w:rsidRPr="006346DD">
        <w:rPr>
          <w:rFonts w:cs="Huawei Sans"/>
        </w:rPr>
        <w:t>[PE4-bgp-af-vpnv4] peer 1.0.0.6 enable</w:t>
      </w:r>
    </w:p>
    <w:p w14:paraId="5A9FB688" w14:textId="77777777" w:rsidR="005921CA" w:rsidRPr="006346DD" w:rsidRDefault="004178EE" w:rsidP="002F7E98">
      <w:pPr>
        <w:pStyle w:val="2f2"/>
        <w:rPr>
          <w:rFonts w:cs="Huawei Sans"/>
        </w:rPr>
      </w:pPr>
      <w:r w:rsidRPr="006346DD">
        <w:rPr>
          <w:rFonts w:cs="Huawei Sans"/>
        </w:rPr>
        <w:t>Error: Please choose 'YES' or 'NO' first before pressing 'Enter'. [Y/N]:y</w:t>
      </w:r>
    </w:p>
    <w:p w14:paraId="3C2A73C5" w14:textId="77777777" w:rsidR="004178EE" w:rsidRPr="006346DD" w:rsidRDefault="004178EE" w:rsidP="00C67429">
      <w:pPr>
        <w:pStyle w:val="1f0"/>
        <w:rPr>
          <w:rFonts w:cs="Huawei Sans"/>
        </w:rPr>
      </w:pPr>
    </w:p>
    <w:p w14:paraId="43A829C7" w14:textId="77777777" w:rsidR="005921CA" w:rsidRPr="00233CD3" w:rsidRDefault="005921CA" w:rsidP="00233CD3">
      <w:pPr>
        <w:pStyle w:val="2f2"/>
      </w:pPr>
      <w:r w:rsidRPr="00233CD3">
        <w:t>[P2-bgp]bgp 65001</w:t>
      </w:r>
    </w:p>
    <w:p w14:paraId="25578FA3" w14:textId="77777777" w:rsidR="005921CA" w:rsidRPr="00233CD3" w:rsidRDefault="005921CA" w:rsidP="00233CD3">
      <w:pPr>
        <w:pStyle w:val="2f2"/>
      </w:pPr>
      <w:r w:rsidRPr="00233CD3">
        <w:t>[P2-bgp] router-id 1.0.0.6</w:t>
      </w:r>
    </w:p>
    <w:p w14:paraId="2B2E199D" w14:textId="77777777" w:rsidR="005921CA" w:rsidRPr="006346DD" w:rsidRDefault="005921CA" w:rsidP="005921CA">
      <w:pPr>
        <w:pStyle w:val="2f2"/>
        <w:rPr>
          <w:rFonts w:cs="Huawei Sans"/>
        </w:rPr>
      </w:pPr>
      <w:r w:rsidRPr="006346DD">
        <w:rPr>
          <w:rFonts w:cs="Huawei Sans"/>
        </w:rPr>
        <w:t>[P2-bgp] peer 1.0.0.2 as-number 65001</w:t>
      </w:r>
    </w:p>
    <w:p w14:paraId="229954C2" w14:textId="77777777" w:rsidR="005921CA" w:rsidRPr="006346DD" w:rsidRDefault="005921CA" w:rsidP="005921CA">
      <w:pPr>
        <w:pStyle w:val="2f2"/>
        <w:rPr>
          <w:rFonts w:cs="Huawei Sans"/>
        </w:rPr>
      </w:pPr>
      <w:r w:rsidRPr="006346DD">
        <w:rPr>
          <w:rFonts w:cs="Huawei Sans"/>
        </w:rPr>
        <w:t xml:space="preserve">[P2-bgp] peer 1.0.0.2 connect-interface LoopBack0 </w:t>
      </w:r>
    </w:p>
    <w:p w14:paraId="6F555D35" w14:textId="77777777" w:rsidR="005921CA" w:rsidRPr="006346DD" w:rsidRDefault="004178EE" w:rsidP="005921CA">
      <w:pPr>
        <w:pStyle w:val="2f2"/>
        <w:rPr>
          <w:rFonts w:cs="Huawei Sans"/>
        </w:rPr>
      </w:pPr>
      <w:r w:rsidRPr="006346DD">
        <w:rPr>
          <w:rFonts w:cs="Huawei Sans"/>
        </w:rPr>
        <w:t>[P2-bgp] peer 1.0.0.4 as-number 65001</w:t>
      </w:r>
    </w:p>
    <w:p w14:paraId="38E5A614" w14:textId="77777777" w:rsidR="005921CA" w:rsidRPr="006346DD" w:rsidRDefault="004178EE" w:rsidP="005921CA">
      <w:pPr>
        <w:pStyle w:val="2f2"/>
        <w:rPr>
          <w:rFonts w:cs="Huawei Sans"/>
        </w:rPr>
      </w:pPr>
      <w:r w:rsidRPr="006346DD">
        <w:rPr>
          <w:rFonts w:cs="Huawei Sans"/>
        </w:rPr>
        <w:t xml:space="preserve">[P2-bgp] peer 1.0.0.4 connect-interface LoopBack0 </w:t>
      </w:r>
    </w:p>
    <w:p w14:paraId="5D210F6D" w14:textId="77777777" w:rsidR="005921CA" w:rsidRPr="006346DD" w:rsidRDefault="005921CA" w:rsidP="005921CA">
      <w:pPr>
        <w:pStyle w:val="2f2"/>
        <w:rPr>
          <w:rFonts w:cs="Huawei Sans"/>
        </w:rPr>
      </w:pPr>
      <w:r w:rsidRPr="006346DD">
        <w:rPr>
          <w:rFonts w:cs="Huawei Sans"/>
        </w:rPr>
        <w:t>[P2-bgp] ipv4-family vpnv4</w:t>
      </w:r>
    </w:p>
    <w:p w14:paraId="5859B159" w14:textId="77777777" w:rsidR="005921CA" w:rsidRPr="006346DD" w:rsidRDefault="005921CA" w:rsidP="005921CA">
      <w:pPr>
        <w:pStyle w:val="2f2"/>
        <w:rPr>
          <w:rFonts w:cs="Huawei Sans"/>
        </w:rPr>
      </w:pPr>
      <w:r w:rsidRPr="006346DD">
        <w:rPr>
          <w:rFonts w:cs="Huawei Sans"/>
        </w:rPr>
        <w:t xml:space="preserve">[P2-bgp-af-vpnv4] </w:t>
      </w:r>
      <w:r w:rsidRPr="00AB07E9">
        <w:rPr>
          <w:rFonts w:cs="Huawei Sans"/>
          <w:color w:val="C7000B"/>
        </w:rPr>
        <w:t>undo policy vpn-target</w:t>
      </w:r>
    </w:p>
    <w:p w14:paraId="03F57AA1" w14:textId="77777777" w:rsidR="005921CA" w:rsidRPr="006346DD" w:rsidRDefault="005921CA" w:rsidP="005921CA">
      <w:pPr>
        <w:pStyle w:val="2f2"/>
        <w:rPr>
          <w:rFonts w:cs="Huawei Sans"/>
        </w:rPr>
      </w:pPr>
      <w:r w:rsidRPr="006346DD">
        <w:rPr>
          <w:rFonts w:cs="Huawei Sans"/>
        </w:rPr>
        <w:t>[P2-bgp-af-vpnv4] peer 1.0.0.2 enable</w:t>
      </w:r>
    </w:p>
    <w:p w14:paraId="7B6E170D"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49774023" w14:textId="77777777" w:rsidR="005921CA" w:rsidRPr="006346DD" w:rsidRDefault="005921CA" w:rsidP="005921CA">
      <w:pPr>
        <w:pStyle w:val="2f2"/>
        <w:rPr>
          <w:rFonts w:cs="Huawei Sans"/>
        </w:rPr>
      </w:pPr>
      <w:r w:rsidRPr="006346DD">
        <w:rPr>
          <w:rFonts w:cs="Huawei Sans"/>
        </w:rPr>
        <w:t>[P2-bgp-af-vpnv4] peer 1.0.0.2 reflect-client</w:t>
      </w:r>
    </w:p>
    <w:p w14:paraId="7EE466A3" w14:textId="77777777" w:rsidR="005921CA" w:rsidRPr="006346DD" w:rsidRDefault="005921CA" w:rsidP="005921CA">
      <w:pPr>
        <w:pStyle w:val="2f2"/>
        <w:rPr>
          <w:rFonts w:cs="Huawei Sans"/>
        </w:rPr>
      </w:pPr>
      <w:r w:rsidRPr="006346DD">
        <w:rPr>
          <w:rFonts w:cs="Huawei Sans"/>
        </w:rPr>
        <w:t>[P2-bgp-af-vpnv4] peer 1.0.0.4 enable</w:t>
      </w:r>
    </w:p>
    <w:p w14:paraId="1B4278F2"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6026ADF5" w14:textId="77777777" w:rsidR="005921CA" w:rsidRPr="006346DD" w:rsidRDefault="005921CA" w:rsidP="005921CA">
      <w:pPr>
        <w:pStyle w:val="2f2"/>
        <w:rPr>
          <w:rFonts w:cs="Huawei Sans"/>
        </w:rPr>
      </w:pPr>
      <w:r w:rsidRPr="006346DD">
        <w:rPr>
          <w:rFonts w:cs="Huawei Sans"/>
        </w:rPr>
        <w:t>[P2-bgp-af-vpnv4] peer 1.0.0.4 reflect-client</w:t>
      </w:r>
    </w:p>
    <w:p w14:paraId="46EC8C3C" w14:textId="34219045" w:rsidR="005921CA" w:rsidRPr="006346DD" w:rsidRDefault="005921CA" w:rsidP="00C67429">
      <w:pPr>
        <w:pStyle w:val="1f0"/>
        <w:rPr>
          <w:rFonts w:cs="Huawei Sans"/>
        </w:rPr>
      </w:pPr>
      <w:r w:rsidRPr="006346DD">
        <w:rPr>
          <w:rFonts w:cs="Huawei Sans"/>
        </w:rPr>
        <w:t xml:space="preserve">When configuring an RR, disable </w:t>
      </w:r>
      <w:r w:rsidR="007D1A22">
        <w:rPr>
          <w:rFonts w:cs="Huawei Sans"/>
        </w:rPr>
        <w:t>the RT check on VPNv4 routes</w:t>
      </w:r>
      <w:r w:rsidRPr="006346DD">
        <w:rPr>
          <w:rFonts w:cs="Huawei Sans"/>
        </w:rPr>
        <w:t>.</w:t>
      </w:r>
    </w:p>
    <w:p w14:paraId="77FFFB47" w14:textId="77777777" w:rsidR="005921CA" w:rsidRPr="006346DD" w:rsidRDefault="005921CA" w:rsidP="00C67429">
      <w:pPr>
        <w:pStyle w:val="1f0"/>
        <w:rPr>
          <w:rFonts w:cs="Huawei Sans"/>
        </w:rPr>
      </w:pPr>
      <w:r w:rsidRPr="006346DD">
        <w:rPr>
          <w:rFonts w:cs="Huawei Sans"/>
        </w:rPr>
        <w:t># Check the VPNv4 peer relationship status.</w:t>
      </w:r>
    </w:p>
    <w:p w14:paraId="3257D9E4" w14:textId="77777777" w:rsidR="005921CA" w:rsidRPr="006346DD" w:rsidRDefault="005921CA" w:rsidP="005921CA">
      <w:pPr>
        <w:pStyle w:val="2f2"/>
        <w:rPr>
          <w:rFonts w:cs="Huawei Sans"/>
        </w:rPr>
      </w:pPr>
      <w:r w:rsidRPr="006346DD">
        <w:rPr>
          <w:rFonts w:cs="Huawei Sans"/>
        </w:rPr>
        <w:t>[P2]display</w:t>
      </w:r>
      <w:r w:rsidRPr="006346DD">
        <w:rPr>
          <w:rFonts w:cs="Huawei Sans"/>
        </w:rPr>
        <w:tab/>
        <w:t>bgp</w:t>
      </w:r>
      <w:r w:rsidRPr="006346DD">
        <w:rPr>
          <w:rFonts w:cs="Huawei Sans"/>
        </w:rPr>
        <w:tab/>
        <w:t>vpnv4</w:t>
      </w:r>
      <w:r w:rsidRPr="006346DD">
        <w:rPr>
          <w:rFonts w:cs="Huawei Sans"/>
        </w:rPr>
        <w:tab/>
        <w:t>all peer</w:t>
      </w:r>
      <w:r w:rsidRPr="006346DD">
        <w:rPr>
          <w:rFonts w:cs="Huawei Sans"/>
        </w:rPr>
        <w:tab/>
      </w:r>
    </w:p>
    <w:p w14:paraId="6F4EC67C" w14:textId="77777777" w:rsidR="005921CA" w:rsidRPr="006346DD" w:rsidRDefault="005921CA" w:rsidP="005921CA">
      <w:pPr>
        <w:pStyle w:val="2f2"/>
        <w:rPr>
          <w:rFonts w:cs="Huawei Sans"/>
        </w:rPr>
      </w:pPr>
      <w:r w:rsidRPr="006346DD">
        <w:rPr>
          <w:rFonts w:cs="Huawei Sans"/>
        </w:rPr>
        <w:tab/>
      </w:r>
    </w:p>
    <w:p w14:paraId="3C2167E7" w14:textId="77777777" w:rsidR="005921CA" w:rsidRPr="006346DD" w:rsidRDefault="005921CA" w:rsidP="005921CA">
      <w:pPr>
        <w:pStyle w:val="2f2"/>
        <w:rPr>
          <w:rFonts w:cs="Huawei Sans"/>
        </w:rPr>
      </w:pPr>
      <w:r w:rsidRPr="006346DD">
        <w:rPr>
          <w:rFonts w:cs="Huawei Sans"/>
        </w:rPr>
        <w:tab/>
        <w:t xml:space="preserve">BGP </w:t>
      </w:r>
      <w:r w:rsidRPr="006346DD">
        <w:rPr>
          <w:rFonts w:cs="Huawei Sans"/>
        </w:rPr>
        <w:tab/>
        <w:t>local</w:t>
      </w:r>
      <w:r w:rsidRPr="006346DD">
        <w:rPr>
          <w:rFonts w:cs="Huawei Sans"/>
        </w:rPr>
        <w:tab/>
        <w:t xml:space="preserve"> router </w:t>
      </w:r>
      <w:r w:rsidRPr="006346DD">
        <w:rPr>
          <w:rFonts w:cs="Huawei Sans"/>
        </w:rPr>
        <w:tab/>
        <w:t>ID</w:t>
      </w:r>
      <w:r w:rsidRPr="006346DD">
        <w:rPr>
          <w:rFonts w:cs="Huawei Sans"/>
        </w:rPr>
        <w:tab/>
        <w:t>:</w:t>
      </w:r>
      <w:r w:rsidRPr="006346DD">
        <w:rPr>
          <w:rFonts w:cs="Huawei Sans"/>
        </w:rPr>
        <w:tab/>
        <w:t>1.0.0.6</w:t>
      </w:r>
    </w:p>
    <w:p w14:paraId="689BCF46" w14:textId="77777777" w:rsidR="005921CA" w:rsidRPr="006346DD" w:rsidRDefault="005921CA" w:rsidP="005921C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3C6B9FC6" w14:textId="77777777" w:rsidR="005921CA" w:rsidRPr="006346DD" w:rsidRDefault="005921CA" w:rsidP="005921C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2</w:t>
      </w:r>
    </w:p>
    <w:p w14:paraId="07DD45A0" w14:textId="77777777" w:rsidR="005921CA" w:rsidRPr="006346DD" w:rsidRDefault="005921CA" w:rsidP="005921CA">
      <w:pPr>
        <w:pStyle w:val="2f2"/>
        <w:rPr>
          <w:rFonts w:cs="Huawei Sans"/>
        </w:rPr>
      </w:pPr>
    </w:p>
    <w:p w14:paraId="4EC4C4AB" w14:textId="77777777" w:rsidR="005921CA" w:rsidRPr="006346DD" w:rsidRDefault="005921CA" w:rsidP="005921C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6DB9C124" w14:textId="77777777" w:rsidR="002240D3" w:rsidRPr="006346DD" w:rsidRDefault="002240D3" w:rsidP="00A004C9">
      <w:pPr>
        <w:pStyle w:val="2f2"/>
      </w:pPr>
      <w:r w:rsidRPr="006346DD">
        <w:rPr>
          <w:color w:val="C7000B"/>
        </w:rPr>
        <w:tab/>
      </w:r>
      <w:r w:rsidRPr="006346DD">
        <w:rPr>
          <w:color w:val="C7000B"/>
        </w:rPr>
        <w:tab/>
        <w:t>1.0.0.2</w:t>
      </w:r>
      <w:r w:rsidRPr="006346DD">
        <w:rPr>
          <w:color w:val="C7000B"/>
        </w:rPr>
        <w:tab/>
      </w:r>
      <w:r w:rsidRPr="006346DD">
        <w:tab/>
      </w:r>
      <w:r w:rsidRPr="006346DD">
        <w:tab/>
      </w:r>
      <w:r w:rsidRPr="006346DD">
        <w:tab/>
      </w:r>
      <w:r w:rsidRPr="006346DD">
        <w:tab/>
      </w:r>
      <w:r w:rsidRPr="006346DD">
        <w:tab/>
      </w:r>
      <w:r w:rsidRPr="006346DD">
        <w:tab/>
        <w:t>4</w:t>
      </w:r>
      <w:r w:rsidRPr="006346DD">
        <w:tab/>
      </w:r>
      <w:r w:rsidRPr="006346DD">
        <w:tab/>
      </w:r>
      <w:r w:rsidRPr="006346DD">
        <w:tab/>
      </w:r>
      <w:r w:rsidRPr="006346DD">
        <w:tab/>
      </w:r>
      <w:r w:rsidRPr="006346DD">
        <w:tab/>
      </w:r>
      <w:r w:rsidRPr="006346DD">
        <w:tab/>
        <w:t>65001</w:t>
      </w:r>
      <w:r w:rsidRPr="006346DD">
        <w:tab/>
      </w:r>
      <w:r w:rsidRPr="006346DD">
        <w:tab/>
      </w:r>
      <w:r w:rsidRPr="006346DD">
        <w:tab/>
      </w:r>
      <w:r w:rsidRPr="006346DD">
        <w:tab/>
      </w:r>
      <w:r w:rsidRPr="006346DD">
        <w:tab/>
      </w:r>
      <w:r w:rsidRPr="006346DD">
        <w:tab/>
      </w:r>
      <w:r w:rsidRPr="006346DD">
        <w:tab/>
        <w:t>58</w:t>
      </w:r>
      <w:r w:rsidRPr="006346DD">
        <w:tab/>
      </w:r>
      <w:r w:rsidRPr="006346DD">
        <w:tab/>
      </w:r>
      <w:r w:rsidRPr="006346DD">
        <w:tab/>
      </w:r>
      <w:r w:rsidRPr="006346DD">
        <w:tab/>
      </w:r>
      <w:r w:rsidRPr="006346DD">
        <w:tab/>
      </w:r>
      <w:r w:rsidRPr="006346DD">
        <w:tab/>
        <w:t>106</w:t>
      </w:r>
      <w:r w:rsidRPr="006346DD">
        <w:tab/>
      </w:r>
      <w:r w:rsidRPr="006346DD">
        <w:tab/>
      </w:r>
      <w:r w:rsidRPr="006346DD">
        <w:tab/>
      </w:r>
      <w:r w:rsidRPr="006346DD">
        <w:tab/>
      </w:r>
      <w:r w:rsidRPr="006346DD">
        <w:tab/>
        <w:t>0</w:t>
      </w:r>
      <w:r w:rsidRPr="006346DD">
        <w:tab/>
      </w:r>
      <w:r w:rsidRPr="006346DD">
        <w:tab/>
      </w:r>
      <w:r w:rsidRPr="006346DD">
        <w:tab/>
      </w:r>
      <w:r w:rsidRPr="006346DD">
        <w:tab/>
        <w:t>00:01:00</w:t>
      </w:r>
      <w:r w:rsidRPr="006346DD">
        <w:tab/>
      </w:r>
      <w:r w:rsidRPr="006346DD">
        <w:tab/>
      </w:r>
      <w:r w:rsidRPr="006346DD">
        <w:tab/>
      </w:r>
      <w:r w:rsidRPr="006346DD">
        <w:tab/>
        <w:t>Established</w:t>
      </w:r>
      <w:r w:rsidRPr="006346DD">
        <w:tab/>
      </w:r>
      <w:r w:rsidRPr="006346DD">
        <w:tab/>
      </w:r>
      <w:r w:rsidRPr="006346DD">
        <w:tab/>
      </w:r>
      <w:r w:rsidRPr="006346DD">
        <w:tab/>
      </w:r>
      <w:r w:rsidRPr="006346DD">
        <w:tab/>
      </w:r>
      <w:r w:rsidRPr="006346DD">
        <w:tab/>
      </w:r>
      <w:r w:rsidRPr="006346DD">
        <w:tab/>
      </w:r>
      <w:r w:rsidRPr="006346DD">
        <w:tab/>
        <w:t>1</w:t>
      </w:r>
    </w:p>
    <w:p w14:paraId="0A3366EF" w14:textId="77777777" w:rsidR="002240D3" w:rsidRPr="006346DD" w:rsidRDefault="002240D3" w:rsidP="00A004C9">
      <w:pPr>
        <w:pStyle w:val="2f2"/>
      </w:pPr>
      <w:r w:rsidRPr="006346DD">
        <w:tab/>
      </w:r>
      <w:r w:rsidRPr="006346DD">
        <w:tab/>
      </w:r>
      <w:r w:rsidRPr="006346DD">
        <w:rPr>
          <w:color w:val="C7000B"/>
        </w:rPr>
        <w:t>1.0.0.4</w:t>
      </w:r>
      <w:r w:rsidRPr="006346DD">
        <w:rPr>
          <w:color w:val="C7000B"/>
        </w:rPr>
        <w:tab/>
      </w:r>
      <w:r w:rsidRPr="006346DD">
        <w:tab/>
      </w:r>
      <w:r w:rsidRPr="006346DD">
        <w:tab/>
      </w:r>
      <w:r w:rsidRPr="006346DD">
        <w:tab/>
      </w:r>
      <w:r w:rsidRPr="006346DD">
        <w:tab/>
      </w:r>
      <w:r w:rsidRPr="006346DD">
        <w:tab/>
      </w:r>
      <w:r w:rsidRPr="006346DD">
        <w:tab/>
        <w:t>4</w:t>
      </w:r>
      <w:r w:rsidRPr="006346DD">
        <w:tab/>
      </w:r>
      <w:r w:rsidRPr="006346DD">
        <w:tab/>
      </w:r>
      <w:r w:rsidRPr="006346DD">
        <w:tab/>
      </w:r>
      <w:r w:rsidRPr="006346DD">
        <w:tab/>
      </w:r>
      <w:r w:rsidRPr="006346DD">
        <w:tab/>
      </w:r>
      <w:r w:rsidRPr="006346DD">
        <w:tab/>
        <w:t>65001</w:t>
      </w:r>
      <w:r w:rsidRPr="006346DD">
        <w:tab/>
      </w:r>
      <w:r w:rsidRPr="006346DD">
        <w:tab/>
      </w:r>
      <w:r w:rsidRPr="006346DD">
        <w:tab/>
      </w:r>
      <w:r w:rsidRPr="006346DD">
        <w:tab/>
      </w:r>
      <w:r w:rsidRPr="006346DD">
        <w:tab/>
      </w:r>
      <w:r w:rsidRPr="006346DD">
        <w:tab/>
      </w:r>
      <w:r w:rsidRPr="006346DD">
        <w:tab/>
        <w:t>52</w:t>
      </w:r>
      <w:r w:rsidRPr="006346DD">
        <w:tab/>
      </w:r>
      <w:r w:rsidRPr="006346DD">
        <w:tab/>
      </w:r>
      <w:r w:rsidRPr="006346DD">
        <w:tab/>
      </w:r>
      <w:r w:rsidRPr="006346DD">
        <w:tab/>
      </w:r>
      <w:r w:rsidRPr="006346DD">
        <w:tab/>
      </w:r>
      <w:r w:rsidRPr="006346DD">
        <w:tab/>
        <w:t>154</w:t>
      </w:r>
      <w:r w:rsidRPr="006346DD">
        <w:tab/>
      </w:r>
      <w:r w:rsidRPr="006346DD">
        <w:tab/>
      </w:r>
      <w:r w:rsidRPr="006346DD">
        <w:tab/>
      </w:r>
      <w:r w:rsidRPr="006346DD">
        <w:tab/>
      </w:r>
      <w:r w:rsidRPr="006346DD">
        <w:tab/>
        <w:t>0</w:t>
      </w:r>
      <w:r w:rsidRPr="006346DD">
        <w:tab/>
      </w:r>
      <w:r w:rsidRPr="006346DD">
        <w:tab/>
      </w:r>
      <w:r w:rsidRPr="006346DD">
        <w:tab/>
      </w:r>
      <w:r w:rsidRPr="006346DD">
        <w:tab/>
        <w:t>00:03:03</w:t>
      </w:r>
      <w:r w:rsidRPr="006346DD">
        <w:tab/>
      </w:r>
      <w:r w:rsidRPr="006346DD">
        <w:tab/>
      </w:r>
      <w:r w:rsidRPr="006346DD">
        <w:tab/>
      </w:r>
      <w:r w:rsidRPr="006346DD">
        <w:tab/>
        <w:t>Established</w:t>
      </w:r>
      <w:r w:rsidRPr="006346DD">
        <w:tab/>
      </w:r>
      <w:r w:rsidRPr="006346DD">
        <w:tab/>
      </w:r>
      <w:r w:rsidRPr="006346DD">
        <w:tab/>
      </w:r>
      <w:r w:rsidRPr="006346DD">
        <w:tab/>
      </w:r>
      <w:r w:rsidRPr="006346DD">
        <w:tab/>
      </w:r>
      <w:r w:rsidRPr="006346DD">
        <w:tab/>
      </w:r>
      <w:r w:rsidRPr="006346DD">
        <w:tab/>
      </w:r>
      <w:r w:rsidRPr="006346DD">
        <w:tab/>
        <w:t>0</w:t>
      </w:r>
    </w:p>
    <w:p w14:paraId="7100A52E" w14:textId="77777777" w:rsidR="005921CA" w:rsidRPr="006346DD" w:rsidRDefault="005921CA" w:rsidP="00C67429">
      <w:pPr>
        <w:pStyle w:val="1f0"/>
        <w:rPr>
          <w:rFonts w:cs="Huawei Sans"/>
        </w:rPr>
      </w:pPr>
      <w:r w:rsidRPr="006346DD">
        <w:rPr>
          <w:rFonts w:cs="Huawei Sans"/>
        </w:rPr>
        <w:t>P2 has established MP-BGP VBNv4 peer relationships with PE2 and PE4.</w:t>
      </w:r>
    </w:p>
    <w:p w14:paraId="310D80EE" w14:textId="77777777" w:rsidR="005921CA" w:rsidRPr="006346DD" w:rsidRDefault="005921CA" w:rsidP="00C67429">
      <w:pPr>
        <w:pStyle w:val="1f0"/>
        <w:rPr>
          <w:rFonts w:cs="Huawei Sans"/>
        </w:rPr>
      </w:pPr>
      <w:r w:rsidRPr="006346DD">
        <w:rPr>
          <w:rFonts w:cs="Huawei Sans"/>
        </w:rPr>
        <w:t># Import the direct routes of Loopback1 to BGP.</w:t>
      </w:r>
    </w:p>
    <w:p w14:paraId="6E17F1F1" w14:textId="77777777" w:rsidR="005921CA" w:rsidRPr="006346DD" w:rsidRDefault="005921CA" w:rsidP="005921CA">
      <w:pPr>
        <w:pStyle w:val="2f2"/>
        <w:rPr>
          <w:rFonts w:cs="Huawei Sans"/>
        </w:rPr>
      </w:pPr>
      <w:r w:rsidRPr="006346DD">
        <w:rPr>
          <w:rFonts w:cs="Huawei Sans"/>
        </w:rPr>
        <w:t>[PE2]bgp 65001</w:t>
      </w:r>
    </w:p>
    <w:p w14:paraId="27A98F55" w14:textId="77777777" w:rsidR="005921CA" w:rsidRPr="006346DD" w:rsidRDefault="005921CA" w:rsidP="005921CA">
      <w:pPr>
        <w:pStyle w:val="2f2"/>
        <w:rPr>
          <w:rFonts w:cs="Huawei Sans"/>
        </w:rPr>
      </w:pPr>
      <w:r w:rsidRPr="006346DD">
        <w:rPr>
          <w:rFonts w:cs="Huawei Sans"/>
        </w:rPr>
        <w:t>[PE2-bgp]ipv4-family vpn-instance vpna</w:t>
      </w:r>
    </w:p>
    <w:p w14:paraId="2EEC6F32" w14:textId="77777777" w:rsidR="005921CA" w:rsidRPr="006346DD" w:rsidRDefault="005921CA" w:rsidP="005921CA">
      <w:pPr>
        <w:pStyle w:val="2f2"/>
        <w:rPr>
          <w:rFonts w:cs="Huawei Sans"/>
        </w:rPr>
      </w:pPr>
      <w:r w:rsidRPr="006346DD">
        <w:rPr>
          <w:rFonts w:cs="Huawei Sans"/>
        </w:rPr>
        <w:t xml:space="preserve">[PE2-bgp-vpna] import-route direct </w:t>
      </w:r>
    </w:p>
    <w:p w14:paraId="3F72974C" w14:textId="77777777" w:rsidR="005921CA" w:rsidRPr="006346DD" w:rsidRDefault="005921CA" w:rsidP="00C67429">
      <w:pPr>
        <w:pStyle w:val="1f0"/>
        <w:rPr>
          <w:rFonts w:cs="Huawei Sans"/>
        </w:rPr>
      </w:pPr>
    </w:p>
    <w:p w14:paraId="2A23190D" w14:textId="77777777" w:rsidR="005921CA" w:rsidRPr="006346DD" w:rsidRDefault="005921CA" w:rsidP="005921CA">
      <w:pPr>
        <w:pStyle w:val="2f2"/>
        <w:rPr>
          <w:rFonts w:cs="Huawei Sans"/>
        </w:rPr>
      </w:pPr>
      <w:r w:rsidRPr="006346DD">
        <w:rPr>
          <w:rFonts w:cs="Huawei Sans"/>
        </w:rPr>
        <w:t>[PE4]bgp 65001</w:t>
      </w:r>
    </w:p>
    <w:p w14:paraId="1F84C46B" w14:textId="77777777" w:rsidR="005921CA" w:rsidRPr="006346DD" w:rsidRDefault="005921CA" w:rsidP="005921CA">
      <w:pPr>
        <w:pStyle w:val="2f2"/>
        <w:rPr>
          <w:rFonts w:cs="Huawei Sans"/>
        </w:rPr>
      </w:pPr>
      <w:r w:rsidRPr="006346DD">
        <w:rPr>
          <w:rFonts w:cs="Huawei Sans"/>
        </w:rPr>
        <w:t>[PE4-bgp]ipv4-family vpn-instance vpna</w:t>
      </w:r>
    </w:p>
    <w:p w14:paraId="436FF54B" w14:textId="77777777" w:rsidR="005921CA" w:rsidRPr="006346DD" w:rsidRDefault="005921CA" w:rsidP="005921CA">
      <w:pPr>
        <w:pStyle w:val="2f2"/>
        <w:rPr>
          <w:rFonts w:cs="Huawei Sans"/>
        </w:rPr>
      </w:pPr>
      <w:r w:rsidRPr="006346DD">
        <w:rPr>
          <w:rFonts w:cs="Huawei Sans"/>
        </w:rPr>
        <w:t xml:space="preserve">[PE4-bgp-vpna] import-route direct </w:t>
      </w:r>
    </w:p>
    <w:p w14:paraId="6AB84489" w14:textId="77777777" w:rsidR="005921CA" w:rsidRPr="006346DD" w:rsidRDefault="005921CA" w:rsidP="00C67429">
      <w:pPr>
        <w:pStyle w:val="1f0"/>
        <w:rPr>
          <w:rFonts w:cs="Huawei Sans"/>
        </w:rPr>
      </w:pPr>
      <w:r w:rsidRPr="006346DD">
        <w:rPr>
          <w:rFonts w:cs="Huawei Sans"/>
        </w:rPr>
        <w:t># Check VPNv4 routes on PE2.</w:t>
      </w:r>
    </w:p>
    <w:p w14:paraId="3A2A22B9" w14:textId="77777777" w:rsidR="005921CA" w:rsidRPr="006346DD" w:rsidRDefault="005921CA" w:rsidP="005921CA">
      <w:pPr>
        <w:pStyle w:val="2f2"/>
        <w:rPr>
          <w:rFonts w:cs="Huawei Sans"/>
        </w:rPr>
      </w:pPr>
      <w:r w:rsidRPr="006346DD">
        <w:rPr>
          <w:rFonts w:cs="Huawei Sans"/>
        </w:rPr>
        <w:t>[PE2]display bgp</w:t>
      </w:r>
      <w:r w:rsidRPr="006346DD">
        <w:rPr>
          <w:rFonts w:cs="Huawei Sans"/>
        </w:rPr>
        <w:tab/>
        <w:t>vpnv4</w:t>
      </w:r>
      <w:r w:rsidRPr="006346DD">
        <w:rPr>
          <w:rFonts w:cs="Huawei Sans"/>
        </w:rPr>
        <w:tab/>
        <w:t>all</w:t>
      </w:r>
      <w:r w:rsidRPr="006346DD">
        <w:rPr>
          <w:rFonts w:cs="Huawei Sans"/>
        </w:rPr>
        <w:tab/>
        <w:t xml:space="preserve">routing-table </w:t>
      </w:r>
      <w:r w:rsidRPr="006346DD">
        <w:rPr>
          <w:rFonts w:cs="Huawei Sans"/>
        </w:rPr>
        <w:tab/>
        <w:t>|</w:t>
      </w:r>
      <w:r w:rsidRPr="006346DD">
        <w:rPr>
          <w:rFonts w:cs="Huawei Sans"/>
        </w:rPr>
        <w:tab/>
        <w:t>include</w:t>
      </w:r>
      <w:r w:rsidRPr="006346DD">
        <w:rPr>
          <w:rFonts w:cs="Huawei Sans"/>
        </w:rPr>
        <w:tab/>
        <w:t>10.4.4.4</w:t>
      </w:r>
    </w:p>
    <w:p w14:paraId="7D82DCB5" w14:textId="77777777" w:rsidR="00764505" w:rsidRPr="006346DD" w:rsidRDefault="00764505" w:rsidP="00764505">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205A133A" w14:textId="77777777" w:rsidR="00764505" w:rsidRPr="006346DD" w:rsidRDefault="00764505" w:rsidP="00764505">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3AA05B22" w14:textId="77777777" w:rsidR="00764505" w:rsidRPr="006346DD" w:rsidRDefault="00764505" w:rsidP="00764505">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34D4F0A2" w14:textId="77777777" w:rsidR="00764505" w:rsidRPr="006346DD" w:rsidRDefault="00764505" w:rsidP="00764505">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38B93F83" w14:textId="7D547150" w:rsidR="00764505" w:rsidRPr="00123A24" w:rsidRDefault="00764505" w:rsidP="00123A24">
      <w:pPr>
        <w:pStyle w:val="2f2"/>
      </w:pPr>
      <w:r w:rsidRPr="006346DD">
        <w:tab/>
        <w:t>RPKI</w:t>
      </w:r>
      <w:r w:rsidRPr="006346DD">
        <w:tab/>
        <w:t>validation</w:t>
      </w:r>
      <w:r w:rsidRPr="006346DD">
        <w:tab/>
        <w:t xml:space="preserve">codes: </w:t>
      </w:r>
      <w:r w:rsidRPr="006346DD">
        <w:tab/>
        <w:t>V</w:t>
      </w:r>
      <w:r w:rsidRPr="006346DD">
        <w:tab/>
        <w:t>-</w:t>
      </w:r>
      <w:r w:rsidRPr="006346DD">
        <w:tab/>
        <w:t>valid,</w:t>
      </w:r>
      <w:r w:rsidRPr="006346DD">
        <w:tab/>
        <w:t>I</w:t>
      </w:r>
      <w:r w:rsidRPr="006346DD">
        <w:tab/>
        <w:t>-</w:t>
      </w:r>
      <w:r w:rsidRPr="006346DD">
        <w:tab/>
        <w:t>invalid,</w:t>
      </w:r>
      <w:r w:rsidRPr="006346DD">
        <w:tab/>
        <w:t>N</w:t>
      </w:r>
      <w:r w:rsidRPr="006346DD">
        <w:tab/>
        <w:t>-</w:t>
      </w:r>
      <w:r w:rsidRPr="006346DD">
        <w:tab/>
        <w:t>not-found</w:t>
      </w:r>
    </w:p>
    <w:p w14:paraId="35C64CBF" w14:textId="77777777" w:rsidR="00764505" w:rsidRPr="00F66940" w:rsidRDefault="00764505" w:rsidP="00F66940">
      <w:pPr>
        <w:pStyle w:val="2f2"/>
      </w:pPr>
      <w:r w:rsidRPr="00F66940">
        <w:tab/>
        <w:t>Total</w:t>
      </w:r>
      <w:r w:rsidRPr="00F66940">
        <w:tab/>
        <w:t>number</w:t>
      </w:r>
      <w:r w:rsidRPr="00F66940">
        <w:tab/>
        <w:t>of</w:t>
      </w:r>
      <w:r w:rsidRPr="00F66940">
        <w:tab/>
        <w:t>routes</w:t>
      </w:r>
      <w:r w:rsidRPr="00F66940">
        <w:tab/>
        <w:t>from</w:t>
      </w:r>
      <w:r w:rsidRPr="00F66940">
        <w:tab/>
        <w:t>all</w:t>
      </w:r>
      <w:r w:rsidRPr="00F66940">
        <w:tab/>
        <w:t xml:space="preserve">PE: </w:t>
      </w:r>
      <w:r w:rsidRPr="00F66940">
        <w:tab/>
        <w:t>3</w:t>
      </w:r>
    </w:p>
    <w:p w14:paraId="137B1228" w14:textId="77777777" w:rsidR="00764505" w:rsidRPr="00F66940" w:rsidRDefault="00764505" w:rsidP="00F66940">
      <w:pPr>
        <w:pStyle w:val="2f2"/>
      </w:pPr>
      <w:r w:rsidRPr="00F66940">
        <w:tab/>
        <w:t>Route</w:t>
      </w:r>
      <w:r w:rsidRPr="00F66940">
        <w:tab/>
        <w:t xml:space="preserve">Distinguisher: </w:t>
      </w:r>
      <w:r w:rsidRPr="00F66940">
        <w:tab/>
        <w:t>100:20</w:t>
      </w:r>
    </w:p>
    <w:p w14:paraId="7374490B" w14:textId="77777777" w:rsidR="00764505" w:rsidRPr="006346DD" w:rsidRDefault="00764505" w:rsidP="00764505">
      <w:pPr>
        <w:pStyle w:val="2f2"/>
        <w:rPr>
          <w:rFonts w:cs="Huawei Sans"/>
        </w:rPr>
      </w:pPr>
    </w:p>
    <w:p w14:paraId="4F2313E5" w14:textId="77777777" w:rsidR="00764505" w:rsidRPr="006346DD" w:rsidRDefault="00764505" w:rsidP="00764505">
      <w:pPr>
        <w:pStyle w:val="2f2"/>
        <w:rPr>
          <w:rFonts w:cs="Huawei Sans"/>
        </w:rPr>
      </w:pPr>
    </w:p>
    <w:p w14:paraId="0FBF1D6C" w14:textId="77777777" w:rsidR="00764505" w:rsidRPr="006346DD" w:rsidRDefault="00764505" w:rsidP="00764505">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31D87AEC" w14:textId="77777777" w:rsidR="00764505" w:rsidRPr="006346DD" w:rsidRDefault="00764505" w:rsidP="00764505">
      <w:pPr>
        <w:pStyle w:val="2f2"/>
        <w:rPr>
          <w:rFonts w:cs="Huawei Sans"/>
        </w:rPr>
      </w:pPr>
    </w:p>
    <w:p w14:paraId="58F07C89" w14:textId="77777777" w:rsidR="00764505" w:rsidRPr="006346DD" w:rsidRDefault="00764505" w:rsidP="00764505">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1CE67494" w14:textId="77777777" w:rsidR="00764505" w:rsidRPr="006346DD" w:rsidRDefault="00764505" w:rsidP="00764505">
      <w:pPr>
        <w:pStyle w:val="2f2"/>
        <w:rPr>
          <w:rFonts w:cs="Huawei Sans"/>
        </w:rPr>
      </w:pPr>
    </w:p>
    <w:p w14:paraId="50131F51" w14:textId="77777777" w:rsidR="00764505" w:rsidRPr="006346DD" w:rsidRDefault="00764505" w:rsidP="00764505">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08A54032" w14:textId="77777777" w:rsidR="00764505" w:rsidRPr="006346DD" w:rsidRDefault="00764505" w:rsidP="00764505">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469C6281" w14:textId="77777777" w:rsidR="00764505" w:rsidRPr="006346DD" w:rsidRDefault="00764505" w:rsidP="00764505">
      <w:pPr>
        <w:pStyle w:val="2f2"/>
        <w:rPr>
          <w:rFonts w:cs="Huawei Sans"/>
        </w:rPr>
      </w:pPr>
    </w:p>
    <w:p w14:paraId="787BCC5F" w14:textId="77777777" w:rsidR="00764505" w:rsidRPr="006346DD" w:rsidRDefault="00764505" w:rsidP="00764505">
      <w:pPr>
        <w:pStyle w:val="2f2"/>
        <w:rPr>
          <w:rFonts w:cs="Huawei Sans"/>
        </w:rPr>
      </w:pPr>
      <w:r w:rsidRPr="006346DD">
        <w:rPr>
          <w:rFonts w:cs="Huawei Sans"/>
        </w:rPr>
        <w:tab/>
        <w:t>VPN-Instance</w:t>
      </w:r>
      <w:r w:rsidRPr="006346DD">
        <w:rPr>
          <w:rFonts w:cs="Huawei Sans"/>
        </w:rPr>
        <w:tab/>
        <w:t>vpna,</w:t>
      </w:r>
      <w:r w:rsidRPr="006346DD">
        <w:rPr>
          <w:rFonts w:cs="Huawei Sans"/>
        </w:rPr>
        <w:tab/>
        <w:t>Router</w:t>
      </w:r>
      <w:r w:rsidRPr="006346DD">
        <w:rPr>
          <w:rFonts w:cs="Huawei Sans"/>
        </w:rPr>
        <w:tab/>
        <w:t>ID</w:t>
      </w:r>
      <w:r w:rsidRPr="006346DD">
        <w:rPr>
          <w:rFonts w:cs="Huawei Sans"/>
        </w:rPr>
        <w:tab/>
        <w:t>1.0.0.2:</w:t>
      </w:r>
    </w:p>
    <w:p w14:paraId="405C4CBA" w14:textId="77777777" w:rsidR="00764505" w:rsidRPr="006346DD" w:rsidRDefault="00764505" w:rsidP="00764505">
      <w:pPr>
        <w:pStyle w:val="2f2"/>
        <w:rPr>
          <w:rFonts w:cs="Huawei Sans"/>
        </w:rPr>
      </w:pPr>
    </w:p>
    <w:p w14:paraId="2FF84AEC" w14:textId="77777777" w:rsidR="00764505" w:rsidRPr="006346DD" w:rsidRDefault="00764505" w:rsidP="00764505">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3</w:t>
      </w:r>
    </w:p>
    <w:p w14:paraId="635F00EC" w14:textId="77777777" w:rsidR="00764505" w:rsidRPr="006346DD" w:rsidRDefault="00764505" w:rsidP="00764505">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4EB3389F" w14:textId="77777777" w:rsidR="00764505" w:rsidRPr="006346DD" w:rsidRDefault="00764505" w:rsidP="00764505">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ab/>
        <w:t>10.4.4.4/32</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4C901243" w14:textId="77777777" w:rsidR="005921CA" w:rsidRPr="006346DD" w:rsidRDefault="005921CA" w:rsidP="00C67429">
      <w:pPr>
        <w:pStyle w:val="1f0"/>
        <w:rPr>
          <w:rFonts w:cs="Huawei Sans"/>
        </w:rPr>
      </w:pPr>
      <w:r w:rsidRPr="006346DD">
        <w:rPr>
          <w:rFonts w:cs="Huawei Sans"/>
        </w:rPr>
        <w:t>PE2 has learned the VPNv4 route from PE4 through MP-BGP.</w:t>
      </w:r>
    </w:p>
    <w:p w14:paraId="4E1980C3" w14:textId="77777777" w:rsidR="005921CA" w:rsidRPr="006346DD" w:rsidRDefault="005921CA" w:rsidP="00C67429">
      <w:pPr>
        <w:pStyle w:val="1f0"/>
        <w:rPr>
          <w:rFonts w:cs="Huawei Sans"/>
        </w:rPr>
      </w:pPr>
    </w:p>
    <w:p w14:paraId="436D8C4F" w14:textId="77777777" w:rsidR="005921CA" w:rsidRPr="006346DD" w:rsidRDefault="005921CA" w:rsidP="00C67429">
      <w:pPr>
        <w:pStyle w:val="1f0"/>
        <w:rPr>
          <w:rFonts w:cs="Huawei Sans"/>
        </w:rPr>
      </w:pPr>
      <w:r w:rsidRPr="006346DD">
        <w:rPr>
          <w:rFonts w:cs="Huawei Sans"/>
        </w:rPr>
        <w:t># Check the IP routing table on PE2.</w:t>
      </w:r>
    </w:p>
    <w:p w14:paraId="5CAC99E0" w14:textId="77777777" w:rsidR="00037412" w:rsidRPr="006346DD" w:rsidRDefault="00F26450" w:rsidP="00037412">
      <w:pPr>
        <w:pStyle w:val="2f2"/>
        <w:rPr>
          <w:rFonts w:cs="Huawei Sans"/>
        </w:rPr>
      </w:pPr>
      <w:r w:rsidRPr="006346DD">
        <w:rPr>
          <w:rFonts w:cs="Huawei Sans"/>
        </w:rPr>
        <w:t>[PE2]display ip routing-table vpn-instance vpna</w:t>
      </w:r>
      <w:r w:rsidRPr="006346DD">
        <w:rPr>
          <w:rFonts w:cs="Huawei Sans"/>
        </w:rPr>
        <w:tab/>
      </w:r>
    </w:p>
    <w:p w14:paraId="649804C8" w14:textId="77777777" w:rsidR="00037412" w:rsidRPr="006346DD" w:rsidRDefault="00037412" w:rsidP="00037412">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36FC67C4" w14:textId="77777777" w:rsidR="00037412" w:rsidRPr="006346DD" w:rsidRDefault="00037412" w:rsidP="00037412">
      <w:pPr>
        <w:pStyle w:val="2f2"/>
        <w:rPr>
          <w:rFonts w:cs="Huawei Sans"/>
        </w:rPr>
      </w:pPr>
      <w:r w:rsidRPr="006346DD">
        <w:rPr>
          <w:rFonts w:cs="Huawei Sans"/>
        </w:rPr>
        <w:t>------------------------------------------------------------------------------</w:t>
      </w:r>
    </w:p>
    <w:p w14:paraId="0C258E64" w14:textId="77777777" w:rsidR="00037412" w:rsidRPr="006346DD" w:rsidRDefault="00037412" w:rsidP="00037412">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17D4510C"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735EE1C" w14:textId="77777777" w:rsidR="00037412" w:rsidRPr="006346DD" w:rsidRDefault="00037412" w:rsidP="00037412">
      <w:pPr>
        <w:pStyle w:val="2f2"/>
        <w:rPr>
          <w:rFonts w:cs="Huawei Sans"/>
        </w:rPr>
      </w:pPr>
    </w:p>
    <w:p w14:paraId="7AFC7D36" w14:textId="77777777" w:rsidR="00037412" w:rsidRPr="006346DD" w:rsidRDefault="00037412" w:rsidP="00037412">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435C870A"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4FB55F60"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color w:val="C7000B"/>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GigabitEthernet0/3/1</w:t>
      </w:r>
    </w:p>
    <w:p w14:paraId="7C18D06B"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F00A450" w14:textId="77777777" w:rsidR="00764505" w:rsidRPr="006346DD" w:rsidRDefault="00037412" w:rsidP="00037412">
      <w:pPr>
        <w:pStyle w:val="2f2"/>
        <w:rPr>
          <w:rFonts w:cs="Huawei Sans"/>
        </w:rPr>
      </w:pPr>
      <w:r w:rsidRPr="006346DD">
        <w:rPr>
          <w:rFonts w:cs="Huawei Sans"/>
        </w:rPr>
        <w:t>255.255.255.255/32</w:t>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36AC6C40" w14:textId="77777777" w:rsidR="005921CA" w:rsidRPr="006346DD" w:rsidRDefault="005921CA" w:rsidP="00C67429">
      <w:pPr>
        <w:pStyle w:val="1f0"/>
        <w:rPr>
          <w:rFonts w:cs="Huawei Sans"/>
        </w:rPr>
      </w:pPr>
      <w:r w:rsidRPr="006346DD">
        <w:rPr>
          <w:rFonts w:cs="Huawei Sans"/>
        </w:rPr>
        <w:t>The route to the network segment of the remote CE has been loaded to the VPN instance routing table on PE2.</w:t>
      </w:r>
    </w:p>
    <w:p w14:paraId="0FC1AF44" w14:textId="77777777" w:rsidR="005921CA" w:rsidRPr="006346DD" w:rsidRDefault="005921CA" w:rsidP="00C67429">
      <w:pPr>
        <w:pStyle w:val="1f0"/>
        <w:rPr>
          <w:rFonts w:cs="Huawei Sans"/>
        </w:rPr>
      </w:pPr>
    </w:p>
    <w:p w14:paraId="0E2F3B2C" w14:textId="77777777" w:rsidR="007D1A22" w:rsidRDefault="007D1A22" w:rsidP="007D1A22">
      <w:pPr>
        <w:pStyle w:val="1f0"/>
      </w:pPr>
      <w:r>
        <w:t># Check route details.</w:t>
      </w:r>
    </w:p>
    <w:p w14:paraId="46D26DC3" w14:textId="77777777" w:rsidR="005921CA" w:rsidRPr="006346DD" w:rsidRDefault="005921CA" w:rsidP="005921CA">
      <w:pPr>
        <w:pStyle w:val="2f2"/>
        <w:rPr>
          <w:rFonts w:cs="Huawei Sans"/>
        </w:rPr>
      </w:pPr>
      <w:r w:rsidRPr="006346DD">
        <w:rPr>
          <w:rFonts w:cs="Huawei Sans"/>
        </w:rPr>
        <w:t>[PE2]display ip routing-table vpn-instance vpna 10.4.4.4 verbose</w:t>
      </w:r>
      <w:r w:rsidRPr="006346DD">
        <w:rPr>
          <w:rFonts w:cs="Huawei Sans"/>
        </w:rPr>
        <w:tab/>
      </w:r>
    </w:p>
    <w:p w14:paraId="11C9AAEF" w14:textId="77777777" w:rsidR="00037412" w:rsidRPr="006346DD" w:rsidRDefault="00037412" w:rsidP="00037412">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00AF452E" w14:textId="77777777" w:rsidR="00037412" w:rsidRPr="006346DD" w:rsidRDefault="00037412" w:rsidP="00037412">
      <w:pPr>
        <w:pStyle w:val="2f2"/>
        <w:rPr>
          <w:rFonts w:cs="Huawei Sans"/>
        </w:rPr>
      </w:pPr>
      <w:r w:rsidRPr="006346DD">
        <w:rPr>
          <w:rFonts w:cs="Huawei Sans"/>
        </w:rPr>
        <w:t>------------------------------------------------------------------------------</w:t>
      </w:r>
    </w:p>
    <w:p w14:paraId="5EFDAB95" w14:textId="77777777" w:rsidR="00037412" w:rsidRPr="006346DD" w:rsidRDefault="00037412" w:rsidP="00037412">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44AC63F9" w14:textId="77777777" w:rsidR="00037412" w:rsidRPr="006346DD" w:rsidRDefault="00037412" w:rsidP="00037412">
      <w:pPr>
        <w:pStyle w:val="2f2"/>
        <w:rPr>
          <w:rFonts w:cs="Huawei Sans"/>
        </w:rPr>
      </w:pPr>
      <w:r w:rsidRPr="006346DD">
        <w:rPr>
          <w:rFonts w:cs="Huawei Sans"/>
        </w:rPr>
        <w:t>Summary</w:t>
      </w:r>
      <w:r w:rsidRPr="006346DD">
        <w:rPr>
          <w:rFonts w:cs="Huawei Sans"/>
        </w:rPr>
        <w:tab/>
        <w:t>Count</w:t>
      </w:r>
      <w:r w:rsidRPr="006346DD">
        <w:rPr>
          <w:rFonts w:cs="Huawei Sans"/>
        </w:rPr>
        <w:tab/>
        <w:t>:</w:t>
      </w:r>
      <w:r w:rsidRPr="006346DD">
        <w:rPr>
          <w:rFonts w:cs="Huawei Sans"/>
        </w:rPr>
        <w:tab/>
        <w:t>1</w:t>
      </w:r>
    </w:p>
    <w:p w14:paraId="24841B87" w14:textId="77777777" w:rsidR="00037412" w:rsidRPr="006346DD" w:rsidRDefault="00037412" w:rsidP="00037412">
      <w:pPr>
        <w:pStyle w:val="2f2"/>
        <w:rPr>
          <w:rFonts w:cs="Huawei Sans"/>
        </w:rPr>
      </w:pPr>
    </w:p>
    <w:p w14:paraId="7B20DC3C" w14:textId="77777777" w:rsidR="00037412" w:rsidRPr="006346DD" w:rsidRDefault="00037412" w:rsidP="00037412">
      <w:pPr>
        <w:pStyle w:val="2f2"/>
        <w:rPr>
          <w:rFonts w:cs="Huawei Sans"/>
        </w:rPr>
      </w:pPr>
      <w:r w:rsidRPr="006346DD">
        <w:rPr>
          <w:rFonts w:cs="Huawei Sans"/>
        </w:rPr>
        <w:t xml:space="preserve">Destination: </w:t>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6ADF3F7"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Protocol: </w:t>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Process</w:t>
      </w:r>
      <w:r w:rsidRPr="006346DD">
        <w:rPr>
          <w:rFonts w:cs="Huawei Sans"/>
        </w:rPr>
        <w:tab/>
        <w:t>ID</w:t>
      </w:r>
      <w:r w:rsidRPr="006346DD">
        <w:rPr>
          <w:rFonts w:cs="Huawei Sans"/>
        </w:rPr>
        <w:tab/>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A752279"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t xml:space="preserve">Preference: </w:t>
      </w:r>
      <w:r w:rsidRPr="006346DD">
        <w:rPr>
          <w:rFonts w:cs="Huawei Sans"/>
        </w:rPr>
        <w:tab/>
      </w:r>
      <w:r w:rsidRPr="006346DD">
        <w:rPr>
          <w:rFonts w:cs="Huawei Sans"/>
        </w:rPr>
        <w:tab/>
        <w:t>255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AB84A56"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NextHop: </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Neighbour</w:t>
      </w:r>
      <w:r w:rsidRPr="006346DD">
        <w:rPr>
          <w:rFonts w:cs="Huawei Sans"/>
        </w:rPr>
        <w:tab/>
        <w:t>:</w:t>
      </w:r>
      <w:r w:rsidRPr="006346DD">
        <w:rPr>
          <w:rFonts w:cs="Huawei Sans"/>
        </w:rPr>
        <w:tab/>
        <w:t>1.0.0.6</w:t>
      </w:r>
    </w:p>
    <w:p w14:paraId="5B087891"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State: </w:t>
      </w:r>
      <w:r w:rsidRPr="006346DD">
        <w:rPr>
          <w:rFonts w:cs="Huawei Sans"/>
        </w:rPr>
        <w:tab/>
      </w:r>
      <w:r w:rsidRPr="006346DD">
        <w:rPr>
          <w:rFonts w:cs="Huawei Sans"/>
        </w:rPr>
        <w:tab/>
        <w:t>Active</w:t>
      </w:r>
      <w:r w:rsidRPr="006346DD">
        <w:rPr>
          <w:rFonts w:cs="Huawei Sans"/>
        </w:rPr>
        <w:tab/>
        <w:t>Adv</w:t>
      </w:r>
      <w:r w:rsidRPr="006346DD">
        <w:rPr>
          <w:rFonts w:cs="Huawei Sans"/>
        </w:rPr>
        <w:tab/>
        <w:t>Relied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Age</w:t>
      </w:r>
      <w:r w:rsidRPr="006346DD">
        <w:rPr>
          <w:rFonts w:cs="Huawei Sans"/>
        </w:rPr>
        <w:tab/>
        <w:t>:</w:t>
      </w:r>
      <w:r w:rsidRPr="006346DD">
        <w:rPr>
          <w:rFonts w:cs="Huawei Sans"/>
        </w:rPr>
        <w:tab/>
        <w:t>00h03m54s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F063CC6"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Tag: </w:t>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Priority</w:t>
      </w:r>
      <w:r w:rsidRPr="006346DD">
        <w:rPr>
          <w:rFonts w:cs="Huawei Sans"/>
        </w:rPr>
        <w:tab/>
        <w:t>:</w:t>
      </w:r>
      <w:r w:rsidRPr="006346DD">
        <w:rPr>
          <w:rFonts w:cs="Huawei Sans"/>
        </w:rPr>
        <w:tab/>
        <w:t>low</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D56598F"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Label: </w:t>
      </w:r>
      <w:r w:rsidRPr="006346DD">
        <w:rPr>
          <w:rFonts w:cs="Huawei Sans"/>
        </w:rPr>
        <w:tab/>
      </w:r>
      <w:r w:rsidRPr="006346DD">
        <w:rPr>
          <w:rFonts w:cs="Huawei Sans"/>
        </w:rPr>
        <w:tab/>
        <w:t>48155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QoSInfo</w:t>
      </w:r>
      <w:r w:rsidRPr="006346DD">
        <w:rPr>
          <w:rFonts w:cs="Huawei Sans"/>
        </w:rPr>
        <w:tab/>
        <w:t>:</w:t>
      </w:r>
      <w:r w:rsidRPr="006346DD">
        <w:rPr>
          <w:rFonts w:cs="Huawei Sans"/>
        </w:rPr>
        <w:tab/>
        <w:t>0x0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4B6B6DD"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t xml:space="preserve">IndirectID: </w:t>
      </w:r>
      <w:r w:rsidRPr="006346DD">
        <w:rPr>
          <w:rFonts w:cs="Huawei Sans"/>
        </w:rPr>
        <w:tab/>
      </w:r>
      <w:r w:rsidRPr="006346DD">
        <w:rPr>
          <w:rFonts w:cs="Huawei Sans"/>
        </w:rPr>
        <w:tab/>
        <w:t>0x1000349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Instance</w:t>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092160E" w14:textId="77777777" w:rsidR="00037412" w:rsidRPr="00F66940" w:rsidRDefault="00037412" w:rsidP="00F66940">
      <w:pPr>
        <w:pStyle w:val="2f2"/>
      </w:pPr>
      <w:r w:rsidRPr="00F66940">
        <w:t xml:space="preserve">RelayNextHop: </w:t>
      </w:r>
      <w:r w:rsidRPr="00F66940">
        <w:tab/>
      </w:r>
      <w:r w:rsidRPr="00F66940">
        <w:tab/>
        <w:t>10.0.0.21</w:t>
      </w:r>
      <w:r w:rsidRPr="00F66940">
        <w:tab/>
      </w:r>
      <w:r w:rsidRPr="00F66940">
        <w:tab/>
      </w:r>
      <w:r w:rsidRPr="00F66940">
        <w:tab/>
      </w:r>
      <w:r w:rsidRPr="00F66940">
        <w:tab/>
      </w:r>
      <w:r w:rsidRPr="00F66940">
        <w:tab/>
      </w:r>
      <w:r w:rsidRPr="00F66940">
        <w:tab/>
      </w:r>
      <w:r w:rsidRPr="00F66940">
        <w:tab/>
      </w:r>
      <w:r w:rsidRPr="00F66940">
        <w:tab/>
      </w:r>
      <w:r w:rsidRPr="00F66940">
        <w:tab/>
      </w:r>
      <w:r w:rsidRPr="00F66940">
        <w:tab/>
      </w:r>
      <w:r w:rsidRPr="00F66940">
        <w:tab/>
      </w:r>
      <w:r w:rsidRPr="00F66940">
        <w:tab/>
      </w:r>
      <w:r w:rsidRPr="00F66940">
        <w:tab/>
        <w:t>Interface</w:t>
      </w:r>
      <w:r w:rsidRPr="00F66940">
        <w:tab/>
        <w:t>:</w:t>
      </w:r>
      <w:r w:rsidRPr="00F66940">
        <w:tab/>
        <w:t>GigabitEthernet0/3/1</w:t>
      </w:r>
    </w:p>
    <w:p w14:paraId="7F64BB6C" w14:textId="77777777" w:rsidR="00037412" w:rsidRPr="006346DD" w:rsidRDefault="00037412" w:rsidP="0003741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TunnelID: </w:t>
      </w:r>
      <w:r w:rsidRPr="006346DD">
        <w:rPr>
          <w:rFonts w:cs="Huawei Sans"/>
        </w:rPr>
        <w:tab/>
      </w:r>
      <w:r w:rsidRPr="006346DD">
        <w:rPr>
          <w:rFonts w:cs="Huawei Sans"/>
        </w:rPr>
        <w:tab/>
      </w:r>
      <w:r w:rsidRPr="006346DD">
        <w:rPr>
          <w:rFonts w:cs="Huawei Sans"/>
          <w:color w:val="C7000B"/>
        </w:rPr>
        <w:t>0x000000002900000005</w:t>
      </w:r>
      <w:r w:rsidRPr="006346DD">
        <w:rPr>
          <w:rFonts w:cs="Huawei Sans"/>
        </w:rPr>
        <w:tab/>
      </w:r>
      <w:r w:rsidRPr="006346DD">
        <w:rPr>
          <w:rFonts w:cs="Huawei Sans"/>
        </w:rPr>
        <w:tab/>
      </w:r>
      <w:r w:rsidRPr="006346DD">
        <w:rPr>
          <w:rFonts w:cs="Huawei Sans"/>
        </w:rPr>
        <w:tab/>
        <w:t>Flags</w:t>
      </w:r>
      <w:r w:rsidRPr="006346DD">
        <w:rPr>
          <w:rFonts w:cs="Huawei Sans"/>
        </w:rPr>
        <w:tab/>
        <w:t>:</w:t>
      </w:r>
      <w:r w:rsidRPr="006346DD">
        <w:rPr>
          <w:rFonts w:cs="Huawei Sans"/>
        </w:rPr>
        <w:tab/>
        <w:t>RD</w:t>
      </w:r>
      <w:r w:rsidRPr="006346DD">
        <w:rPr>
          <w:rFonts w:cs="Huawei Sans"/>
        </w:rPr>
        <w:tab/>
      </w:r>
      <w:r w:rsidRPr="006346DD">
        <w:rPr>
          <w:rFonts w:cs="Huawei Sans"/>
        </w:rPr>
        <w:tab/>
      </w:r>
    </w:p>
    <w:p w14:paraId="5677221C" w14:textId="21FA960A" w:rsidR="005921CA" w:rsidRPr="006346DD" w:rsidRDefault="007D1A22" w:rsidP="00C67429">
      <w:pPr>
        <w:pStyle w:val="1f0"/>
        <w:rPr>
          <w:rFonts w:cs="Huawei Sans"/>
        </w:rPr>
      </w:pPr>
      <w:r>
        <w:lastRenderedPageBreak/>
        <w:t>The tunnel ID can be found. We can determine based on previous information that the tunnel is an SR-MPLS BE tunnel.</w:t>
      </w:r>
    </w:p>
    <w:p w14:paraId="2D99138A" w14:textId="41F4CEB0" w:rsidR="005921CA" w:rsidRPr="006346DD" w:rsidRDefault="005921CA" w:rsidP="00C67429">
      <w:pPr>
        <w:pStyle w:val="1f0"/>
        <w:rPr>
          <w:rFonts w:cs="Huawei Sans"/>
        </w:rPr>
      </w:pPr>
      <w:r w:rsidRPr="006346DD">
        <w:rPr>
          <w:rFonts w:cs="Huawei Sans"/>
        </w:rPr>
        <w:t xml:space="preserve"># Check the connectivity between Loopback1 </w:t>
      </w:r>
      <w:r w:rsidR="007D1A22">
        <w:rPr>
          <w:rFonts w:cs="Huawei Sans"/>
        </w:rPr>
        <w:t xml:space="preserve">interfaces </w:t>
      </w:r>
      <w:r w:rsidRPr="006346DD">
        <w:rPr>
          <w:rFonts w:cs="Huawei Sans"/>
        </w:rPr>
        <w:t>on PE2 and PE4.</w:t>
      </w:r>
    </w:p>
    <w:p w14:paraId="648F60E2" w14:textId="77777777" w:rsidR="0053396A" w:rsidRPr="006346DD" w:rsidRDefault="0053396A" w:rsidP="0053396A">
      <w:pPr>
        <w:pStyle w:val="2f2"/>
        <w:rPr>
          <w:rFonts w:cs="Huawei Sans"/>
        </w:rPr>
      </w:pPr>
      <w:r w:rsidRPr="006346DD">
        <w:rPr>
          <w:rFonts w:cs="Huawei Sans"/>
        </w:rPr>
        <w:t>[PE2]ping -vpn-instance vpna -a 10.2.2.2 10.4.4.4</w:t>
      </w:r>
    </w:p>
    <w:p w14:paraId="6B84B071" w14:textId="77777777" w:rsidR="0053396A" w:rsidRPr="006346DD" w:rsidRDefault="0053396A" w:rsidP="0053396A">
      <w:pPr>
        <w:pStyle w:val="2f2"/>
        <w:rPr>
          <w:rFonts w:cs="Huawei Sans"/>
        </w:rPr>
      </w:pPr>
      <w:r w:rsidRPr="006346DD">
        <w:rPr>
          <w:rFonts w:cs="Huawei Sans"/>
        </w:rPr>
        <w:t xml:space="preserve">  PING 10.4.4.4: 56  data bytes, press CTRL_C to break</w:t>
      </w:r>
    </w:p>
    <w:p w14:paraId="5C71BFEF" w14:textId="77777777" w:rsidR="0053396A" w:rsidRPr="006346DD" w:rsidRDefault="0053396A" w:rsidP="0053396A">
      <w:pPr>
        <w:pStyle w:val="2f2"/>
        <w:rPr>
          <w:rFonts w:cs="Huawei Sans"/>
        </w:rPr>
      </w:pPr>
      <w:r w:rsidRPr="006346DD">
        <w:rPr>
          <w:rFonts w:cs="Huawei Sans"/>
        </w:rPr>
        <w:t xml:space="preserve">    Reply from 10.4.4.4: bytes=56 Sequence=1 ttl=254 time=1 ms</w:t>
      </w:r>
    </w:p>
    <w:p w14:paraId="12DD086C" w14:textId="77777777" w:rsidR="0053396A" w:rsidRPr="006346DD" w:rsidRDefault="0053396A" w:rsidP="0053396A">
      <w:pPr>
        <w:pStyle w:val="2f2"/>
        <w:rPr>
          <w:rFonts w:cs="Huawei Sans"/>
        </w:rPr>
      </w:pPr>
      <w:r w:rsidRPr="006346DD">
        <w:rPr>
          <w:rFonts w:cs="Huawei Sans"/>
        </w:rPr>
        <w:t xml:space="preserve">    Reply from 10.4.4.4: bytes=56 Sequence=2 ttl=254 time=1 ms</w:t>
      </w:r>
    </w:p>
    <w:p w14:paraId="4498CD7C" w14:textId="77777777" w:rsidR="0053396A" w:rsidRPr="006346DD" w:rsidRDefault="0053396A" w:rsidP="0053396A">
      <w:pPr>
        <w:pStyle w:val="2f2"/>
        <w:rPr>
          <w:rFonts w:cs="Huawei Sans"/>
        </w:rPr>
      </w:pPr>
      <w:r w:rsidRPr="006346DD">
        <w:rPr>
          <w:rFonts w:cs="Huawei Sans"/>
        </w:rPr>
        <w:t xml:space="preserve">    Reply from 10.4.4.4: bytes=56 Sequence=3 ttl=254 time=1 ms</w:t>
      </w:r>
    </w:p>
    <w:p w14:paraId="350FD501" w14:textId="77777777" w:rsidR="0053396A" w:rsidRPr="006346DD" w:rsidRDefault="0053396A" w:rsidP="0053396A">
      <w:pPr>
        <w:pStyle w:val="2f2"/>
        <w:rPr>
          <w:rFonts w:cs="Huawei Sans"/>
        </w:rPr>
      </w:pPr>
      <w:r w:rsidRPr="006346DD">
        <w:rPr>
          <w:rFonts w:cs="Huawei Sans"/>
        </w:rPr>
        <w:t xml:space="preserve">    Reply from 10.4.4.4: bytes=56 Sequence=4 ttl=254 time=1 ms</w:t>
      </w:r>
    </w:p>
    <w:p w14:paraId="3B6B61BA" w14:textId="77777777" w:rsidR="0053396A" w:rsidRPr="006346DD" w:rsidRDefault="0053396A" w:rsidP="0053396A">
      <w:pPr>
        <w:pStyle w:val="2f2"/>
        <w:rPr>
          <w:rFonts w:cs="Huawei Sans"/>
        </w:rPr>
      </w:pPr>
      <w:r w:rsidRPr="006346DD">
        <w:rPr>
          <w:rFonts w:cs="Huawei Sans"/>
        </w:rPr>
        <w:t xml:space="preserve">    Reply from 10.4.4.4: bytes=56 Sequence=5 ttl=254 time=1 ms</w:t>
      </w:r>
    </w:p>
    <w:p w14:paraId="2190F8A9" w14:textId="77777777" w:rsidR="0053396A" w:rsidRPr="006346DD" w:rsidRDefault="0053396A" w:rsidP="0053396A">
      <w:pPr>
        <w:pStyle w:val="2f2"/>
        <w:rPr>
          <w:rFonts w:cs="Huawei Sans"/>
        </w:rPr>
      </w:pPr>
    </w:p>
    <w:p w14:paraId="51A027F0" w14:textId="77777777" w:rsidR="0053396A" w:rsidRPr="006346DD" w:rsidRDefault="0053396A" w:rsidP="0053396A">
      <w:pPr>
        <w:pStyle w:val="2f2"/>
        <w:rPr>
          <w:rFonts w:cs="Huawei Sans"/>
        </w:rPr>
      </w:pPr>
      <w:r w:rsidRPr="006346DD">
        <w:rPr>
          <w:rFonts w:cs="Huawei Sans"/>
        </w:rPr>
        <w:t xml:space="preserve">  --- 10.4.4.4 ping statistics ---</w:t>
      </w:r>
    </w:p>
    <w:p w14:paraId="0828F30A" w14:textId="77777777" w:rsidR="0053396A" w:rsidRPr="006346DD" w:rsidRDefault="0053396A" w:rsidP="0053396A">
      <w:pPr>
        <w:pStyle w:val="2f2"/>
        <w:rPr>
          <w:rFonts w:cs="Huawei Sans"/>
        </w:rPr>
      </w:pPr>
      <w:r w:rsidRPr="006346DD">
        <w:rPr>
          <w:rFonts w:cs="Huawei Sans"/>
        </w:rPr>
        <w:t xml:space="preserve">    5 packet(s) transmitted</w:t>
      </w:r>
    </w:p>
    <w:p w14:paraId="260079BC" w14:textId="77777777" w:rsidR="0053396A" w:rsidRPr="006346DD" w:rsidRDefault="0053396A" w:rsidP="0053396A">
      <w:pPr>
        <w:pStyle w:val="2f2"/>
        <w:rPr>
          <w:rFonts w:cs="Huawei Sans"/>
        </w:rPr>
      </w:pPr>
      <w:r w:rsidRPr="006346DD">
        <w:rPr>
          <w:rFonts w:cs="Huawei Sans"/>
        </w:rPr>
        <w:t xml:space="preserve">    5 packet(s) received</w:t>
      </w:r>
    </w:p>
    <w:p w14:paraId="7B4AF67D" w14:textId="77777777" w:rsidR="0053396A" w:rsidRPr="006346DD" w:rsidRDefault="0053396A" w:rsidP="0053396A">
      <w:pPr>
        <w:pStyle w:val="2f2"/>
        <w:rPr>
          <w:rFonts w:cs="Huawei Sans"/>
        </w:rPr>
      </w:pPr>
      <w:r w:rsidRPr="006346DD">
        <w:rPr>
          <w:rFonts w:cs="Huawei Sans"/>
        </w:rPr>
        <w:t xml:space="preserve">    0.00% packet loss</w:t>
      </w:r>
    </w:p>
    <w:p w14:paraId="05DF0769" w14:textId="77777777" w:rsidR="0053396A" w:rsidRPr="006346DD" w:rsidRDefault="0053396A" w:rsidP="0053396A">
      <w:pPr>
        <w:pStyle w:val="2f2"/>
        <w:rPr>
          <w:rFonts w:cs="Huawei Sans"/>
        </w:rPr>
      </w:pPr>
      <w:r w:rsidRPr="006346DD">
        <w:rPr>
          <w:rFonts w:cs="Huawei Sans"/>
        </w:rPr>
        <w:t>round-trip min/avg/max = 1/1/1 ms</w:t>
      </w:r>
    </w:p>
    <w:p w14:paraId="582BED22" w14:textId="77777777" w:rsidR="005921CA" w:rsidRPr="006346DD" w:rsidRDefault="005921CA" w:rsidP="00C67429">
      <w:pPr>
        <w:pStyle w:val="1f0"/>
        <w:rPr>
          <w:rFonts w:cs="Huawei Sans"/>
        </w:rPr>
      </w:pPr>
      <w:r w:rsidRPr="006346DD">
        <w:rPr>
          <w:rFonts w:cs="Huawei Sans"/>
        </w:rPr>
        <w:t>The connectivity is normal.</w:t>
      </w:r>
    </w:p>
    <w:p w14:paraId="16824266" w14:textId="77777777" w:rsidR="005921CA" w:rsidRPr="006346DD" w:rsidRDefault="005921CA" w:rsidP="005921CA">
      <w:pPr>
        <w:pStyle w:val="30"/>
        <w:rPr>
          <w:rFonts w:cs="Huawei Sans"/>
        </w:rPr>
      </w:pPr>
      <w:r w:rsidRPr="006346DD">
        <w:rPr>
          <w:rFonts w:cs="Huawei Sans"/>
        </w:rPr>
        <w:t>Observe the forwarding process.</w:t>
      </w:r>
    </w:p>
    <w:p w14:paraId="4DC26628" w14:textId="77777777" w:rsidR="007D1A22" w:rsidRDefault="007D1A22" w:rsidP="007D1A22">
      <w:pPr>
        <w:pStyle w:val="1f0"/>
      </w:pPr>
      <w:r>
        <w:t>Capture the headers of incoming packets on GE0/3/0 of P2 and check the labels encapsulated into these packets during communication between 10.2.2.2 and 10.4.4.4.</w:t>
      </w:r>
    </w:p>
    <w:p w14:paraId="194AB30C" w14:textId="77777777" w:rsidR="005921CA" w:rsidRPr="006346DD" w:rsidRDefault="005921CA" w:rsidP="00C67429">
      <w:pPr>
        <w:pStyle w:val="1f0"/>
        <w:rPr>
          <w:rFonts w:cs="Huawei Sans"/>
        </w:rPr>
      </w:pPr>
      <w:r w:rsidRPr="006346DD">
        <w:rPr>
          <w:rFonts w:cs="Huawei Sans"/>
        </w:rPr>
        <w:t>#On PE4, check the label allocated by PE4 to route 10.4.4.4.</w:t>
      </w:r>
    </w:p>
    <w:p w14:paraId="61C395F8" w14:textId="77777777" w:rsidR="005921CA" w:rsidRPr="006346DD" w:rsidRDefault="005921CA" w:rsidP="005921CA">
      <w:pPr>
        <w:pStyle w:val="2f2"/>
        <w:rPr>
          <w:rFonts w:cs="Huawei Sans"/>
        </w:rPr>
      </w:pPr>
      <w:r w:rsidRPr="006346DD">
        <w:rPr>
          <w:rFonts w:cs="Huawei Sans"/>
        </w:rPr>
        <w:t>[PE2]display bgp</w:t>
      </w:r>
      <w:r w:rsidRPr="006346DD">
        <w:rPr>
          <w:rFonts w:cs="Huawei Sans"/>
        </w:rPr>
        <w:tab/>
        <w:t>vpnv4</w:t>
      </w:r>
      <w:r w:rsidRPr="006346DD">
        <w:rPr>
          <w:rFonts w:cs="Huawei Sans"/>
        </w:rPr>
        <w:tab/>
        <w:t>all</w:t>
      </w:r>
      <w:r w:rsidRPr="006346DD">
        <w:rPr>
          <w:rFonts w:cs="Huawei Sans"/>
        </w:rPr>
        <w:tab/>
        <w:t>routing-table</w:t>
      </w:r>
      <w:r w:rsidRPr="006346DD">
        <w:rPr>
          <w:rFonts w:cs="Huawei Sans"/>
        </w:rPr>
        <w:tab/>
        <w:t xml:space="preserve"> label</w:t>
      </w:r>
      <w:r w:rsidRPr="006346DD">
        <w:rPr>
          <w:rFonts w:cs="Huawei Sans"/>
        </w:rPr>
        <w:tab/>
      </w:r>
    </w:p>
    <w:p w14:paraId="275D374B" w14:textId="77777777" w:rsidR="00AD3093" w:rsidRPr="006346DD" w:rsidRDefault="005921CA" w:rsidP="00AD3093">
      <w:pPr>
        <w:pStyle w:val="2f2"/>
        <w:rPr>
          <w:rFonts w:cs="Huawei Sans"/>
        </w:rPr>
      </w:pPr>
      <w:r w:rsidRPr="006346DD">
        <w:rPr>
          <w:rFonts w:cs="Huawei Sans"/>
        </w:rPr>
        <w:tab/>
      </w:r>
    </w:p>
    <w:p w14:paraId="3E1EF6D0" w14:textId="77777777" w:rsidR="00AD3093" w:rsidRPr="006346DD" w:rsidRDefault="00AD3093" w:rsidP="00AD3093">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44EF56BD" w14:textId="77777777" w:rsidR="00AD3093" w:rsidRPr="006346DD" w:rsidRDefault="00AD3093" w:rsidP="00AD3093">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2CDF6DF3" w14:textId="77777777" w:rsidR="00AD3093" w:rsidRPr="006346DD" w:rsidRDefault="00AD3093" w:rsidP="00AD3093">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1289BC3A" w14:textId="77777777" w:rsidR="00AD3093" w:rsidRPr="006346DD" w:rsidRDefault="00AD3093" w:rsidP="00AD3093">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4906B258" w14:textId="77777777" w:rsidR="00AD3093" w:rsidRPr="006346DD" w:rsidRDefault="00AD3093" w:rsidP="00AD3093">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20F4B96E" w14:textId="77777777" w:rsidR="00AD3093" w:rsidRPr="006346DD" w:rsidRDefault="00AD3093" w:rsidP="00AD3093">
      <w:pPr>
        <w:pStyle w:val="2f2"/>
        <w:rPr>
          <w:rFonts w:cs="Huawei Sans"/>
        </w:rPr>
      </w:pPr>
    </w:p>
    <w:p w14:paraId="677A742B" w14:textId="77777777" w:rsidR="00AD3093" w:rsidRPr="006346DD" w:rsidRDefault="00AD3093" w:rsidP="00AD3093">
      <w:pPr>
        <w:pStyle w:val="2f2"/>
        <w:rPr>
          <w:rFonts w:cs="Huawei Sans"/>
        </w:rPr>
      </w:pPr>
      <w:r w:rsidRPr="006346DD">
        <w:rPr>
          <w:rFonts w:cs="Huawei Sans"/>
        </w:rPr>
        <w:tab/>
      </w:r>
    </w:p>
    <w:p w14:paraId="5FC79333" w14:textId="77777777" w:rsidR="00AD3093" w:rsidRPr="006346DD" w:rsidRDefault="00AD3093" w:rsidP="00AD3093">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routes</w:t>
      </w:r>
      <w:r w:rsidRPr="006346DD">
        <w:rPr>
          <w:rFonts w:cs="Huawei Sans"/>
        </w:rPr>
        <w:tab/>
        <w:t>from</w:t>
      </w:r>
      <w:r w:rsidRPr="006346DD">
        <w:rPr>
          <w:rFonts w:cs="Huawei Sans"/>
        </w:rPr>
        <w:tab/>
        <w:t>all</w:t>
      </w:r>
      <w:r w:rsidRPr="006346DD">
        <w:rPr>
          <w:rFonts w:cs="Huawei Sans"/>
        </w:rPr>
        <w:tab/>
        <w:t xml:space="preserve">PE: </w:t>
      </w:r>
      <w:r w:rsidRPr="006346DD">
        <w:rPr>
          <w:rFonts w:cs="Huawei Sans"/>
        </w:rPr>
        <w:tab/>
        <w:t>1</w:t>
      </w:r>
    </w:p>
    <w:p w14:paraId="0666F5DB" w14:textId="77777777" w:rsidR="00AD3093" w:rsidRPr="006346DD" w:rsidRDefault="00AD3093" w:rsidP="00AD3093">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36F27C5F" w14:textId="77777777" w:rsidR="00AD3093" w:rsidRPr="006346DD" w:rsidRDefault="00AD3093" w:rsidP="00AD3093">
      <w:pPr>
        <w:pStyle w:val="2f2"/>
        <w:rPr>
          <w:rFonts w:cs="Huawei Sans"/>
        </w:rPr>
      </w:pPr>
    </w:p>
    <w:p w14:paraId="0F9A09A1" w14:textId="77777777" w:rsidR="00AD3093" w:rsidRPr="006346DD" w:rsidRDefault="00AD3093" w:rsidP="00AD3093">
      <w:pPr>
        <w:pStyle w:val="2f2"/>
        <w:rPr>
          <w:rFonts w:cs="Huawei Sans"/>
        </w:rPr>
      </w:pPr>
    </w:p>
    <w:p w14:paraId="2370130C" w14:textId="77777777" w:rsidR="00AD3093" w:rsidRPr="006346DD" w:rsidRDefault="00AD3093" w:rsidP="00AD3093">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In/Out</w:t>
      </w:r>
      <w:r w:rsidRPr="006346DD">
        <w:rPr>
          <w:rFonts w:cs="Huawei Sans"/>
        </w:rPr>
        <w:tab/>
        <w:t>Label</w:t>
      </w:r>
    </w:p>
    <w:p w14:paraId="1D97779F" w14:textId="77777777" w:rsidR="00AD3093" w:rsidRPr="006346DD" w:rsidRDefault="00AD3093" w:rsidP="00AD3093">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NULL/48155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6D4D472" w14:textId="77777777" w:rsidR="00AD3093" w:rsidRPr="006346DD" w:rsidRDefault="00AD3093" w:rsidP="00AD3093">
      <w:pPr>
        <w:pStyle w:val="2f2"/>
        <w:rPr>
          <w:rFonts w:cs="Huawei Sans"/>
        </w:rPr>
      </w:pPr>
    </w:p>
    <w:p w14:paraId="3DE6F068" w14:textId="77777777" w:rsidR="00AD3093" w:rsidRPr="006346DD" w:rsidRDefault="00AD3093" w:rsidP="00AD3093">
      <w:pPr>
        <w:pStyle w:val="2f2"/>
        <w:rPr>
          <w:rFonts w:cs="Huawei Sans"/>
        </w:rPr>
      </w:pPr>
      <w:r w:rsidRPr="006346DD">
        <w:rPr>
          <w:rFonts w:cs="Huawei Sans"/>
        </w:rPr>
        <w:tab/>
        <w:t>VPN-Instance</w:t>
      </w:r>
      <w:r w:rsidRPr="006346DD">
        <w:rPr>
          <w:rFonts w:cs="Huawei Sans"/>
        </w:rPr>
        <w:tab/>
        <w:t>vpna,</w:t>
      </w:r>
      <w:r w:rsidRPr="006346DD">
        <w:rPr>
          <w:rFonts w:cs="Huawei Sans"/>
        </w:rPr>
        <w:tab/>
        <w:t>Router</w:t>
      </w:r>
      <w:r w:rsidRPr="006346DD">
        <w:rPr>
          <w:rFonts w:cs="Huawei Sans"/>
        </w:rPr>
        <w:tab/>
        <w:t>ID</w:t>
      </w:r>
      <w:r w:rsidRPr="006346DD">
        <w:rPr>
          <w:rFonts w:cs="Huawei Sans"/>
        </w:rPr>
        <w:tab/>
        <w:t>1.0.0.2:</w:t>
      </w:r>
    </w:p>
    <w:p w14:paraId="5FA19B33" w14:textId="77777777" w:rsidR="00AD3093" w:rsidRPr="006346DD" w:rsidRDefault="00AD3093" w:rsidP="00AD3093">
      <w:pPr>
        <w:pStyle w:val="2f2"/>
        <w:rPr>
          <w:rFonts w:cs="Huawei Sans"/>
        </w:rPr>
      </w:pPr>
    </w:p>
    <w:p w14:paraId="55CBD010" w14:textId="77777777" w:rsidR="00AD3093" w:rsidRPr="006346DD" w:rsidRDefault="00AD3093" w:rsidP="00AD3093">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1</w:t>
      </w:r>
    </w:p>
    <w:p w14:paraId="06F9DC2B" w14:textId="77777777" w:rsidR="00AD3093" w:rsidRPr="006346DD" w:rsidRDefault="00AC6ADA" w:rsidP="00AD3093">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In/Out</w:t>
      </w:r>
      <w:r w:rsidRPr="006346DD">
        <w:rPr>
          <w:rFonts w:cs="Huawei Sans"/>
        </w:rPr>
        <w:tab/>
        <w:t>Label</w:t>
      </w:r>
    </w:p>
    <w:p w14:paraId="3A8015BE" w14:textId="77777777" w:rsidR="00AD3093" w:rsidRPr="006346DD" w:rsidRDefault="00AD3093" w:rsidP="00AD3093">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color w:val="C7000B"/>
        </w:rPr>
        <w:t>48155</w:t>
      </w:r>
      <w:r w:rsidRPr="006346DD">
        <w:rPr>
          <w:rFonts w:cs="Huawei Sans"/>
        </w:rPr>
        <w:tab/>
      </w:r>
      <w:r w:rsidRPr="006346DD">
        <w:rPr>
          <w:rFonts w:cs="Huawei Sans"/>
        </w:rPr>
        <w:tab/>
      </w:r>
    </w:p>
    <w:p w14:paraId="7DB69598" w14:textId="77777777" w:rsidR="007D1A22" w:rsidRDefault="007D1A22" w:rsidP="007D1A22">
      <w:pPr>
        <w:pStyle w:val="1f0"/>
      </w:pPr>
      <w:r>
        <w:t>On PE4, MP-BGP assigns label 48155 to the VPNv4 route 10.4.4.4. This label is the inner label (VPN label) of packets destined for 10.4.4.4.</w:t>
      </w:r>
    </w:p>
    <w:p w14:paraId="44B613B9" w14:textId="6095D11E" w:rsidR="005921CA" w:rsidRPr="006346DD" w:rsidRDefault="007D1A22" w:rsidP="007D1A22">
      <w:pPr>
        <w:pStyle w:val="1f0"/>
        <w:rPr>
          <w:rFonts w:cs="Huawei Sans"/>
        </w:rPr>
      </w:pPr>
      <w:r>
        <w:t>In SR-MPLS BE mode, the outer label is identical with the node SID. The node SID of PE4 is 16004, which is the outer label (public network label) of VPN packets from PE2 to 10.4.4.4.</w:t>
      </w:r>
    </w:p>
    <w:p w14:paraId="0C577BFD" w14:textId="77777777" w:rsidR="005921CA" w:rsidRPr="006346DD" w:rsidRDefault="005921CA" w:rsidP="00C67429">
      <w:pPr>
        <w:pStyle w:val="1f0"/>
        <w:rPr>
          <w:rFonts w:cs="Huawei Sans"/>
        </w:rPr>
      </w:pPr>
      <w:r w:rsidRPr="006346DD">
        <w:rPr>
          <w:rFonts w:cs="Huawei Sans"/>
        </w:rPr>
        <w:lastRenderedPageBreak/>
        <w:t># Create ACL 10000 on P2 to match the traffic from 10.2.2.2 to 10.4.4.4.</w:t>
      </w:r>
    </w:p>
    <w:p w14:paraId="133C595A" w14:textId="77777777" w:rsidR="005921CA" w:rsidRPr="006346DD" w:rsidRDefault="005921CA" w:rsidP="005921CA">
      <w:pPr>
        <w:pStyle w:val="2f2"/>
        <w:rPr>
          <w:rFonts w:cs="Huawei Sans"/>
        </w:rPr>
      </w:pPr>
      <w:r w:rsidRPr="006346DD">
        <w:rPr>
          <w:rFonts w:cs="Huawei Sans"/>
        </w:rPr>
        <w:t>[P2]acl number 10000</w:t>
      </w:r>
    </w:p>
    <w:p w14:paraId="0D3C8D44" w14:textId="77777777" w:rsidR="005921CA" w:rsidRPr="006346DD" w:rsidRDefault="005921CA" w:rsidP="005921CA">
      <w:pPr>
        <w:pStyle w:val="2f2"/>
        <w:rPr>
          <w:rFonts w:cs="Huawei Sans"/>
        </w:rPr>
      </w:pPr>
      <w:r w:rsidRPr="006346DD">
        <w:rPr>
          <w:rFonts w:cs="Huawei Sans"/>
        </w:rPr>
        <w:t>[P2-acl-mpls-10000] rule permit label 16004 48155</w:t>
      </w:r>
    </w:p>
    <w:p w14:paraId="08830B72" w14:textId="77777777" w:rsidR="007D1A22" w:rsidRPr="00C33FA7" w:rsidRDefault="007D1A22" w:rsidP="007D1A22">
      <w:pPr>
        <w:pStyle w:val="1f0"/>
      </w:pPr>
      <w:r>
        <w:t>Use ACL rules to match packets with the outer label being 16004 and inner label being 48155.</w:t>
      </w:r>
    </w:p>
    <w:p w14:paraId="17DC0B5C" w14:textId="2FAE7132" w:rsidR="005921CA" w:rsidRPr="007D1A22" w:rsidRDefault="007D1A22" w:rsidP="00C67429">
      <w:pPr>
        <w:pStyle w:val="1f0"/>
        <w:rPr>
          <w:rFonts w:cs="Huawei Sans"/>
        </w:rPr>
      </w:pPr>
      <w:r>
        <w:t xml:space="preserve"># Run the </w:t>
      </w:r>
      <w:r>
        <w:rPr>
          <w:b/>
          <w:bCs/>
        </w:rPr>
        <w:t>capture-packet</w:t>
      </w:r>
      <w:r>
        <w:t xml:space="preserve"> command on P2 to capture packet headers on GE0/3/0.</w:t>
      </w:r>
    </w:p>
    <w:p w14:paraId="6FAC9778" w14:textId="77777777" w:rsidR="005921CA" w:rsidRPr="006346DD" w:rsidRDefault="005921CA" w:rsidP="005921CA">
      <w:pPr>
        <w:pStyle w:val="2f2"/>
        <w:rPr>
          <w:rFonts w:cs="Huawei Sans"/>
        </w:rPr>
      </w:pPr>
      <w:r w:rsidRPr="006346DD">
        <w:rPr>
          <w:rFonts w:cs="Huawei Sans"/>
        </w:rPr>
        <w:t>[P2]capture-packet forwarding interface GigabitEthernet 0/3/0 inbound acl 10000 packet-num 5 packet-len 64 overwrite file SRMPLSBE.cap</w:t>
      </w:r>
    </w:p>
    <w:p w14:paraId="4B3BC8A2" w14:textId="77777777" w:rsidR="005921CA" w:rsidRPr="006346DD" w:rsidRDefault="005921CA" w:rsidP="005921CA">
      <w:pPr>
        <w:pStyle w:val="2f2"/>
        <w:rPr>
          <w:rFonts w:cs="Huawei Sans"/>
        </w:rPr>
      </w:pPr>
      <w:r w:rsidRPr="006346DD">
        <w:rPr>
          <w:rFonts w:cs="Huawei Sans"/>
        </w:rPr>
        <w:t>Info: Capture-packet data will be saved to cfcard:/logfile/SRMPLSBE.cap.</w:t>
      </w:r>
    </w:p>
    <w:p w14:paraId="69A26173" w14:textId="77777777" w:rsidR="005921CA" w:rsidRPr="006346DD" w:rsidRDefault="005921CA" w:rsidP="00C67429">
      <w:pPr>
        <w:pStyle w:val="1f0"/>
        <w:rPr>
          <w:rFonts w:cs="Huawei Sans"/>
        </w:rPr>
      </w:pPr>
      <w:r w:rsidRPr="006346DD">
        <w:rPr>
          <w:rFonts w:cs="Huawei Sans"/>
        </w:rPr>
        <w:t># On PE2, ping 10.4.4.4 from 10.2.2.2.</w:t>
      </w:r>
    </w:p>
    <w:p w14:paraId="15816B0C" w14:textId="77777777" w:rsidR="005921CA" w:rsidRPr="006346DD" w:rsidRDefault="005921CA" w:rsidP="005921CA">
      <w:pPr>
        <w:pStyle w:val="2f2"/>
        <w:rPr>
          <w:rFonts w:cs="Huawei Sans"/>
        </w:rPr>
      </w:pPr>
      <w:r w:rsidRPr="006346DD">
        <w:rPr>
          <w:rFonts w:cs="Huawei Sans"/>
        </w:rPr>
        <w:t>[PE2]ping -vpn-instance vpna -a 10.2.2.2 10.4.4.4</w:t>
      </w:r>
    </w:p>
    <w:p w14:paraId="20F45EEA" w14:textId="77777777" w:rsidR="00AD3093" w:rsidRPr="006346DD" w:rsidRDefault="00AD3093" w:rsidP="002B344C">
      <w:pPr>
        <w:pStyle w:val="2f2"/>
        <w:rPr>
          <w:rFonts w:cs="Huawei Sans"/>
        </w:rPr>
      </w:pPr>
      <w:r w:rsidRPr="006346DD">
        <w:rPr>
          <w:rFonts w:cs="Huawei Sans"/>
        </w:rPr>
        <w:t>PING 10.4.4.4: 56  data bytes, press CTRL_C to break</w:t>
      </w:r>
    </w:p>
    <w:p w14:paraId="59E9E949" w14:textId="77777777" w:rsidR="00AD3093" w:rsidRPr="006346DD" w:rsidRDefault="00AD3093" w:rsidP="002B344C">
      <w:pPr>
        <w:pStyle w:val="2f2"/>
        <w:rPr>
          <w:rFonts w:cs="Huawei Sans"/>
        </w:rPr>
      </w:pPr>
      <w:r w:rsidRPr="006346DD">
        <w:rPr>
          <w:rFonts w:cs="Huawei Sans"/>
        </w:rPr>
        <w:t xml:space="preserve">    Reply from 10.4.4.4: bytes=56 Sequence=1 ttl=254 time=1 ms</w:t>
      </w:r>
    </w:p>
    <w:p w14:paraId="7DA76AC9" w14:textId="77777777" w:rsidR="00AD3093" w:rsidRPr="006346DD" w:rsidRDefault="00AD3093" w:rsidP="002B344C">
      <w:pPr>
        <w:pStyle w:val="2f2"/>
        <w:rPr>
          <w:rFonts w:cs="Huawei Sans"/>
        </w:rPr>
      </w:pPr>
      <w:r w:rsidRPr="006346DD">
        <w:rPr>
          <w:rFonts w:cs="Huawei Sans"/>
        </w:rPr>
        <w:t xml:space="preserve">    Reply from 10.4.4.4: bytes=56 Sequence=2 ttl=254 time=1 ms</w:t>
      </w:r>
    </w:p>
    <w:p w14:paraId="1AB895FC" w14:textId="77777777" w:rsidR="00AD3093" w:rsidRPr="006346DD" w:rsidRDefault="00AD3093" w:rsidP="002B344C">
      <w:pPr>
        <w:pStyle w:val="2f2"/>
        <w:rPr>
          <w:rFonts w:cs="Huawei Sans"/>
        </w:rPr>
      </w:pPr>
      <w:r w:rsidRPr="006346DD">
        <w:rPr>
          <w:rFonts w:cs="Huawei Sans"/>
        </w:rPr>
        <w:t xml:space="preserve">    Reply from 10.4.4.4: bytes=56 Sequence=3 ttl=254 time=1 ms</w:t>
      </w:r>
    </w:p>
    <w:p w14:paraId="365EACDB" w14:textId="77777777" w:rsidR="00AD3093" w:rsidRPr="006346DD" w:rsidRDefault="00AD3093" w:rsidP="002B344C">
      <w:pPr>
        <w:pStyle w:val="2f2"/>
        <w:rPr>
          <w:rFonts w:cs="Huawei Sans"/>
        </w:rPr>
      </w:pPr>
      <w:r w:rsidRPr="006346DD">
        <w:rPr>
          <w:rFonts w:cs="Huawei Sans"/>
        </w:rPr>
        <w:t xml:space="preserve">    Reply from 10.4.4.4: bytes=56 Sequence=4 ttl=254 time=1 ms</w:t>
      </w:r>
    </w:p>
    <w:p w14:paraId="691A0BE6" w14:textId="77777777" w:rsidR="00AD3093" w:rsidRPr="006346DD" w:rsidRDefault="00AD3093" w:rsidP="002B344C">
      <w:pPr>
        <w:pStyle w:val="2f2"/>
        <w:rPr>
          <w:rFonts w:cs="Huawei Sans"/>
        </w:rPr>
      </w:pPr>
      <w:r w:rsidRPr="006346DD">
        <w:rPr>
          <w:rFonts w:cs="Huawei Sans"/>
        </w:rPr>
        <w:t xml:space="preserve">    Reply from 10.4.4.4: bytes=56 Sequence=5 ttl=254 time=1 ms</w:t>
      </w:r>
    </w:p>
    <w:p w14:paraId="27475531" w14:textId="77777777" w:rsidR="00AD3093" w:rsidRPr="006346DD" w:rsidRDefault="00AD3093" w:rsidP="002B344C">
      <w:pPr>
        <w:pStyle w:val="2f2"/>
        <w:rPr>
          <w:rFonts w:cs="Huawei Sans"/>
        </w:rPr>
      </w:pPr>
    </w:p>
    <w:p w14:paraId="769BFC15" w14:textId="77777777" w:rsidR="00AD3093" w:rsidRPr="006346DD" w:rsidRDefault="00AD3093" w:rsidP="002B344C">
      <w:pPr>
        <w:pStyle w:val="2f2"/>
        <w:rPr>
          <w:rFonts w:cs="Huawei Sans"/>
        </w:rPr>
      </w:pPr>
      <w:r w:rsidRPr="006346DD">
        <w:rPr>
          <w:rFonts w:cs="Huawei Sans"/>
        </w:rPr>
        <w:t xml:space="preserve">  --- 10.4.4.4 ping statistics ---</w:t>
      </w:r>
    </w:p>
    <w:p w14:paraId="5922B62D" w14:textId="77777777" w:rsidR="00AD3093" w:rsidRPr="006346DD" w:rsidRDefault="00AD3093" w:rsidP="002B344C">
      <w:pPr>
        <w:pStyle w:val="2f2"/>
        <w:rPr>
          <w:rFonts w:cs="Huawei Sans"/>
        </w:rPr>
      </w:pPr>
      <w:r w:rsidRPr="006346DD">
        <w:rPr>
          <w:rFonts w:cs="Huawei Sans"/>
        </w:rPr>
        <w:t xml:space="preserve">    5 packet(s) transmitted</w:t>
      </w:r>
    </w:p>
    <w:p w14:paraId="23B3C2A0" w14:textId="77777777" w:rsidR="00AD3093" w:rsidRPr="006346DD" w:rsidRDefault="00AD3093" w:rsidP="002B344C">
      <w:pPr>
        <w:pStyle w:val="2f2"/>
        <w:rPr>
          <w:rFonts w:cs="Huawei Sans"/>
        </w:rPr>
      </w:pPr>
      <w:r w:rsidRPr="006346DD">
        <w:rPr>
          <w:rFonts w:cs="Huawei Sans"/>
        </w:rPr>
        <w:t xml:space="preserve">    5 packet(s) received</w:t>
      </w:r>
    </w:p>
    <w:p w14:paraId="423E4BA4" w14:textId="77777777" w:rsidR="00AD3093" w:rsidRPr="006346DD" w:rsidRDefault="00AD3093" w:rsidP="002B344C">
      <w:pPr>
        <w:pStyle w:val="2f2"/>
        <w:rPr>
          <w:rFonts w:cs="Huawei Sans"/>
        </w:rPr>
      </w:pPr>
      <w:r w:rsidRPr="006346DD">
        <w:rPr>
          <w:rFonts w:cs="Huawei Sans"/>
        </w:rPr>
        <w:t xml:space="preserve">    0.00% packet loss</w:t>
      </w:r>
    </w:p>
    <w:p w14:paraId="6AE8B269" w14:textId="77777777" w:rsidR="005921CA" w:rsidRPr="006346DD" w:rsidRDefault="00AD3093" w:rsidP="002B344C">
      <w:pPr>
        <w:pStyle w:val="2f2"/>
        <w:rPr>
          <w:rFonts w:cs="Huawei Sans"/>
        </w:rPr>
      </w:pPr>
      <w:r w:rsidRPr="006346DD">
        <w:rPr>
          <w:rFonts w:cs="Huawei Sans"/>
        </w:rPr>
        <w:t>round-trip min/avg/max = 1/1/1 ms</w:t>
      </w:r>
    </w:p>
    <w:p w14:paraId="3EA5034A" w14:textId="1B665E5B" w:rsidR="005921CA" w:rsidRPr="006346DD" w:rsidRDefault="007D1A22" w:rsidP="00C67429">
      <w:pPr>
        <w:pStyle w:val="1f0"/>
        <w:rPr>
          <w:rFonts w:cs="Huawei Sans"/>
        </w:rPr>
      </w:pPr>
      <w:r>
        <w:t xml:space="preserve">Information about the captured packet headers is saved in the </w:t>
      </w:r>
      <w:r>
        <w:rPr>
          <w:b/>
          <w:bCs/>
        </w:rPr>
        <w:t>/logfile</w:t>
      </w:r>
      <w:r>
        <w:t xml:space="preserve"> directory of the device. You can download the file through FTP or SFTP. For details about how to enable FTP or SFTP on the device, see the related product documentation (for example: https://support.huawei.com/hedex/hdx.do?docid=EDOC1100168795&amp;lang=en).</w:t>
      </w:r>
    </w:p>
    <w:p w14:paraId="3F5B203A" w14:textId="7500883F" w:rsidR="005921CA" w:rsidRPr="006346DD" w:rsidRDefault="007D1A22" w:rsidP="00C67429">
      <w:pPr>
        <w:pStyle w:val="1f0"/>
        <w:rPr>
          <w:rFonts w:cs="Huawei Sans"/>
        </w:rPr>
      </w:pPr>
      <w:r>
        <w:t># Check captured packet headers.</w:t>
      </w:r>
    </w:p>
    <w:p w14:paraId="25F01AE0" w14:textId="77777777" w:rsidR="005921CA" w:rsidRPr="006346DD" w:rsidRDefault="005921CA" w:rsidP="005921CA">
      <w:pPr>
        <w:pStyle w:val="2f2"/>
        <w:rPr>
          <w:rFonts w:cs="Huawei Sans"/>
        </w:rPr>
      </w:pPr>
      <w:r w:rsidRPr="006346DD">
        <w:rPr>
          <w:rFonts w:cs="Huawei Sans"/>
        </w:rPr>
        <w:t>Frame 1: 106 bytes on wire (848 bits), 64 bytes captured (512 bits)</w:t>
      </w:r>
    </w:p>
    <w:p w14:paraId="0743D9FF" w14:textId="77777777" w:rsidR="005921CA" w:rsidRPr="006346DD" w:rsidRDefault="005921CA" w:rsidP="005921CA">
      <w:pPr>
        <w:pStyle w:val="2f2"/>
        <w:rPr>
          <w:rFonts w:cs="Huawei Sans"/>
        </w:rPr>
      </w:pPr>
      <w:r w:rsidRPr="006346DD">
        <w:rPr>
          <w:rFonts w:cs="Huawei Sans"/>
        </w:rPr>
        <w:t>Ethernet II, Src: HuaweiTe_7a:c2:8a (dc:99:14:7a:c2:8a), Dst: HuaweiTe_7a:c3:f1 (dc:99:14:7a:c3:f1)</w:t>
      </w:r>
    </w:p>
    <w:p w14:paraId="510EBE36" w14:textId="77777777" w:rsidR="005921CA" w:rsidRPr="006346DD" w:rsidRDefault="005921CA" w:rsidP="005921CA">
      <w:pPr>
        <w:pStyle w:val="2f2"/>
        <w:rPr>
          <w:rFonts w:cs="Huawei Sans"/>
        </w:rPr>
      </w:pPr>
      <w:r w:rsidRPr="006346DD">
        <w:rPr>
          <w:rFonts w:cs="Huawei Sans"/>
        </w:rPr>
        <w:t xml:space="preserve">MultiProtocol Label Switching Header, Label: </w:t>
      </w:r>
      <w:r w:rsidRPr="00AB07E9">
        <w:rPr>
          <w:rFonts w:cs="Huawei Sans"/>
          <w:color w:val="C7000B"/>
        </w:rPr>
        <w:t>16004</w:t>
      </w:r>
      <w:r w:rsidRPr="006346DD">
        <w:rPr>
          <w:rFonts w:cs="Huawei Sans"/>
        </w:rPr>
        <w:t>, Exp: 0, S: 0, TTL: 255</w:t>
      </w:r>
    </w:p>
    <w:p w14:paraId="3DA40EC2" w14:textId="77777777" w:rsidR="005921CA" w:rsidRPr="006346DD" w:rsidRDefault="005921CA" w:rsidP="005921CA">
      <w:pPr>
        <w:pStyle w:val="2f2"/>
        <w:rPr>
          <w:rFonts w:cs="Huawei Sans"/>
        </w:rPr>
      </w:pPr>
      <w:r w:rsidRPr="006346DD">
        <w:rPr>
          <w:rFonts w:cs="Huawei Sans"/>
        </w:rPr>
        <w:t xml:space="preserve">MultiProtocol Label Switching Header, Label: </w:t>
      </w:r>
      <w:r w:rsidRPr="00AB07E9">
        <w:rPr>
          <w:rFonts w:cs="Huawei Sans"/>
          <w:color w:val="C7000B"/>
        </w:rPr>
        <w:t>48155</w:t>
      </w:r>
      <w:r w:rsidRPr="006346DD">
        <w:rPr>
          <w:rFonts w:cs="Huawei Sans"/>
        </w:rPr>
        <w:t>, Exp: 0, S: 1, TTL: 255</w:t>
      </w:r>
    </w:p>
    <w:p w14:paraId="59D70CF4" w14:textId="77777777" w:rsidR="005921CA" w:rsidRPr="006346DD" w:rsidRDefault="005921CA" w:rsidP="005921CA">
      <w:pPr>
        <w:pStyle w:val="2f2"/>
        <w:rPr>
          <w:rFonts w:cs="Huawei Sans"/>
        </w:rPr>
      </w:pPr>
      <w:r w:rsidRPr="006346DD">
        <w:rPr>
          <w:rFonts w:cs="Huawei Sans"/>
        </w:rPr>
        <w:t>Internet Protocol Version 4, Src: 10.2.2.2, Dst: 10.4.4.4</w:t>
      </w:r>
    </w:p>
    <w:p w14:paraId="2A18DCBC" w14:textId="77777777" w:rsidR="005921CA" w:rsidRPr="006346DD" w:rsidRDefault="005921CA" w:rsidP="005921CA">
      <w:pPr>
        <w:pStyle w:val="2f2"/>
        <w:rPr>
          <w:rFonts w:cs="Huawei Sans"/>
        </w:rPr>
      </w:pPr>
      <w:r w:rsidRPr="006346DD">
        <w:rPr>
          <w:rFonts w:cs="Huawei Sans"/>
        </w:rPr>
        <w:t>Internet Control Message Protocol</w:t>
      </w:r>
    </w:p>
    <w:p w14:paraId="16D8E7F3" w14:textId="723B7D14" w:rsidR="005921CA" w:rsidRPr="006346DD" w:rsidRDefault="007D1A22" w:rsidP="00C67429">
      <w:pPr>
        <w:pStyle w:val="1f0"/>
        <w:rPr>
          <w:rFonts w:cs="Huawei Sans"/>
        </w:rPr>
      </w:pPr>
      <w:r>
        <w:t>The outer label (public network label) of these packets is 16004, which is identical with the node SID of PE4. The inner label is the label allocated by MP-BGP to VPNv4 routes on PE4.</w:t>
      </w:r>
    </w:p>
    <w:p w14:paraId="1A470BFA" w14:textId="77777777" w:rsidR="005921CA" w:rsidRPr="006346DD" w:rsidRDefault="006338A2" w:rsidP="006338A2">
      <w:pPr>
        <w:pStyle w:val="3"/>
        <w:rPr>
          <w:rFonts w:cs="Huawei Sans"/>
        </w:rPr>
      </w:pPr>
      <w:bookmarkStart w:id="21" w:name="_Toc74745697"/>
      <w:r w:rsidRPr="006346DD">
        <w:rPr>
          <w:rFonts w:cs="Huawei Sans"/>
        </w:rPr>
        <w:t>Quiz</w:t>
      </w:r>
      <w:bookmarkEnd w:id="21"/>
    </w:p>
    <w:p w14:paraId="32A3403A" w14:textId="0A193F39" w:rsidR="006338A2" w:rsidRPr="006346DD" w:rsidRDefault="007D1A22" w:rsidP="006338A2">
      <w:pPr>
        <w:pStyle w:val="1f0"/>
        <w:rPr>
          <w:rFonts w:cs="Huawei Sans"/>
        </w:rPr>
      </w:pPr>
      <w:r>
        <w:t>In an L3VPNv4 over SR-MPLS BE scenario, will the outer label change during packet forwarding?</w:t>
      </w:r>
    </w:p>
    <w:p w14:paraId="567C4821" w14:textId="77777777" w:rsidR="005921CA" w:rsidRPr="006346DD" w:rsidRDefault="005921CA" w:rsidP="006E15FA">
      <w:pPr>
        <w:pStyle w:val="2"/>
        <w:rPr>
          <w:rFonts w:cs="Huawei Sans"/>
        </w:rPr>
      </w:pPr>
      <w:bookmarkStart w:id="22" w:name="_Toc74745698"/>
      <w:r w:rsidRPr="006346DD">
        <w:rPr>
          <w:rFonts w:cs="Huawei Sans"/>
        </w:rPr>
        <w:lastRenderedPageBreak/>
        <w:t>EVPN L3VPNv4 over SR-MPLS TE Experiment</w:t>
      </w:r>
      <w:bookmarkEnd w:id="22"/>
    </w:p>
    <w:p w14:paraId="78E808A7" w14:textId="77777777" w:rsidR="005921CA" w:rsidRPr="006346DD" w:rsidRDefault="005921CA" w:rsidP="006E15FA">
      <w:pPr>
        <w:pStyle w:val="3"/>
        <w:rPr>
          <w:rFonts w:cs="Huawei Sans"/>
        </w:rPr>
      </w:pPr>
      <w:bookmarkStart w:id="23" w:name="_Toc74745699"/>
      <w:r w:rsidRPr="006346DD">
        <w:rPr>
          <w:rFonts w:cs="Huawei Sans"/>
        </w:rPr>
        <w:t>Introduction</w:t>
      </w:r>
      <w:bookmarkEnd w:id="23"/>
    </w:p>
    <w:p w14:paraId="78A0F9BB" w14:textId="77777777" w:rsidR="005921CA" w:rsidRDefault="005921CA" w:rsidP="006E15FA">
      <w:pPr>
        <w:pStyle w:val="4"/>
        <w:rPr>
          <w:rFonts w:cs="Huawei Sans" w:hint="default"/>
        </w:rPr>
      </w:pPr>
      <w:r w:rsidRPr="006346DD">
        <w:rPr>
          <w:rFonts w:cs="Huawei Sans" w:hint="default"/>
        </w:rPr>
        <w:t>Objectives</w:t>
      </w:r>
    </w:p>
    <w:p w14:paraId="1700C3B7" w14:textId="3D4757A8" w:rsidR="00CB501C" w:rsidRPr="00CB501C" w:rsidRDefault="00CB501C" w:rsidP="00CB501C">
      <w:pPr>
        <w:pStyle w:val="1f0"/>
      </w:pPr>
      <w:r>
        <w:t>Upon completion of this task, you will be able to:</w:t>
      </w:r>
    </w:p>
    <w:p w14:paraId="17614E72" w14:textId="77777777" w:rsidR="009504CA" w:rsidRDefault="009504CA" w:rsidP="009504CA">
      <w:pPr>
        <w:pStyle w:val="4a"/>
        <w:tabs>
          <w:tab w:val="clear" w:pos="1440"/>
          <w:tab w:val="num" w:pos="2126"/>
        </w:tabs>
      </w:pPr>
      <w:r>
        <w:t>Configure IS-IS to ensure that PEs are routable to each other.</w:t>
      </w:r>
    </w:p>
    <w:p w14:paraId="0B0B2F61" w14:textId="77777777" w:rsidR="009504CA" w:rsidRDefault="009504CA" w:rsidP="009504CA">
      <w:pPr>
        <w:pStyle w:val="4a"/>
        <w:tabs>
          <w:tab w:val="clear" w:pos="1440"/>
          <w:tab w:val="num" w:pos="2126"/>
        </w:tabs>
      </w:pPr>
      <w:r>
        <w:t>Manually configure SR-MPLS TE tunnels.</w:t>
      </w:r>
    </w:p>
    <w:p w14:paraId="4725460C" w14:textId="77777777" w:rsidR="009504CA" w:rsidRDefault="009504CA" w:rsidP="009504CA">
      <w:pPr>
        <w:pStyle w:val="4a"/>
        <w:tabs>
          <w:tab w:val="clear" w:pos="1440"/>
          <w:tab w:val="num" w:pos="2126"/>
        </w:tabs>
      </w:pPr>
      <w:r>
        <w:t>Recurse L3VPN tunnels used for communication between CEs to SR-MPLS TE tunnels.</w:t>
      </w:r>
    </w:p>
    <w:p w14:paraId="3E937227" w14:textId="7BFD21D5" w:rsidR="005921CA" w:rsidRPr="006346DD" w:rsidRDefault="009504CA" w:rsidP="009504CA">
      <w:pPr>
        <w:pStyle w:val="4a"/>
        <w:rPr>
          <w:rFonts w:cs="Huawei Sans"/>
        </w:rPr>
      </w:pPr>
      <w:r>
        <w:t>Observe label changes in packets forwarded through an SR-MPLS TE tunnel.</w:t>
      </w:r>
    </w:p>
    <w:p w14:paraId="398FC42F" w14:textId="77777777" w:rsidR="009504CA" w:rsidRDefault="009504CA" w:rsidP="009504CA">
      <w:pPr>
        <w:pStyle w:val="4"/>
        <w:rPr>
          <w:rFonts w:hint="default"/>
        </w:rPr>
      </w:pPr>
      <w:r>
        <w:t>Networking Description</w:t>
      </w:r>
    </w:p>
    <w:p w14:paraId="5B661850" w14:textId="77777777" w:rsidR="009504CA" w:rsidRDefault="009504CA" w:rsidP="009504CA">
      <w:pPr>
        <w:pStyle w:val="1f0"/>
      </w:pPr>
      <w:r>
        <w:rPr>
          <w:noProof/>
        </w:rPr>
        <w:drawing>
          <wp:inline distT="0" distB="0" distL="0" distR="0" wp14:anchorId="1FF0F0A8" wp14:editId="794D3046">
            <wp:extent cx="5454000" cy="1217814"/>
            <wp:effectExtent l="0" t="0" r="0" b="190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000" cy="1217814"/>
                    </a:xfrm>
                    <a:prstGeom prst="rect">
                      <a:avLst/>
                    </a:prstGeom>
                    <a:noFill/>
                  </pic:spPr>
                </pic:pic>
              </a:graphicData>
            </a:graphic>
          </wp:inline>
        </w:drawing>
      </w:r>
    </w:p>
    <w:p w14:paraId="76BF9BB6" w14:textId="1750D6C3" w:rsidR="009504CA" w:rsidRPr="00AD192B" w:rsidRDefault="009504CA" w:rsidP="009504CA">
      <w:pPr>
        <w:pStyle w:val="92"/>
        <w:keepNext/>
        <w:spacing w:before="80"/>
        <w:ind w:left="1701"/>
      </w:pPr>
      <w:r>
        <w:t xml:space="preserve">EVPN L3VPNv4 over SR-MPLS TE </w:t>
      </w:r>
      <w:r w:rsidR="00C640F3">
        <w:t>e</w:t>
      </w:r>
      <w:r>
        <w:t>xperiment</w:t>
      </w:r>
    </w:p>
    <w:p w14:paraId="2FC58F7A" w14:textId="77777777" w:rsidR="009504CA" w:rsidRDefault="009504CA" w:rsidP="009504CA">
      <w:pPr>
        <w:pStyle w:val="1f0"/>
      </w:pPr>
      <w:r>
        <w:t>The figure shows the device connection and IP address planning. The interface interconnection addresses are in the format of 10.0.0.</w:t>
      </w:r>
      <w:r>
        <w:rPr>
          <w:i/>
          <w:iCs/>
        </w:rPr>
        <w:t>Y</w:t>
      </w:r>
      <w:r>
        <w:t xml:space="preserve">/30, and the values represented by </w:t>
      </w:r>
      <w:r>
        <w:rPr>
          <w:i/>
          <w:iCs/>
        </w:rPr>
        <w:t>Y</w:t>
      </w:r>
      <w:r>
        <w:t xml:space="preserve"> are shown in the figure. Loopback0 is created on all devices. The Loopback0 address is used as the MPLS LSR ID of each device in the SR domain.</w:t>
      </w:r>
    </w:p>
    <w:p w14:paraId="4EEADD6B" w14:textId="491E069F" w:rsidR="00484478" w:rsidRPr="006346DD" w:rsidRDefault="009504CA" w:rsidP="009504CA">
      <w:pPr>
        <w:pStyle w:val="1f0"/>
        <w:rPr>
          <w:rFonts w:cs="Huawei Sans"/>
        </w:rPr>
      </w:pPr>
      <w:r>
        <w:t>Loopback1 is created on PE2 and PE4 to simulate user access. The Loopback1 addresses on PE2 and PE4 are 10.2.2.2/32 and 10.4.4.4/32, respectively, as shown in the preceding figure.</w:t>
      </w:r>
    </w:p>
    <w:p w14:paraId="54E5A3BD" w14:textId="77777777" w:rsidR="009504CA" w:rsidRDefault="009504CA" w:rsidP="009504CA">
      <w:pPr>
        <w:pStyle w:val="3"/>
      </w:pPr>
      <w:bookmarkStart w:id="24" w:name="_Toc74745700"/>
      <w:r>
        <w:t>Experiment Task</w:t>
      </w:r>
      <w:bookmarkEnd w:id="24"/>
    </w:p>
    <w:p w14:paraId="08C7769C" w14:textId="77777777" w:rsidR="009504CA" w:rsidRDefault="009504CA" w:rsidP="009504CA">
      <w:pPr>
        <w:pStyle w:val="4"/>
        <w:rPr>
          <w:rFonts w:hint="default"/>
        </w:rPr>
      </w:pPr>
      <w:r>
        <w:t>Configuration Roadmap</w:t>
      </w:r>
    </w:p>
    <w:p w14:paraId="671DF631" w14:textId="77777777" w:rsidR="009504CA" w:rsidRDefault="009504CA" w:rsidP="009504CA">
      <w:pPr>
        <w:pStyle w:val="1f0"/>
        <w:numPr>
          <w:ilvl w:val="0"/>
          <w:numId w:val="16"/>
        </w:numPr>
      </w:pPr>
      <w:r>
        <w:t>Configure IP addresses for devices.</w:t>
      </w:r>
    </w:p>
    <w:p w14:paraId="037AA67F" w14:textId="77777777" w:rsidR="009504CA" w:rsidRDefault="009504CA" w:rsidP="009504CA">
      <w:pPr>
        <w:pStyle w:val="1f0"/>
        <w:numPr>
          <w:ilvl w:val="0"/>
          <w:numId w:val="16"/>
        </w:numPr>
      </w:pPr>
      <w:r>
        <w:t>Configure IS-IS in the SR domain. Specifically, enable IS-IS on interconnection and Loopback0 interfaces for communication in the SR domain.</w:t>
      </w:r>
    </w:p>
    <w:p w14:paraId="135210CF" w14:textId="77777777" w:rsidR="009504CA" w:rsidRDefault="009504CA" w:rsidP="009504CA">
      <w:pPr>
        <w:pStyle w:val="1f0"/>
        <w:numPr>
          <w:ilvl w:val="0"/>
          <w:numId w:val="16"/>
        </w:numPr>
      </w:pPr>
      <w:r>
        <w:t>Configure MPLS. Specifically, enable MPLS and MPLS TE and set MPLS LSR IDs on devices.</w:t>
      </w:r>
    </w:p>
    <w:p w14:paraId="4E5B914B" w14:textId="77777777" w:rsidR="009504CA" w:rsidRDefault="009504CA" w:rsidP="009504CA">
      <w:pPr>
        <w:pStyle w:val="1f0"/>
        <w:numPr>
          <w:ilvl w:val="0"/>
          <w:numId w:val="16"/>
        </w:numPr>
      </w:pPr>
      <w:r>
        <w:t>Configure SR. Specifically, enable SR globally, enable IS-IS extensions for SR capabilities, and configure node SIDs.</w:t>
      </w:r>
    </w:p>
    <w:p w14:paraId="29E1B7A6" w14:textId="77777777" w:rsidR="009504CA" w:rsidRDefault="009504CA" w:rsidP="009504CA">
      <w:pPr>
        <w:pStyle w:val="1f0"/>
        <w:numPr>
          <w:ilvl w:val="0"/>
          <w:numId w:val="16"/>
        </w:numPr>
      </w:pPr>
      <w:r>
        <w:t>Configure explicit paths and TE tunnel interfaces on PE2 and PE4.</w:t>
      </w:r>
    </w:p>
    <w:p w14:paraId="6B769ADD" w14:textId="534F2722" w:rsidR="005921CA" w:rsidRPr="006346DD" w:rsidRDefault="009504CA" w:rsidP="009504CA">
      <w:pPr>
        <w:pStyle w:val="1f0"/>
        <w:numPr>
          <w:ilvl w:val="0"/>
          <w:numId w:val="16"/>
        </w:numPr>
        <w:rPr>
          <w:rFonts w:cs="Huawei Sans"/>
        </w:rPr>
      </w:pPr>
      <w:r>
        <w:t>Configure an EVPN instance, add Loopback1 on PE2 and PE4 to the instance, and establish EVPN peer relationships between PE2 and P2 and between PE4 and P2.</w:t>
      </w:r>
    </w:p>
    <w:p w14:paraId="40200360" w14:textId="5A0342E7" w:rsidR="005921CA" w:rsidRPr="006346DD" w:rsidRDefault="009504CA" w:rsidP="005948B5">
      <w:pPr>
        <w:pStyle w:val="1f0"/>
        <w:numPr>
          <w:ilvl w:val="0"/>
          <w:numId w:val="16"/>
        </w:numPr>
        <w:rPr>
          <w:rFonts w:cs="Huawei Sans"/>
        </w:rPr>
      </w:pPr>
      <w:r>
        <w:t>Configure a tunnel selection policy to recurse EVPN traffic to TE tunnels.</w:t>
      </w:r>
    </w:p>
    <w:p w14:paraId="272E53B7" w14:textId="77777777" w:rsidR="005921CA" w:rsidRPr="006346DD" w:rsidRDefault="005921CA" w:rsidP="002B344C">
      <w:pPr>
        <w:pStyle w:val="4"/>
        <w:rPr>
          <w:rFonts w:cs="Huawei Sans" w:hint="default"/>
        </w:rPr>
      </w:pPr>
      <w:r w:rsidRPr="006346DD">
        <w:rPr>
          <w:rFonts w:cs="Huawei Sans" w:hint="default"/>
        </w:rPr>
        <w:lastRenderedPageBreak/>
        <w:t>Configuration Procedure</w:t>
      </w:r>
    </w:p>
    <w:p w14:paraId="374E6527" w14:textId="77777777" w:rsidR="00484478" w:rsidRPr="006346DD" w:rsidRDefault="00484478" w:rsidP="002B344C">
      <w:pPr>
        <w:pStyle w:val="30"/>
        <w:keepNext/>
        <w:keepLines/>
        <w:rPr>
          <w:rFonts w:cs="Huawei Sans"/>
        </w:rPr>
      </w:pPr>
      <w:r w:rsidRPr="006346DD">
        <w:rPr>
          <w:rFonts w:cs="Huawei Sans"/>
        </w:rPr>
        <w:t>Configure IP addresses for interconnection and loopback interfaces.</w:t>
      </w:r>
    </w:p>
    <w:p w14:paraId="558B628E" w14:textId="55682383" w:rsidR="00484478" w:rsidRPr="006346DD" w:rsidRDefault="009504CA" w:rsidP="00484478">
      <w:pPr>
        <w:ind w:left="1021"/>
        <w:rPr>
          <w:rFonts w:ascii="Huawei Sans" w:hAnsi="Huawei Sans" w:cs="Huawei Sans"/>
          <w:sz w:val="21"/>
        </w:rPr>
      </w:pPr>
      <w:r w:rsidRPr="009504CA">
        <w:rPr>
          <w:rFonts w:ascii="Huawei Sans" w:hAnsi="Huawei Sans" w:cs="Huawei Sans" w:hint="eastAsia"/>
          <w:sz w:val="21"/>
        </w:rPr>
        <w:t>Configure the configuration validation mode as immediate validation and configure IP addresses for interconnection and Loopback0 interfaces. Loopback0 addresses must be configured as planned in the following table.</w:t>
      </w:r>
    </w:p>
    <w:p w14:paraId="5F50D62C" w14:textId="172747A3" w:rsidR="00484478" w:rsidRPr="006346DD" w:rsidRDefault="00484478" w:rsidP="00233CD3">
      <w:pPr>
        <w:pStyle w:val="5b"/>
      </w:pPr>
      <w:r w:rsidRPr="006346DD">
        <w:t>Loopback0 IP addresses</w:t>
      </w:r>
    </w:p>
    <w:tbl>
      <w:tblPr>
        <w:tblStyle w:val="V306"/>
        <w:tblW w:w="0" w:type="auto"/>
        <w:tblInd w:w="2537"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063"/>
        <w:gridCol w:w="2331"/>
      </w:tblGrid>
      <w:tr w:rsidR="00484478" w:rsidRPr="006346DD" w14:paraId="7570E51D" w14:textId="77777777" w:rsidTr="00C407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3" w:type="dxa"/>
          </w:tcPr>
          <w:p w14:paraId="3B35481A" w14:textId="77777777" w:rsidR="00484478" w:rsidRPr="006346DD" w:rsidRDefault="00484478" w:rsidP="002F7E98">
            <w:pPr>
              <w:pStyle w:val="59"/>
              <w:rPr>
                <w:rFonts w:cs="Huawei Sans"/>
              </w:rPr>
            </w:pPr>
            <w:r w:rsidRPr="006346DD">
              <w:rPr>
                <w:rFonts w:cs="Huawei Sans"/>
              </w:rPr>
              <w:t>Device Number</w:t>
            </w:r>
          </w:p>
        </w:tc>
        <w:tc>
          <w:tcPr>
            <w:tcW w:w="2331" w:type="dxa"/>
          </w:tcPr>
          <w:p w14:paraId="061BD96D" w14:textId="77777777" w:rsidR="00484478" w:rsidRPr="006346DD" w:rsidRDefault="00484478" w:rsidP="002F7E9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Loopback0 IP Address</w:t>
            </w:r>
          </w:p>
        </w:tc>
      </w:tr>
      <w:tr w:rsidR="00484478" w:rsidRPr="006346DD" w14:paraId="728EDD07" w14:textId="77777777" w:rsidTr="00C407D2">
        <w:tc>
          <w:tcPr>
            <w:cnfStyle w:val="001000000000" w:firstRow="0" w:lastRow="0" w:firstColumn="1" w:lastColumn="0" w:oddVBand="0" w:evenVBand="0" w:oddHBand="0" w:evenHBand="0" w:firstRowFirstColumn="0" w:firstRowLastColumn="0" w:lastRowFirstColumn="0" w:lastRowLastColumn="0"/>
            <w:tcW w:w="2063" w:type="dxa"/>
          </w:tcPr>
          <w:p w14:paraId="0712846C" w14:textId="77777777" w:rsidR="00484478" w:rsidRPr="006346DD" w:rsidRDefault="00484478" w:rsidP="002F7E98">
            <w:pPr>
              <w:pStyle w:val="59"/>
              <w:rPr>
                <w:rFonts w:cs="Huawei Sans"/>
              </w:rPr>
            </w:pPr>
            <w:r w:rsidRPr="006346DD">
              <w:rPr>
                <w:rFonts w:cs="Huawei Sans"/>
              </w:rPr>
              <w:t>PE2</w:t>
            </w:r>
          </w:p>
        </w:tc>
        <w:tc>
          <w:tcPr>
            <w:tcW w:w="2331" w:type="dxa"/>
          </w:tcPr>
          <w:p w14:paraId="6C6ED283" w14:textId="77777777" w:rsidR="00484478" w:rsidRPr="006346DD" w:rsidRDefault="00484478" w:rsidP="002F7E9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r>
      <w:tr w:rsidR="00484478" w:rsidRPr="006346DD" w14:paraId="6A556A58" w14:textId="77777777" w:rsidTr="00C407D2">
        <w:tc>
          <w:tcPr>
            <w:cnfStyle w:val="001000000000" w:firstRow="0" w:lastRow="0" w:firstColumn="1" w:lastColumn="0" w:oddVBand="0" w:evenVBand="0" w:oddHBand="0" w:evenHBand="0" w:firstRowFirstColumn="0" w:firstRowLastColumn="0" w:lastRowFirstColumn="0" w:lastRowLastColumn="0"/>
            <w:tcW w:w="2063" w:type="dxa"/>
          </w:tcPr>
          <w:p w14:paraId="6DC2560B" w14:textId="77777777" w:rsidR="00484478" w:rsidRPr="006346DD" w:rsidRDefault="00484478" w:rsidP="002F7E98">
            <w:pPr>
              <w:pStyle w:val="59"/>
              <w:rPr>
                <w:rFonts w:cs="Huawei Sans"/>
              </w:rPr>
            </w:pPr>
            <w:r w:rsidRPr="006346DD">
              <w:rPr>
                <w:rFonts w:cs="Huawei Sans"/>
              </w:rPr>
              <w:t>P2</w:t>
            </w:r>
          </w:p>
        </w:tc>
        <w:tc>
          <w:tcPr>
            <w:tcW w:w="2331" w:type="dxa"/>
          </w:tcPr>
          <w:p w14:paraId="536BD19E" w14:textId="77777777" w:rsidR="00484478" w:rsidRPr="006346DD" w:rsidRDefault="00484478" w:rsidP="002F7E9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r>
      <w:tr w:rsidR="00484478" w:rsidRPr="006346DD" w14:paraId="2395CE07" w14:textId="77777777" w:rsidTr="00C407D2">
        <w:tc>
          <w:tcPr>
            <w:cnfStyle w:val="001000000000" w:firstRow="0" w:lastRow="0" w:firstColumn="1" w:lastColumn="0" w:oddVBand="0" w:evenVBand="0" w:oddHBand="0" w:evenHBand="0" w:firstRowFirstColumn="0" w:firstRowLastColumn="0" w:lastRowFirstColumn="0" w:lastRowLastColumn="0"/>
            <w:tcW w:w="2063" w:type="dxa"/>
          </w:tcPr>
          <w:p w14:paraId="69DDAAE7" w14:textId="77777777" w:rsidR="00484478" w:rsidRPr="006346DD" w:rsidRDefault="00484478" w:rsidP="002F7E98">
            <w:pPr>
              <w:pStyle w:val="59"/>
              <w:rPr>
                <w:rFonts w:cs="Huawei Sans"/>
              </w:rPr>
            </w:pPr>
            <w:r w:rsidRPr="006346DD">
              <w:rPr>
                <w:rFonts w:cs="Huawei Sans"/>
              </w:rPr>
              <w:t>PE4</w:t>
            </w:r>
          </w:p>
        </w:tc>
        <w:tc>
          <w:tcPr>
            <w:tcW w:w="2331" w:type="dxa"/>
          </w:tcPr>
          <w:p w14:paraId="77F24033" w14:textId="77777777" w:rsidR="00484478" w:rsidRPr="006346DD" w:rsidRDefault="00484478" w:rsidP="002F7E9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r>
    </w:tbl>
    <w:p w14:paraId="450DB2CB" w14:textId="77777777" w:rsidR="00484478" w:rsidRPr="006346DD" w:rsidRDefault="00484478" w:rsidP="00484478">
      <w:pPr>
        <w:ind w:left="1021"/>
        <w:rPr>
          <w:rFonts w:ascii="Huawei Sans" w:hAnsi="Huawei Sans" w:cs="Huawei Sans"/>
          <w:sz w:val="21"/>
        </w:rPr>
      </w:pPr>
    </w:p>
    <w:p w14:paraId="3990DDD4" w14:textId="77777777" w:rsidR="00484478" w:rsidRPr="006346DD" w:rsidRDefault="00484478" w:rsidP="00C67429">
      <w:pPr>
        <w:pStyle w:val="1f0"/>
        <w:rPr>
          <w:rFonts w:cs="Huawei Sans"/>
        </w:rPr>
      </w:pPr>
      <w:r w:rsidRPr="006346DD">
        <w:rPr>
          <w:rFonts w:cs="Huawei Sans"/>
        </w:rPr>
        <w:t># Name the devices.</w:t>
      </w:r>
    </w:p>
    <w:p w14:paraId="059ADDD1" w14:textId="77777777" w:rsidR="00484478" w:rsidRPr="006346DD" w:rsidRDefault="00484478" w:rsidP="00C67429">
      <w:pPr>
        <w:pStyle w:val="1f0"/>
        <w:rPr>
          <w:rFonts w:cs="Huawei Sans"/>
        </w:rPr>
      </w:pPr>
      <w:r w:rsidRPr="006346DD">
        <w:rPr>
          <w:rFonts w:cs="Huawei Sans"/>
        </w:rPr>
        <w:t>Omitted</w:t>
      </w:r>
    </w:p>
    <w:p w14:paraId="242AD97A" w14:textId="77777777" w:rsidR="00484478" w:rsidRPr="006346DD" w:rsidRDefault="00484478" w:rsidP="00C67429">
      <w:pPr>
        <w:pStyle w:val="1f0"/>
        <w:rPr>
          <w:rFonts w:cs="Huawei Sans"/>
        </w:rPr>
      </w:pPr>
      <w:r w:rsidRPr="006346DD">
        <w:rPr>
          <w:rFonts w:cs="Huawei Sans"/>
        </w:rPr>
        <w:t># Configure the configuration validation mode as immediate validation.</w:t>
      </w:r>
    </w:p>
    <w:p w14:paraId="1AE5DFB6" w14:textId="77777777" w:rsidR="00484478" w:rsidRPr="006346DD" w:rsidRDefault="00484478" w:rsidP="002F7E98">
      <w:pPr>
        <w:pStyle w:val="2f2"/>
        <w:rPr>
          <w:rFonts w:cs="Huawei Sans"/>
        </w:rPr>
      </w:pPr>
      <w:r w:rsidRPr="006346DD">
        <w:rPr>
          <w:rFonts w:cs="Huawei Sans"/>
        </w:rPr>
        <w:t xml:space="preserve">&lt;PE2&gt;system-view immediately </w:t>
      </w:r>
    </w:p>
    <w:p w14:paraId="7FC3FA0B" w14:textId="77777777" w:rsidR="00484478" w:rsidRPr="006346DD" w:rsidRDefault="00484478" w:rsidP="002F7E98">
      <w:pPr>
        <w:pStyle w:val="2f2"/>
        <w:rPr>
          <w:rFonts w:cs="Huawei Sans"/>
        </w:rPr>
      </w:pPr>
    </w:p>
    <w:p w14:paraId="1C5C694A" w14:textId="77777777" w:rsidR="00484478" w:rsidRPr="006346DD" w:rsidRDefault="00484478" w:rsidP="002F7E98">
      <w:pPr>
        <w:pStyle w:val="2f2"/>
        <w:rPr>
          <w:rFonts w:cs="Huawei Sans"/>
        </w:rPr>
      </w:pPr>
      <w:r w:rsidRPr="006346DD">
        <w:rPr>
          <w:rFonts w:cs="Huawei Sans"/>
        </w:rPr>
        <w:t xml:space="preserve">&lt;P2&gt;system-view immediately </w:t>
      </w:r>
    </w:p>
    <w:p w14:paraId="204007F0" w14:textId="77777777" w:rsidR="00484478" w:rsidRPr="006346DD" w:rsidRDefault="00484478" w:rsidP="002F7E98">
      <w:pPr>
        <w:pStyle w:val="2f2"/>
        <w:rPr>
          <w:rFonts w:cs="Huawei Sans"/>
          <w:sz w:val="21"/>
        </w:rPr>
      </w:pPr>
    </w:p>
    <w:p w14:paraId="537D43AD" w14:textId="77777777" w:rsidR="00484478" w:rsidRPr="006346DD" w:rsidRDefault="00484478" w:rsidP="002F7E98">
      <w:pPr>
        <w:pStyle w:val="2f2"/>
        <w:rPr>
          <w:rFonts w:cs="Huawei Sans"/>
        </w:rPr>
      </w:pPr>
      <w:r w:rsidRPr="006346DD">
        <w:rPr>
          <w:rFonts w:cs="Huawei Sans"/>
        </w:rPr>
        <w:t xml:space="preserve">&lt;PE4&gt;system-view immediately </w:t>
      </w:r>
    </w:p>
    <w:p w14:paraId="3D078AE8" w14:textId="77777777" w:rsidR="00484478" w:rsidRPr="006346DD" w:rsidRDefault="00484478" w:rsidP="00C67429">
      <w:pPr>
        <w:pStyle w:val="1f0"/>
        <w:rPr>
          <w:rFonts w:cs="Huawei Sans"/>
        </w:rPr>
      </w:pPr>
      <w:r w:rsidRPr="006346DD">
        <w:rPr>
          <w:rFonts w:cs="Huawei Sans"/>
        </w:rPr>
        <w:t># Configure IP addresses for GE0/3/1 and Loopback0 on PE2.</w:t>
      </w:r>
    </w:p>
    <w:p w14:paraId="6568ADD6" w14:textId="77777777" w:rsidR="00484478" w:rsidRPr="006346DD" w:rsidRDefault="00484478" w:rsidP="002F7E98">
      <w:pPr>
        <w:pStyle w:val="2f2"/>
        <w:rPr>
          <w:rFonts w:cs="Huawei Sans"/>
        </w:rPr>
      </w:pPr>
      <w:r w:rsidRPr="006346DD">
        <w:rPr>
          <w:rFonts w:cs="Huawei Sans"/>
        </w:rPr>
        <w:t>[PE2] interface LoopBack 0</w:t>
      </w:r>
    </w:p>
    <w:p w14:paraId="7BE1D67C" w14:textId="77777777" w:rsidR="00484478" w:rsidRPr="006346DD" w:rsidRDefault="00484478" w:rsidP="002F7E98">
      <w:pPr>
        <w:pStyle w:val="2f2"/>
        <w:rPr>
          <w:rFonts w:cs="Huawei Sans"/>
        </w:rPr>
      </w:pPr>
      <w:r w:rsidRPr="006346DD">
        <w:rPr>
          <w:rFonts w:cs="Huawei Sans"/>
        </w:rPr>
        <w:t>[PE2-LoopBack0] ip address 1.0.0.2 255.255.255.255</w:t>
      </w:r>
    </w:p>
    <w:p w14:paraId="21EE5AE5" w14:textId="77777777" w:rsidR="00484478" w:rsidRPr="006346DD" w:rsidRDefault="00484478" w:rsidP="002F7E98">
      <w:pPr>
        <w:pStyle w:val="2f2"/>
        <w:rPr>
          <w:rFonts w:cs="Huawei Sans"/>
        </w:rPr>
      </w:pPr>
      <w:r w:rsidRPr="006346DD">
        <w:rPr>
          <w:rFonts w:cs="Huawei Sans"/>
        </w:rPr>
        <w:t>[PE2-LoopBack0] quit</w:t>
      </w:r>
    </w:p>
    <w:p w14:paraId="5021C2CE" w14:textId="77777777" w:rsidR="00484478" w:rsidRPr="006346DD" w:rsidRDefault="00484478" w:rsidP="002F7E98">
      <w:pPr>
        <w:pStyle w:val="2f2"/>
        <w:rPr>
          <w:rFonts w:cs="Huawei Sans"/>
        </w:rPr>
      </w:pPr>
    </w:p>
    <w:p w14:paraId="3A3B3AD8" w14:textId="77777777" w:rsidR="00484478" w:rsidRPr="006346DD" w:rsidRDefault="00484478" w:rsidP="002F7E98">
      <w:pPr>
        <w:pStyle w:val="2f2"/>
        <w:rPr>
          <w:rFonts w:cs="Huawei Sans"/>
        </w:rPr>
      </w:pPr>
      <w:r w:rsidRPr="006346DD">
        <w:rPr>
          <w:rFonts w:cs="Huawei Sans"/>
        </w:rPr>
        <w:t>[PE2]interface GigabitEthernet0/3/1</w:t>
      </w:r>
    </w:p>
    <w:p w14:paraId="0D4D3A6D" w14:textId="77777777" w:rsidR="00484478" w:rsidRPr="006346DD" w:rsidRDefault="00484478" w:rsidP="002F7E98">
      <w:pPr>
        <w:pStyle w:val="2f2"/>
        <w:rPr>
          <w:rFonts w:cs="Huawei Sans"/>
        </w:rPr>
      </w:pPr>
      <w:r w:rsidRPr="006346DD">
        <w:rPr>
          <w:rFonts w:cs="Huawei Sans"/>
        </w:rPr>
        <w:t>[PE2-GigabitEthernet0/3/1] ip address 10.0.0.22 255.255.255.252</w:t>
      </w:r>
    </w:p>
    <w:p w14:paraId="01018716" w14:textId="77777777" w:rsidR="00484478" w:rsidRPr="006346DD" w:rsidRDefault="00484478" w:rsidP="00C67429">
      <w:pPr>
        <w:pStyle w:val="1f0"/>
        <w:rPr>
          <w:rFonts w:cs="Huawei Sans"/>
        </w:rPr>
      </w:pPr>
      <w:r w:rsidRPr="006346DD">
        <w:rPr>
          <w:rFonts w:cs="Huawei Sans"/>
        </w:rPr>
        <w:t># Configure IP addresses for GE0/3/0, GE0/3/2, and Loopback0 on P2.</w:t>
      </w:r>
    </w:p>
    <w:p w14:paraId="32A7FC28" w14:textId="77777777" w:rsidR="00484478" w:rsidRPr="006346DD" w:rsidRDefault="00484478" w:rsidP="002F7E98">
      <w:pPr>
        <w:pStyle w:val="2f2"/>
        <w:rPr>
          <w:rFonts w:cs="Huawei Sans"/>
        </w:rPr>
      </w:pPr>
      <w:r w:rsidRPr="006346DD">
        <w:rPr>
          <w:rFonts w:cs="Huawei Sans"/>
        </w:rPr>
        <w:t>[P2] interface LoopBack 0</w:t>
      </w:r>
    </w:p>
    <w:p w14:paraId="718167F7" w14:textId="77777777" w:rsidR="00484478" w:rsidRPr="006346DD" w:rsidRDefault="00484478" w:rsidP="002F7E98">
      <w:pPr>
        <w:pStyle w:val="2f2"/>
        <w:rPr>
          <w:rFonts w:cs="Huawei Sans"/>
        </w:rPr>
      </w:pPr>
      <w:r w:rsidRPr="006346DD">
        <w:rPr>
          <w:rFonts w:cs="Huawei Sans"/>
        </w:rPr>
        <w:t>[P2-LoopBack0] ip address 1.0.0.6 255.255.255.255</w:t>
      </w:r>
    </w:p>
    <w:p w14:paraId="0C7E677B" w14:textId="77777777" w:rsidR="00484478" w:rsidRPr="006346DD" w:rsidRDefault="00484478" w:rsidP="002F7E98">
      <w:pPr>
        <w:pStyle w:val="2f2"/>
        <w:rPr>
          <w:rFonts w:cs="Huawei Sans"/>
        </w:rPr>
      </w:pPr>
      <w:r w:rsidRPr="006346DD">
        <w:rPr>
          <w:rFonts w:cs="Huawei Sans"/>
        </w:rPr>
        <w:t>[P2-LoopBack0] quit</w:t>
      </w:r>
    </w:p>
    <w:p w14:paraId="68549566" w14:textId="77777777" w:rsidR="00484478" w:rsidRPr="006346DD" w:rsidRDefault="00484478" w:rsidP="002F7E98">
      <w:pPr>
        <w:pStyle w:val="2f2"/>
        <w:rPr>
          <w:rFonts w:cs="Huawei Sans"/>
        </w:rPr>
      </w:pPr>
    </w:p>
    <w:p w14:paraId="0FF46158" w14:textId="77777777" w:rsidR="00484478" w:rsidRPr="006346DD" w:rsidRDefault="00484478" w:rsidP="002F7E98">
      <w:pPr>
        <w:pStyle w:val="2f2"/>
        <w:rPr>
          <w:rFonts w:cs="Huawei Sans"/>
        </w:rPr>
      </w:pPr>
      <w:r w:rsidRPr="006346DD">
        <w:rPr>
          <w:rFonts w:cs="Huawei Sans"/>
        </w:rPr>
        <w:t>[P2]interface GigabitEthernet0/3/0</w:t>
      </w:r>
    </w:p>
    <w:p w14:paraId="2D47270A" w14:textId="77777777" w:rsidR="00484478" w:rsidRPr="00F66940" w:rsidRDefault="00484478" w:rsidP="00F66940">
      <w:pPr>
        <w:pStyle w:val="2f2"/>
      </w:pPr>
      <w:r w:rsidRPr="00F66940">
        <w:t>[P2-GigabitEthernet0/3/0] ip address 10.0.0.21 255.255.255.252</w:t>
      </w:r>
    </w:p>
    <w:p w14:paraId="1DB17BB5" w14:textId="77777777" w:rsidR="00484478" w:rsidRPr="006346DD" w:rsidRDefault="00484478" w:rsidP="002F7E98">
      <w:pPr>
        <w:pStyle w:val="2f2"/>
        <w:rPr>
          <w:rFonts w:cs="Huawei Sans"/>
        </w:rPr>
      </w:pPr>
      <w:r w:rsidRPr="006346DD">
        <w:rPr>
          <w:rFonts w:cs="Huawei Sans"/>
        </w:rPr>
        <w:t>[P2-GigabitEthernet0/3/0] quit</w:t>
      </w:r>
    </w:p>
    <w:p w14:paraId="3CE396C3" w14:textId="77777777" w:rsidR="00484478" w:rsidRPr="006346DD" w:rsidRDefault="00484478" w:rsidP="002F7E98">
      <w:pPr>
        <w:pStyle w:val="2f2"/>
        <w:rPr>
          <w:rFonts w:cs="Huawei Sans"/>
        </w:rPr>
      </w:pPr>
      <w:r w:rsidRPr="006346DD">
        <w:rPr>
          <w:rFonts w:cs="Huawei Sans"/>
        </w:rPr>
        <w:t>[P2]interface GigabitEthernet0/3/2</w:t>
      </w:r>
    </w:p>
    <w:p w14:paraId="021B7FAD" w14:textId="77777777" w:rsidR="00484478" w:rsidRPr="006346DD" w:rsidRDefault="00484478" w:rsidP="002F7E98">
      <w:pPr>
        <w:pStyle w:val="2f2"/>
        <w:rPr>
          <w:rFonts w:cs="Huawei Sans"/>
        </w:rPr>
      </w:pPr>
      <w:r w:rsidRPr="006346DD">
        <w:rPr>
          <w:rFonts w:cs="Huawei Sans"/>
        </w:rPr>
        <w:t>[P2-GigabitEthernet0/3/2] ip address 10.0.0.18 255.255.255.252</w:t>
      </w:r>
    </w:p>
    <w:p w14:paraId="66ABB650" w14:textId="77777777" w:rsidR="00484478" w:rsidRPr="006346DD" w:rsidRDefault="00484478" w:rsidP="00C67429">
      <w:pPr>
        <w:pStyle w:val="1f0"/>
        <w:rPr>
          <w:rFonts w:cs="Huawei Sans"/>
        </w:rPr>
      </w:pPr>
      <w:r w:rsidRPr="006346DD">
        <w:rPr>
          <w:rFonts w:cs="Huawei Sans"/>
        </w:rPr>
        <w:t># Configure IP addresses for GE0/3/1 and Loopback0 on PE4.</w:t>
      </w:r>
    </w:p>
    <w:p w14:paraId="647DF80C" w14:textId="77777777" w:rsidR="00484478" w:rsidRPr="006346DD" w:rsidRDefault="00484478" w:rsidP="002F7E98">
      <w:pPr>
        <w:pStyle w:val="2f2"/>
        <w:rPr>
          <w:rFonts w:cs="Huawei Sans"/>
        </w:rPr>
      </w:pPr>
      <w:r w:rsidRPr="006346DD">
        <w:rPr>
          <w:rFonts w:cs="Huawei Sans"/>
        </w:rPr>
        <w:lastRenderedPageBreak/>
        <w:t>[PE4] interface LoopBack 0</w:t>
      </w:r>
    </w:p>
    <w:p w14:paraId="4FA1CE28" w14:textId="77777777" w:rsidR="00484478" w:rsidRPr="006346DD" w:rsidRDefault="00484478" w:rsidP="002F7E98">
      <w:pPr>
        <w:pStyle w:val="2f2"/>
        <w:rPr>
          <w:rFonts w:cs="Huawei Sans"/>
        </w:rPr>
      </w:pPr>
      <w:r w:rsidRPr="006346DD">
        <w:rPr>
          <w:rFonts w:cs="Huawei Sans"/>
        </w:rPr>
        <w:t>[PE4-LoopBack0] ip address 1.0.0.4 255.255.255.255</w:t>
      </w:r>
    </w:p>
    <w:p w14:paraId="0D6EC0A8" w14:textId="77777777" w:rsidR="00484478" w:rsidRPr="006346DD" w:rsidRDefault="00484478" w:rsidP="002F7E98">
      <w:pPr>
        <w:pStyle w:val="2f2"/>
        <w:rPr>
          <w:rFonts w:cs="Huawei Sans"/>
        </w:rPr>
      </w:pPr>
      <w:r w:rsidRPr="006346DD">
        <w:rPr>
          <w:rFonts w:cs="Huawei Sans"/>
        </w:rPr>
        <w:t>[PE4-LoopBack0] quit</w:t>
      </w:r>
    </w:p>
    <w:p w14:paraId="6CE1A4A0" w14:textId="77777777" w:rsidR="00484478" w:rsidRPr="006346DD" w:rsidRDefault="00484478" w:rsidP="002F7E98">
      <w:pPr>
        <w:pStyle w:val="2f2"/>
        <w:rPr>
          <w:rFonts w:cs="Huawei Sans"/>
        </w:rPr>
      </w:pPr>
    </w:p>
    <w:p w14:paraId="277585CA" w14:textId="77777777" w:rsidR="00484478" w:rsidRPr="006346DD" w:rsidRDefault="00484478" w:rsidP="002F7E98">
      <w:pPr>
        <w:pStyle w:val="2f2"/>
        <w:rPr>
          <w:rFonts w:cs="Huawei Sans"/>
        </w:rPr>
      </w:pPr>
      <w:r w:rsidRPr="006346DD">
        <w:rPr>
          <w:rFonts w:cs="Huawei Sans"/>
        </w:rPr>
        <w:t>[PE4]interface GigabitEthernet0/3/1</w:t>
      </w:r>
    </w:p>
    <w:p w14:paraId="629A4D01" w14:textId="77777777" w:rsidR="00484478" w:rsidRPr="006346DD" w:rsidRDefault="00484478" w:rsidP="002F7E98">
      <w:pPr>
        <w:pStyle w:val="2f2"/>
        <w:rPr>
          <w:rFonts w:cs="Huawei Sans"/>
        </w:rPr>
      </w:pPr>
      <w:r w:rsidRPr="006346DD">
        <w:rPr>
          <w:rFonts w:cs="Huawei Sans"/>
        </w:rPr>
        <w:t>[PE4-GigabitEthernet0/3/1] ip address 10.0.0.17 255.255.255.252</w:t>
      </w:r>
    </w:p>
    <w:p w14:paraId="28315605" w14:textId="738C0757" w:rsidR="00484478" w:rsidRPr="006346DD" w:rsidRDefault="001F2915" w:rsidP="00C67429">
      <w:pPr>
        <w:pStyle w:val="1f0"/>
        <w:rPr>
          <w:rFonts w:cs="Huawei Sans"/>
        </w:rPr>
      </w:pPr>
      <w:r>
        <w:t># Test interconnection interface connectivity on P2.</w:t>
      </w:r>
    </w:p>
    <w:p w14:paraId="07BDB56B" w14:textId="77777777" w:rsidR="00484478" w:rsidRPr="006346DD" w:rsidRDefault="00484478" w:rsidP="002F7E98">
      <w:pPr>
        <w:pStyle w:val="2f2"/>
        <w:rPr>
          <w:rFonts w:cs="Huawei Sans"/>
        </w:rPr>
      </w:pPr>
      <w:r w:rsidRPr="006346DD">
        <w:rPr>
          <w:rFonts w:cs="Huawei Sans"/>
        </w:rPr>
        <w:t>[P2]ping -c 1 10.0.0.22</w:t>
      </w:r>
    </w:p>
    <w:p w14:paraId="13E574CF" w14:textId="77777777" w:rsidR="00484478" w:rsidRPr="006346DD" w:rsidRDefault="00484478" w:rsidP="002F7E98">
      <w:pPr>
        <w:pStyle w:val="2f2"/>
        <w:rPr>
          <w:rFonts w:cs="Huawei Sans"/>
        </w:rPr>
      </w:pPr>
      <w:r w:rsidRPr="006346DD">
        <w:rPr>
          <w:rFonts w:cs="Huawei Sans"/>
        </w:rPr>
        <w:t xml:space="preserve">  PING 10.0.0.22: 56  data bytes, press CTRL_C to break</w:t>
      </w:r>
    </w:p>
    <w:p w14:paraId="64BEDFBF" w14:textId="77777777" w:rsidR="00484478" w:rsidRPr="006346DD" w:rsidRDefault="00484478" w:rsidP="002F7E98">
      <w:pPr>
        <w:pStyle w:val="2f2"/>
        <w:rPr>
          <w:rFonts w:cs="Huawei Sans"/>
        </w:rPr>
      </w:pPr>
      <w:r w:rsidRPr="006346DD">
        <w:rPr>
          <w:rFonts w:cs="Huawei Sans"/>
        </w:rPr>
        <w:t xml:space="preserve">    Reply from 10.0.0.22: bytes=56 Sequence=1 ttl=255 time=1 ms</w:t>
      </w:r>
    </w:p>
    <w:p w14:paraId="099A8539" w14:textId="77777777" w:rsidR="00484478" w:rsidRPr="006346DD" w:rsidRDefault="00484478" w:rsidP="002F7E98">
      <w:pPr>
        <w:pStyle w:val="2f2"/>
        <w:rPr>
          <w:rFonts w:cs="Huawei Sans"/>
        </w:rPr>
      </w:pPr>
    </w:p>
    <w:p w14:paraId="07F57F3A" w14:textId="77777777" w:rsidR="00484478" w:rsidRPr="006346DD" w:rsidRDefault="00484478" w:rsidP="002F7E98">
      <w:pPr>
        <w:pStyle w:val="2f2"/>
        <w:rPr>
          <w:rFonts w:cs="Huawei Sans"/>
        </w:rPr>
      </w:pPr>
      <w:r w:rsidRPr="006346DD">
        <w:rPr>
          <w:rFonts w:cs="Huawei Sans"/>
        </w:rPr>
        <w:t xml:space="preserve">  --- 10.0.0.22 ping statistics ---</w:t>
      </w:r>
    </w:p>
    <w:p w14:paraId="701E8B4A" w14:textId="77777777" w:rsidR="00484478" w:rsidRPr="006346DD" w:rsidRDefault="00484478" w:rsidP="002F7E98">
      <w:pPr>
        <w:pStyle w:val="2f2"/>
        <w:rPr>
          <w:rFonts w:cs="Huawei Sans"/>
        </w:rPr>
      </w:pPr>
      <w:r w:rsidRPr="006346DD">
        <w:rPr>
          <w:rFonts w:cs="Huawei Sans"/>
        </w:rPr>
        <w:t xml:space="preserve">    1 packet(s) transmitted</w:t>
      </w:r>
    </w:p>
    <w:p w14:paraId="5ED29110" w14:textId="77777777" w:rsidR="00484478" w:rsidRPr="006346DD" w:rsidRDefault="00484478" w:rsidP="002F7E98">
      <w:pPr>
        <w:pStyle w:val="2f2"/>
        <w:rPr>
          <w:rFonts w:cs="Huawei Sans"/>
        </w:rPr>
      </w:pPr>
      <w:r w:rsidRPr="006346DD">
        <w:rPr>
          <w:rFonts w:cs="Huawei Sans"/>
        </w:rPr>
        <w:t xml:space="preserve">    1 packet(s) received</w:t>
      </w:r>
    </w:p>
    <w:p w14:paraId="4F140454" w14:textId="77777777" w:rsidR="00484478" w:rsidRPr="006346DD" w:rsidRDefault="00484478" w:rsidP="002F7E98">
      <w:pPr>
        <w:pStyle w:val="2f2"/>
        <w:rPr>
          <w:rFonts w:cs="Huawei Sans"/>
        </w:rPr>
      </w:pPr>
      <w:r w:rsidRPr="006346DD">
        <w:rPr>
          <w:rFonts w:cs="Huawei Sans"/>
        </w:rPr>
        <w:t xml:space="preserve">    0.00% packet loss</w:t>
      </w:r>
    </w:p>
    <w:p w14:paraId="4DF6EB79" w14:textId="77777777" w:rsidR="00484478" w:rsidRPr="006346DD" w:rsidRDefault="00484478" w:rsidP="002F7E98">
      <w:pPr>
        <w:pStyle w:val="2f2"/>
        <w:rPr>
          <w:rFonts w:cs="Huawei Sans"/>
        </w:rPr>
      </w:pPr>
      <w:r w:rsidRPr="006346DD">
        <w:rPr>
          <w:rFonts w:cs="Huawei Sans"/>
        </w:rPr>
        <w:t>round-trip min/avg/max = 1/1/1 ms</w:t>
      </w:r>
    </w:p>
    <w:p w14:paraId="14B45C73" w14:textId="77777777" w:rsidR="00484478" w:rsidRPr="006346DD" w:rsidRDefault="00484478" w:rsidP="00484478">
      <w:pPr>
        <w:spacing w:before="40" w:after="40"/>
        <w:ind w:left="1021"/>
        <w:rPr>
          <w:rFonts w:ascii="Huawei Sans" w:hAnsi="Huawei Sans" w:cs="Huawei Sans"/>
          <w:sz w:val="18"/>
          <w:szCs w:val="18"/>
          <w:lang w:eastAsia="en-US"/>
        </w:rPr>
      </w:pPr>
    </w:p>
    <w:p w14:paraId="664B52EF" w14:textId="77777777" w:rsidR="00484478" w:rsidRPr="006346DD" w:rsidRDefault="00484478" w:rsidP="002F7E98">
      <w:pPr>
        <w:pStyle w:val="2f2"/>
        <w:rPr>
          <w:rFonts w:cs="Huawei Sans"/>
        </w:rPr>
      </w:pPr>
      <w:r w:rsidRPr="006346DD">
        <w:rPr>
          <w:rFonts w:cs="Huawei Sans"/>
        </w:rPr>
        <w:t>[P2]ping -c 1 10.0.0.17</w:t>
      </w:r>
    </w:p>
    <w:p w14:paraId="72B98CA3" w14:textId="77777777" w:rsidR="00484478" w:rsidRPr="006346DD" w:rsidRDefault="00484478" w:rsidP="002F7E98">
      <w:pPr>
        <w:pStyle w:val="2f2"/>
        <w:rPr>
          <w:rFonts w:cs="Huawei Sans"/>
        </w:rPr>
      </w:pPr>
      <w:r w:rsidRPr="006346DD">
        <w:rPr>
          <w:rFonts w:cs="Huawei Sans"/>
        </w:rPr>
        <w:t xml:space="preserve">  PING 10.0.0.17: 56  data bytes, press CTRL_C to break</w:t>
      </w:r>
    </w:p>
    <w:p w14:paraId="5355460B" w14:textId="77777777" w:rsidR="00484478" w:rsidRPr="006346DD" w:rsidRDefault="00484478" w:rsidP="002F7E98">
      <w:pPr>
        <w:pStyle w:val="2f2"/>
        <w:rPr>
          <w:rFonts w:cs="Huawei Sans"/>
        </w:rPr>
      </w:pPr>
      <w:r w:rsidRPr="006346DD">
        <w:rPr>
          <w:rFonts w:cs="Huawei Sans"/>
        </w:rPr>
        <w:t xml:space="preserve">    Reply from 10.0.0.17: bytes=56 Sequence=1 ttl=255 time=1 ms</w:t>
      </w:r>
    </w:p>
    <w:p w14:paraId="096D0584" w14:textId="77777777" w:rsidR="00484478" w:rsidRPr="006346DD" w:rsidRDefault="00484478" w:rsidP="002F7E98">
      <w:pPr>
        <w:pStyle w:val="2f2"/>
        <w:rPr>
          <w:rFonts w:cs="Huawei Sans"/>
        </w:rPr>
      </w:pPr>
    </w:p>
    <w:p w14:paraId="3679538C" w14:textId="77777777" w:rsidR="00484478" w:rsidRPr="006346DD" w:rsidRDefault="00484478" w:rsidP="002F7E98">
      <w:pPr>
        <w:pStyle w:val="2f2"/>
        <w:rPr>
          <w:rFonts w:cs="Huawei Sans"/>
        </w:rPr>
      </w:pPr>
      <w:r w:rsidRPr="006346DD">
        <w:rPr>
          <w:rFonts w:cs="Huawei Sans"/>
        </w:rPr>
        <w:t xml:space="preserve">  --- 10.0.0.17 ping statistics ---</w:t>
      </w:r>
    </w:p>
    <w:p w14:paraId="6786FD58" w14:textId="77777777" w:rsidR="00484478" w:rsidRPr="006346DD" w:rsidRDefault="00484478" w:rsidP="002F7E98">
      <w:pPr>
        <w:pStyle w:val="2f2"/>
        <w:rPr>
          <w:rFonts w:cs="Huawei Sans"/>
        </w:rPr>
      </w:pPr>
      <w:r w:rsidRPr="006346DD">
        <w:rPr>
          <w:rFonts w:cs="Huawei Sans"/>
        </w:rPr>
        <w:t xml:space="preserve">    1 packet(s) transmitted</w:t>
      </w:r>
    </w:p>
    <w:p w14:paraId="40B210DB" w14:textId="77777777" w:rsidR="00484478" w:rsidRPr="006346DD" w:rsidRDefault="00484478" w:rsidP="002F7E98">
      <w:pPr>
        <w:pStyle w:val="2f2"/>
        <w:rPr>
          <w:rFonts w:cs="Huawei Sans"/>
        </w:rPr>
      </w:pPr>
      <w:r w:rsidRPr="006346DD">
        <w:rPr>
          <w:rFonts w:cs="Huawei Sans"/>
        </w:rPr>
        <w:t xml:space="preserve">    1 packet(s) received</w:t>
      </w:r>
    </w:p>
    <w:p w14:paraId="0A3D6D04" w14:textId="77777777" w:rsidR="00484478" w:rsidRPr="006346DD" w:rsidRDefault="00484478" w:rsidP="002F7E98">
      <w:pPr>
        <w:pStyle w:val="2f2"/>
        <w:rPr>
          <w:rFonts w:cs="Huawei Sans"/>
        </w:rPr>
      </w:pPr>
      <w:r w:rsidRPr="006346DD">
        <w:rPr>
          <w:rFonts w:cs="Huawei Sans"/>
        </w:rPr>
        <w:t xml:space="preserve">    0.00% packet loss</w:t>
      </w:r>
    </w:p>
    <w:p w14:paraId="718BE28E" w14:textId="77777777" w:rsidR="00484478" w:rsidRPr="006346DD" w:rsidRDefault="00484478" w:rsidP="002F7E98">
      <w:pPr>
        <w:pStyle w:val="2f2"/>
        <w:rPr>
          <w:rFonts w:cs="Huawei Sans"/>
        </w:rPr>
      </w:pPr>
      <w:r w:rsidRPr="006346DD">
        <w:rPr>
          <w:rFonts w:cs="Huawei Sans"/>
        </w:rPr>
        <w:t xml:space="preserve">    round-trip min/avg/max = 1/1/1 ms</w:t>
      </w:r>
    </w:p>
    <w:p w14:paraId="159E2DBD" w14:textId="77777777" w:rsidR="00484478" w:rsidRPr="006346DD" w:rsidRDefault="00484478" w:rsidP="00484478">
      <w:pPr>
        <w:pStyle w:val="30"/>
        <w:rPr>
          <w:rFonts w:cs="Huawei Sans"/>
        </w:rPr>
      </w:pPr>
      <w:r w:rsidRPr="006346DD">
        <w:rPr>
          <w:rFonts w:cs="Huawei Sans"/>
        </w:rPr>
        <w:t>Configure IS-IS in the SR domain.</w:t>
      </w:r>
    </w:p>
    <w:p w14:paraId="5F0763D7" w14:textId="77777777" w:rsidR="001F2915" w:rsidRPr="00484478" w:rsidRDefault="001F2915" w:rsidP="001F2915">
      <w:pPr>
        <w:pStyle w:val="1f0"/>
      </w:pPr>
      <w:r>
        <w:t>Ensure that the IS-IS area ID is 49.0001, the IS-IS process ID is 1, all devices are Level-2 devices, and the NET is converted from the Loopback0 IP address (for example, PE2's NET is 49.0001.0010.0000.0002.00). Then enable IS-IS on Loopback0 and interconnection interfaces.</w:t>
      </w:r>
    </w:p>
    <w:p w14:paraId="65CE5649" w14:textId="398E2591" w:rsidR="00484478" w:rsidRPr="006346DD" w:rsidRDefault="001F2915" w:rsidP="001F2915">
      <w:pPr>
        <w:pStyle w:val="1f0"/>
        <w:rPr>
          <w:rFonts w:cs="Huawei Sans"/>
        </w:rPr>
      </w:pPr>
      <w:r>
        <w:t xml:space="preserve">In this case, you need to set </w:t>
      </w:r>
      <w:r>
        <w:rPr>
          <w:b/>
          <w:bCs/>
        </w:rPr>
        <w:t>cost-style</w:t>
      </w:r>
      <w:r>
        <w:t xml:space="preserve"> to </w:t>
      </w:r>
      <w:r>
        <w:rPr>
          <w:b/>
          <w:bCs/>
        </w:rPr>
        <w:t>wide</w:t>
      </w:r>
      <w:r>
        <w:t xml:space="preserve"> to support IS-IS extensions.</w:t>
      </w:r>
    </w:p>
    <w:p w14:paraId="6DF1CCC6" w14:textId="77777777" w:rsidR="00484478" w:rsidRPr="006346DD" w:rsidRDefault="00484478" w:rsidP="00C67429">
      <w:pPr>
        <w:pStyle w:val="1f0"/>
        <w:rPr>
          <w:rFonts w:cs="Huawei Sans"/>
        </w:rPr>
      </w:pPr>
      <w:r w:rsidRPr="006346DD">
        <w:rPr>
          <w:rFonts w:cs="Huawei Sans"/>
        </w:rPr>
        <w:t># Configure PE2.</w:t>
      </w:r>
    </w:p>
    <w:p w14:paraId="7049C32F" w14:textId="77777777" w:rsidR="00484478" w:rsidRPr="006346DD" w:rsidRDefault="00484478" w:rsidP="002F7E98">
      <w:pPr>
        <w:pStyle w:val="2f2"/>
        <w:rPr>
          <w:rFonts w:cs="Huawei Sans"/>
        </w:rPr>
      </w:pPr>
      <w:r w:rsidRPr="006346DD">
        <w:rPr>
          <w:rFonts w:cs="Huawei Sans"/>
        </w:rPr>
        <w:t>[PE2]isis 1</w:t>
      </w:r>
    </w:p>
    <w:p w14:paraId="58D1DAA2" w14:textId="77777777" w:rsidR="00484478" w:rsidRPr="006346DD" w:rsidRDefault="00484478" w:rsidP="002F7E98">
      <w:pPr>
        <w:pStyle w:val="2f2"/>
        <w:rPr>
          <w:rFonts w:cs="Huawei Sans"/>
        </w:rPr>
      </w:pPr>
      <w:r w:rsidRPr="006346DD">
        <w:rPr>
          <w:rFonts w:cs="Huawei Sans"/>
        </w:rPr>
        <w:t>[PE2-isis-1] is-level level-2</w:t>
      </w:r>
    </w:p>
    <w:p w14:paraId="05BD5CBC" w14:textId="77777777" w:rsidR="00484478" w:rsidRPr="006346DD" w:rsidRDefault="00484478" w:rsidP="002F7E98">
      <w:pPr>
        <w:pStyle w:val="2f2"/>
        <w:rPr>
          <w:rFonts w:cs="Huawei Sans"/>
        </w:rPr>
      </w:pPr>
      <w:r w:rsidRPr="006346DD">
        <w:rPr>
          <w:rFonts w:cs="Huawei Sans"/>
        </w:rPr>
        <w:t>[PE2-isis-1] cost-style wide</w:t>
      </w:r>
    </w:p>
    <w:p w14:paraId="4C9B50A4" w14:textId="77777777" w:rsidR="00484478" w:rsidRPr="006346DD" w:rsidRDefault="00484478" w:rsidP="002F7E98">
      <w:pPr>
        <w:pStyle w:val="2f2"/>
        <w:rPr>
          <w:rFonts w:cs="Huawei Sans"/>
        </w:rPr>
      </w:pPr>
      <w:r w:rsidRPr="006346DD">
        <w:rPr>
          <w:rFonts w:cs="Huawei Sans"/>
        </w:rPr>
        <w:t>[PE2-isis-1] network-entity 49.0001.0010.0000.0002.00</w:t>
      </w:r>
    </w:p>
    <w:p w14:paraId="7D719431" w14:textId="77777777" w:rsidR="00484478" w:rsidRPr="006346DD" w:rsidRDefault="00484478" w:rsidP="002F7E98">
      <w:pPr>
        <w:pStyle w:val="2f2"/>
        <w:rPr>
          <w:rFonts w:cs="Huawei Sans"/>
        </w:rPr>
      </w:pPr>
      <w:r w:rsidRPr="006346DD">
        <w:rPr>
          <w:rFonts w:cs="Huawei Sans"/>
        </w:rPr>
        <w:t>[PE2-isis-1] is-name PE2</w:t>
      </w:r>
    </w:p>
    <w:p w14:paraId="3AFAC3CC" w14:textId="77777777" w:rsidR="00484478" w:rsidRPr="006346DD" w:rsidRDefault="00484478" w:rsidP="00C67429">
      <w:pPr>
        <w:pStyle w:val="1f0"/>
        <w:rPr>
          <w:rFonts w:cs="Huawei Sans"/>
        </w:rPr>
      </w:pPr>
      <w:r w:rsidRPr="006346DD">
        <w:rPr>
          <w:rFonts w:cs="Huawei Sans"/>
        </w:rPr>
        <w:t># Configure P2.</w:t>
      </w:r>
    </w:p>
    <w:p w14:paraId="41364413" w14:textId="77777777" w:rsidR="00484478" w:rsidRPr="006346DD" w:rsidRDefault="00484478" w:rsidP="00F66940">
      <w:pPr>
        <w:pStyle w:val="2f2"/>
      </w:pPr>
      <w:r w:rsidRPr="006346DD">
        <w:t>[P2]isis 1</w:t>
      </w:r>
    </w:p>
    <w:p w14:paraId="59DE5402" w14:textId="77777777" w:rsidR="00484478" w:rsidRPr="006346DD" w:rsidRDefault="00484478" w:rsidP="00F66940">
      <w:pPr>
        <w:pStyle w:val="2f2"/>
      </w:pPr>
      <w:r w:rsidRPr="006346DD">
        <w:t>[P2-isis-1] is-level level-2</w:t>
      </w:r>
    </w:p>
    <w:p w14:paraId="4149B907" w14:textId="77777777" w:rsidR="00484478" w:rsidRPr="006346DD" w:rsidRDefault="00484478" w:rsidP="00F66940">
      <w:pPr>
        <w:pStyle w:val="2f2"/>
      </w:pPr>
      <w:r w:rsidRPr="006346DD">
        <w:t>[P2-isis-1] cost-style wide</w:t>
      </w:r>
    </w:p>
    <w:p w14:paraId="444C1563" w14:textId="77777777" w:rsidR="00484478" w:rsidRPr="006346DD" w:rsidRDefault="00484478" w:rsidP="00F66940">
      <w:pPr>
        <w:pStyle w:val="2f2"/>
      </w:pPr>
      <w:r w:rsidRPr="006346DD">
        <w:t>[P2-isis-1] network-entity 49.0001.0010.0000.0006.00</w:t>
      </w:r>
    </w:p>
    <w:p w14:paraId="35DD5A9F" w14:textId="77777777" w:rsidR="00484478" w:rsidRPr="006346DD" w:rsidRDefault="00484478" w:rsidP="00F66940">
      <w:pPr>
        <w:pStyle w:val="2f2"/>
      </w:pPr>
      <w:r w:rsidRPr="006346DD">
        <w:lastRenderedPageBreak/>
        <w:t>[P2-isis-1] is-name P2</w:t>
      </w:r>
    </w:p>
    <w:p w14:paraId="42FB444B" w14:textId="77777777" w:rsidR="00484478" w:rsidRPr="006346DD" w:rsidRDefault="00484478" w:rsidP="00C67429">
      <w:pPr>
        <w:pStyle w:val="1f0"/>
        <w:rPr>
          <w:rFonts w:cs="Huawei Sans"/>
        </w:rPr>
      </w:pPr>
      <w:r w:rsidRPr="006346DD">
        <w:rPr>
          <w:rFonts w:cs="Huawei Sans"/>
        </w:rPr>
        <w:t># Configure PE4.</w:t>
      </w:r>
    </w:p>
    <w:p w14:paraId="3C77CA30" w14:textId="77777777" w:rsidR="00484478" w:rsidRPr="006346DD" w:rsidRDefault="00484478" w:rsidP="002F7E98">
      <w:pPr>
        <w:pStyle w:val="2f2"/>
        <w:rPr>
          <w:rFonts w:cs="Huawei Sans"/>
        </w:rPr>
      </w:pPr>
      <w:r w:rsidRPr="006346DD">
        <w:rPr>
          <w:rFonts w:cs="Huawei Sans"/>
        </w:rPr>
        <w:t>[PE4]isis 1</w:t>
      </w:r>
    </w:p>
    <w:p w14:paraId="5A945E37" w14:textId="77777777" w:rsidR="00484478" w:rsidRPr="006346DD" w:rsidRDefault="00484478" w:rsidP="002F7E98">
      <w:pPr>
        <w:pStyle w:val="2f2"/>
        <w:rPr>
          <w:rFonts w:cs="Huawei Sans"/>
        </w:rPr>
      </w:pPr>
      <w:r w:rsidRPr="006346DD">
        <w:rPr>
          <w:rFonts w:cs="Huawei Sans"/>
        </w:rPr>
        <w:t>[PE4-isis-1] is-level level-2</w:t>
      </w:r>
    </w:p>
    <w:p w14:paraId="08EF4877" w14:textId="77777777" w:rsidR="00484478" w:rsidRPr="006346DD" w:rsidRDefault="00484478" w:rsidP="002F7E98">
      <w:pPr>
        <w:pStyle w:val="2f2"/>
        <w:rPr>
          <w:rFonts w:cs="Huawei Sans"/>
        </w:rPr>
      </w:pPr>
      <w:r w:rsidRPr="006346DD">
        <w:rPr>
          <w:rFonts w:cs="Huawei Sans"/>
        </w:rPr>
        <w:t>[PE4-isis-1] cost-style wide</w:t>
      </w:r>
    </w:p>
    <w:p w14:paraId="5EBBA098" w14:textId="77777777" w:rsidR="00484478" w:rsidRPr="006346DD" w:rsidRDefault="00484478" w:rsidP="002F7E98">
      <w:pPr>
        <w:pStyle w:val="2f2"/>
        <w:rPr>
          <w:rFonts w:cs="Huawei Sans"/>
        </w:rPr>
      </w:pPr>
      <w:r w:rsidRPr="006346DD">
        <w:rPr>
          <w:rFonts w:cs="Huawei Sans"/>
        </w:rPr>
        <w:t>[PE4-isis-1] network-entity 49.0001.0010.0000.0004.00</w:t>
      </w:r>
    </w:p>
    <w:p w14:paraId="5F0CDD3B" w14:textId="77777777" w:rsidR="00484478" w:rsidRPr="006346DD" w:rsidRDefault="00484478" w:rsidP="002F7E98">
      <w:pPr>
        <w:pStyle w:val="2f2"/>
        <w:rPr>
          <w:rFonts w:cs="Huawei Sans"/>
        </w:rPr>
      </w:pPr>
      <w:r w:rsidRPr="006346DD">
        <w:rPr>
          <w:rFonts w:cs="Huawei Sans"/>
        </w:rPr>
        <w:t>[PE4-isis-1] is-name PE4</w:t>
      </w:r>
    </w:p>
    <w:p w14:paraId="2DFCBB8B" w14:textId="77777777" w:rsidR="00484478" w:rsidRPr="006346DD" w:rsidRDefault="00484478" w:rsidP="00C67429">
      <w:pPr>
        <w:pStyle w:val="1f0"/>
        <w:rPr>
          <w:rFonts w:cs="Huawei Sans"/>
        </w:rPr>
      </w:pPr>
      <w:r w:rsidRPr="006346DD">
        <w:rPr>
          <w:rFonts w:cs="Huawei Sans"/>
        </w:rPr>
        <w:t># Enable IS-IS on interfaces.</w:t>
      </w:r>
    </w:p>
    <w:p w14:paraId="53B38522" w14:textId="77777777" w:rsidR="00484478" w:rsidRPr="006346DD" w:rsidRDefault="00484478" w:rsidP="002F7E98">
      <w:pPr>
        <w:pStyle w:val="2f2"/>
        <w:rPr>
          <w:rFonts w:cs="Huawei Sans"/>
        </w:rPr>
      </w:pPr>
      <w:r w:rsidRPr="006346DD">
        <w:rPr>
          <w:rFonts w:cs="Huawei Sans"/>
        </w:rPr>
        <w:t>[PE2]interface LoopBack0</w:t>
      </w:r>
    </w:p>
    <w:p w14:paraId="290747B0" w14:textId="77777777" w:rsidR="00484478" w:rsidRPr="006346DD" w:rsidRDefault="00484478" w:rsidP="002F7E98">
      <w:pPr>
        <w:pStyle w:val="2f2"/>
        <w:rPr>
          <w:rFonts w:cs="Huawei Sans"/>
        </w:rPr>
      </w:pPr>
      <w:r w:rsidRPr="006346DD">
        <w:rPr>
          <w:rFonts w:cs="Huawei Sans"/>
        </w:rPr>
        <w:t>[PE2-LoopBack0] isis enable 1</w:t>
      </w:r>
    </w:p>
    <w:p w14:paraId="1755F8B7" w14:textId="77777777" w:rsidR="00484478" w:rsidRPr="006346DD" w:rsidRDefault="00484478" w:rsidP="002F7E98">
      <w:pPr>
        <w:pStyle w:val="2f2"/>
        <w:rPr>
          <w:rFonts w:cs="Huawei Sans"/>
        </w:rPr>
      </w:pPr>
      <w:r w:rsidRPr="006346DD">
        <w:rPr>
          <w:rFonts w:cs="Huawei Sans"/>
        </w:rPr>
        <w:t>[PE2-LoopBack0] quit</w:t>
      </w:r>
    </w:p>
    <w:p w14:paraId="58334CC9" w14:textId="77777777" w:rsidR="00484478" w:rsidRPr="006346DD" w:rsidRDefault="00484478" w:rsidP="002F7E98">
      <w:pPr>
        <w:pStyle w:val="2f2"/>
        <w:rPr>
          <w:rFonts w:cs="Huawei Sans"/>
        </w:rPr>
      </w:pPr>
      <w:r w:rsidRPr="006346DD">
        <w:rPr>
          <w:rFonts w:cs="Huawei Sans"/>
        </w:rPr>
        <w:t>[PE2]interface GigabitEthernet0/3/1</w:t>
      </w:r>
    </w:p>
    <w:p w14:paraId="43159FB9" w14:textId="77777777" w:rsidR="00484478" w:rsidRPr="006346DD" w:rsidRDefault="00484478" w:rsidP="002F7E98">
      <w:pPr>
        <w:pStyle w:val="2f2"/>
        <w:rPr>
          <w:rFonts w:cs="Huawei Sans"/>
        </w:rPr>
      </w:pPr>
      <w:r w:rsidRPr="006346DD">
        <w:rPr>
          <w:rFonts w:cs="Huawei Sans"/>
        </w:rPr>
        <w:t>[PE2-GigabitEthernet0/3/1] isis enable 1</w:t>
      </w:r>
    </w:p>
    <w:p w14:paraId="2F9D5AD8" w14:textId="77777777" w:rsidR="00484478" w:rsidRPr="006346DD" w:rsidRDefault="00484478" w:rsidP="002F7E98">
      <w:pPr>
        <w:pStyle w:val="2f2"/>
        <w:rPr>
          <w:rFonts w:cs="Huawei Sans"/>
        </w:rPr>
      </w:pPr>
      <w:r w:rsidRPr="006346DD">
        <w:rPr>
          <w:rFonts w:cs="Huawei Sans"/>
        </w:rPr>
        <w:t>[PE2-GigabitEthernet0/3/1] isis circuit-type p2p</w:t>
      </w:r>
    </w:p>
    <w:p w14:paraId="42B2D3C1" w14:textId="77777777" w:rsidR="00484478" w:rsidRPr="006346DD" w:rsidRDefault="00484478" w:rsidP="00484478">
      <w:pPr>
        <w:ind w:left="1021"/>
        <w:rPr>
          <w:rFonts w:ascii="Huawei Sans" w:hAnsi="Huawei Sans" w:cs="Huawei Sans"/>
          <w:sz w:val="21"/>
        </w:rPr>
      </w:pPr>
    </w:p>
    <w:p w14:paraId="6172714C" w14:textId="77777777" w:rsidR="00484478" w:rsidRPr="006346DD" w:rsidRDefault="00484478" w:rsidP="002F7E98">
      <w:pPr>
        <w:pStyle w:val="2f2"/>
        <w:rPr>
          <w:rFonts w:cs="Huawei Sans"/>
        </w:rPr>
      </w:pPr>
      <w:r w:rsidRPr="006346DD">
        <w:rPr>
          <w:rFonts w:cs="Huawei Sans"/>
        </w:rPr>
        <w:t>[P2]interface LoopBack0</w:t>
      </w:r>
    </w:p>
    <w:p w14:paraId="7E7156CF" w14:textId="77777777" w:rsidR="00484478" w:rsidRPr="006346DD" w:rsidRDefault="00484478" w:rsidP="002F7E98">
      <w:pPr>
        <w:pStyle w:val="2f2"/>
        <w:rPr>
          <w:rFonts w:cs="Huawei Sans"/>
        </w:rPr>
      </w:pPr>
      <w:r w:rsidRPr="006346DD">
        <w:rPr>
          <w:rFonts w:cs="Huawei Sans"/>
        </w:rPr>
        <w:t>[P2-LoopBack0] isis enable 1</w:t>
      </w:r>
    </w:p>
    <w:p w14:paraId="5D1C3A1C" w14:textId="77777777" w:rsidR="00484478" w:rsidRPr="006346DD" w:rsidRDefault="00484478" w:rsidP="002F7E98">
      <w:pPr>
        <w:pStyle w:val="2f2"/>
        <w:rPr>
          <w:rFonts w:cs="Huawei Sans"/>
        </w:rPr>
      </w:pPr>
      <w:r w:rsidRPr="006346DD">
        <w:rPr>
          <w:rFonts w:cs="Huawei Sans"/>
        </w:rPr>
        <w:t>[P2-LoopBack0] quit</w:t>
      </w:r>
    </w:p>
    <w:p w14:paraId="1EEE2834" w14:textId="77777777" w:rsidR="00484478" w:rsidRPr="006346DD" w:rsidRDefault="00484478" w:rsidP="002F7E98">
      <w:pPr>
        <w:pStyle w:val="2f2"/>
        <w:rPr>
          <w:rFonts w:cs="Huawei Sans"/>
        </w:rPr>
      </w:pPr>
      <w:r w:rsidRPr="006346DD">
        <w:rPr>
          <w:rFonts w:cs="Huawei Sans"/>
        </w:rPr>
        <w:t>[P2]interface GigabitEthernet0/3/0</w:t>
      </w:r>
    </w:p>
    <w:p w14:paraId="3189192D" w14:textId="77777777" w:rsidR="00484478" w:rsidRPr="006346DD" w:rsidRDefault="00484478" w:rsidP="002F7E98">
      <w:pPr>
        <w:pStyle w:val="2f2"/>
        <w:rPr>
          <w:rFonts w:cs="Huawei Sans"/>
        </w:rPr>
      </w:pPr>
      <w:r w:rsidRPr="006346DD">
        <w:rPr>
          <w:rFonts w:cs="Huawei Sans"/>
        </w:rPr>
        <w:t>[P2-GigabitEthernet0/3/0] isis enable 1</w:t>
      </w:r>
    </w:p>
    <w:p w14:paraId="7397955B" w14:textId="77777777" w:rsidR="00484478" w:rsidRPr="006346DD" w:rsidRDefault="00484478" w:rsidP="002F7E98">
      <w:pPr>
        <w:pStyle w:val="2f2"/>
        <w:rPr>
          <w:rFonts w:cs="Huawei Sans"/>
        </w:rPr>
      </w:pPr>
      <w:r w:rsidRPr="006346DD">
        <w:rPr>
          <w:rFonts w:cs="Huawei Sans"/>
        </w:rPr>
        <w:t>[P2-GigabitEthernet0/3/0] isis circuit-type p2p</w:t>
      </w:r>
    </w:p>
    <w:p w14:paraId="1949C53D" w14:textId="77777777" w:rsidR="00484478" w:rsidRPr="006346DD" w:rsidRDefault="00484478" w:rsidP="002F7E98">
      <w:pPr>
        <w:pStyle w:val="2f2"/>
        <w:rPr>
          <w:rFonts w:cs="Huawei Sans"/>
        </w:rPr>
      </w:pPr>
      <w:r w:rsidRPr="006346DD">
        <w:rPr>
          <w:rFonts w:cs="Huawei Sans"/>
        </w:rPr>
        <w:t>[P2-GigabitEthernet0/3/0] quit</w:t>
      </w:r>
    </w:p>
    <w:p w14:paraId="3E206E55" w14:textId="77777777" w:rsidR="00484478" w:rsidRPr="006346DD" w:rsidRDefault="00484478" w:rsidP="002F7E98">
      <w:pPr>
        <w:pStyle w:val="2f2"/>
        <w:rPr>
          <w:rFonts w:cs="Huawei Sans"/>
        </w:rPr>
      </w:pPr>
      <w:r w:rsidRPr="006346DD">
        <w:rPr>
          <w:rFonts w:cs="Huawei Sans"/>
        </w:rPr>
        <w:t>[P2]interface GigabitEthernet0/3/2</w:t>
      </w:r>
    </w:p>
    <w:p w14:paraId="7D357D0E" w14:textId="77777777" w:rsidR="00484478" w:rsidRPr="006346DD" w:rsidRDefault="00484478" w:rsidP="002F7E98">
      <w:pPr>
        <w:pStyle w:val="2f2"/>
        <w:rPr>
          <w:rFonts w:cs="Huawei Sans"/>
        </w:rPr>
      </w:pPr>
      <w:r w:rsidRPr="006346DD">
        <w:rPr>
          <w:rFonts w:cs="Huawei Sans"/>
        </w:rPr>
        <w:t>[P2-GigabitEthernet0/3/2] isis enable 1</w:t>
      </w:r>
    </w:p>
    <w:p w14:paraId="080B7B8C" w14:textId="77777777" w:rsidR="00484478" w:rsidRPr="006346DD" w:rsidRDefault="00484478" w:rsidP="002F7E98">
      <w:pPr>
        <w:pStyle w:val="2f2"/>
        <w:rPr>
          <w:rFonts w:cs="Huawei Sans"/>
        </w:rPr>
      </w:pPr>
      <w:r w:rsidRPr="006346DD">
        <w:rPr>
          <w:rFonts w:cs="Huawei Sans"/>
        </w:rPr>
        <w:t>[P2-GigabitEthernet0/3/2] isis circuit-type p2p</w:t>
      </w:r>
    </w:p>
    <w:p w14:paraId="3B8F6E45" w14:textId="77777777" w:rsidR="00484478" w:rsidRPr="006346DD" w:rsidRDefault="00484478" w:rsidP="002F7E98">
      <w:pPr>
        <w:pStyle w:val="2f2"/>
        <w:rPr>
          <w:rFonts w:cs="Huawei Sans"/>
          <w:sz w:val="21"/>
        </w:rPr>
      </w:pPr>
      <w:r w:rsidRPr="006346DD">
        <w:rPr>
          <w:rFonts w:cs="Huawei Sans"/>
          <w:sz w:val="21"/>
        </w:rPr>
        <w:t xml:space="preserve"> </w:t>
      </w:r>
    </w:p>
    <w:p w14:paraId="088620B1" w14:textId="77777777" w:rsidR="00484478" w:rsidRPr="006346DD" w:rsidRDefault="00484478" w:rsidP="002F7E98">
      <w:pPr>
        <w:pStyle w:val="2f2"/>
        <w:rPr>
          <w:rFonts w:cs="Huawei Sans"/>
        </w:rPr>
      </w:pPr>
      <w:r w:rsidRPr="006346DD">
        <w:rPr>
          <w:rFonts w:cs="Huawei Sans"/>
        </w:rPr>
        <w:t>[PE4]interface LoopBack0</w:t>
      </w:r>
    </w:p>
    <w:p w14:paraId="1CA0CEB1" w14:textId="77777777" w:rsidR="00484478" w:rsidRPr="006346DD" w:rsidRDefault="00484478" w:rsidP="002F7E98">
      <w:pPr>
        <w:pStyle w:val="2f2"/>
        <w:rPr>
          <w:rFonts w:cs="Huawei Sans"/>
        </w:rPr>
      </w:pPr>
      <w:r w:rsidRPr="006346DD">
        <w:rPr>
          <w:rFonts w:cs="Huawei Sans"/>
        </w:rPr>
        <w:t>[PE4-LoopBack0] isis enable 1</w:t>
      </w:r>
    </w:p>
    <w:p w14:paraId="60260C1A" w14:textId="77777777" w:rsidR="00484478" w:rsidRPr="006346DD" w:rsidRDefault="00484478" w:rsidP="002F7E98">
      <w:pPr>
        <w:pStyle w:val="2f2"/>
        <w:rPr>
          <w:rFonts w:cs="Huawei Sans"/>
        </w:rPr>
      </w:pPr>
      <w:r w:rsidRPr="006346DD">
        <w:rPr>
          <w:rFonts w:cs="Huawei Sans"/>
        </w:rPr>
        <w:t>[PE4-LoopBack0] quit</w:t>
      </w:r>
    </w:p>
    <w:p w14:paraId="2EAB3D4E" w14:textId="77777777" w:rsidR="00484478" w:rsidRPr="006346DD" w:rsidRDefault="00484478" w:rsidP="002F7E98">
      <w:pPr>
        <w:pStyle w:val="2f2"/>
        <w:rPr>
          <w:rFonts w:cs="Huawei Sans"/>
        </w:rPr>
      </w:pPr>
      <w:r w:rsidRPr="006346DD">
        <w:rPr>
          <w:rFonts w:cs="Huawei Sans"/>
        </w:rPr>
        <w:t>[PE4]interface GigabitEthernet0/3/1</w:t>
      </w:r>
    </w:p>
    <w:p w14:paraId="7A5B9679" w14:textId="77777777" w:rsidR="00484478" w:rsidRPr="006346DD" w:rsidRDefault="00484478" w:rsidP="002F7E98">
      <w:pPr>
        <w:pStyle w:val="2f2"/>
        <w:rPr>
          <w:rFonts w:cs="Huawei Sans"/>
        </w:rPr>
      </w:pPr>
      <w:r w:rsidRPr="006346DD">
        <w:rPr>
          <w:rFonts w:cs="Huawei Sans"/>
        </w:rPr>
        <w:t>[PE4-GigabitEthernet0/3/1] isis enable 1</w:t>
      </w:r>
    </w:p>
    <w:p w14:paraId="26A8A88E" w14:textId="77777777" w:rsidR="00484478" w:rsidRPr="006346DD" w:rsidRDefault="00484478" w:rsidP="002F7E98">
      <w:pPr>
        <w:pStyle w:val="2f2"/>
        <w:rPr>
          <w:rFonts w:cs="Huawei Sans"/>
        </w:rPr>
      </w:pPr>
      <w:r w:rsidRPr="006346DD">
        <w:rPr>
          <w:rFonts w:cs="Huawei Sans"/>
        </w:rPr>
        <w:t>[PE4-GigabitEthernet0/3/1] isis circuit-type p2p</w:t>
      </w:r>
    </w:p>
    <w:p w14:paraId="38E0C5B1" w14:textId="77777777" w:rsidR="00484478" w:rsidRPr="006346DD" w:rsidRDefault="00484478" w:rsidP="00C67429">
      <w:pPr>
        <w:pStyle w:val="1f0"/>
        <w:rPr>
          <w:rFonts w:cs="Huawei Sans"/>
        </w:rPr>
      </w:pPr>
      <w:r w:rsidRPr="006346DD">
        <w:rPr>
          <w:rFonts w:cs="Huawei Sans"/>
        </w:rPr>
        <w:t># Check IS-IS neighbor relationships on P2.</w:t>
      </w:r>
    </w:p>
    <w:p w14:paraId="220CE501" w14:textId="77777777" w:rsidR="00484478" w:rsidRPr="006346DD" w:rsidRDefault="00484478" w:rsidP="002F7E98">
      <w:pPr>
        <w:pStyle w:val="2f2"/>
        <w:rPr>
          <w:rFonts w:cs="Huawei Sans"/>
        </w:rPr>
      </w:pPr>
      <w:r w:rsidRPr="006346DD">
        <w:rPr>
          <w:rFonts w:cs="Huawei Sans"/>
        </w:rPr>
        <w:t>[P2]display isis peer</w:t>
      </w:r>
      <w:r w:rsidRPr="006346DD">
        <w:rPr>
          <w:rFonts w:cs="Huawei Sans"/>
        </w:rPr>
        <w:tab/>
      </w:r>
    </w:p>
    <w:p w14:paraId="63BA18B3" w14:textId="77777777" w:rsidR="00484478" w:rsidRPr="006346DD" w:rsidRDefault="00484478" w:rsidP="002F7E98">
      <w:pPr>
        <w:pStyle w:val="2f2"/>
        <w:rPr>
          <w:rFonts w:cs="Huawei Sans"/>
        </w:rPr>
      </w:pPr>
    </w:p>
    <w:p w14:paraId="755273D9" w14:textId="77777777" w:rsidR="00484478" w:rsidRPr="006346DD" w:rsidRDefault="00484478" w:rsidP="002F7E9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w:t>
      </w:r>
      <w:r w:rsidRPr="006346DD">
        <w:rPr>
          <w:rFonts w:cs="Huawei Sans"/>
        </w:rPr>
        <w:tab/>
        <w:t>information</w:t>
      </w:r>
      <w:r w:rsidRPr="006346DD">
        <w:rPr>
          <w:rFonts w:cs="Huawei Sans"/>
        </w:rPr>
        <w:tab/>
        <w:t>for</w:t>
      </w:r>
      <w:r w:rsidRPr="006346DD">
        <w:rPr>
          <w:rFonts w:cs="Huawei Sans"/>
        </w:rPr>
        <w:tab/>
        <w:t>ISIS(1)</w:t>
      </w:r>
    </w:p>
    <w:p w14:paraId="77335074" w14:textId="77777777" w:rsidR="00484478" w:rsidRPr="006346DD" w:rsidRDefault="00484478" w:rsidP="002F7E9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6A25F77" w14:textId="77777777" w:rsidR="00484478" w:rsidRPr="00F66940" w:rsidRDefault="00484478" w:rsidP="00F66940">
      <w:pPr>
        <w:pStyle w:val="2f2"/>
      </w:pPr>
      <w:r w:rsidRPr="00F66940">
        <w:tab/>
      </w:r>
      <w:r w:rsidRPr="00F66940">
        <w:tab/>
        <w:t>System</w:t>
      </w:r>
      <w:r w:rsidRPr="00F66940">
        <w:tab/>
        <w:t>Id</w:t>
      </w:r>
      <w:r w:rsidRPr="00F66940">
        <w:tab/>
      </w:r>
      <w:r w:rsidRPr="00F66940">
        <w:tab/>
      </w:r>
      <w:r w:rsidRPr="00F66940">
        <w:tab/>
      </w:r>
      <w:r w:rsidRPr="00F66940">
        <w:tab/>
      </w:r>
      <w:r w:rsidRPr="00F66940">
        <w:tab/>
        <w:t>Interface</w:t>
      </w:r>
      <w:r w:rsidRPr="00F66940">
        <w:tab/>
      </w:r>
      <w:r w:rsidRPr="00F66940">
        <w:tab/>
      </w:r>
      <w:r w:rsidRPr="00F66940">
        <w:tab/>
      </w:r>
      <w:r w:rsidRPr="00F66940">
        <w:tab/>
      </w:r>
      <w:r w:rsidRPr="00F66940">
        <w:tab/>
      </w:r>
      <w:r w:rsidRPr="00F66940">
        <w:tab/>
      </w:r>
      <w:r w:rsidRPr="00F66940">
        <w:tab/>
      </w:r>
      <w:r w:rsidRPr="00F66940">
        <w:tab/>
      </w:r>
      <w:r w:rsidRPr="00F66940">
        <w:tab/>
      </w:r>
      <w:r w:rsidRPr="00F66940">
        <w:tab/>
        <w:t>Circuit</w:t>
      </w:r>
      <w:r w:rsidRPr="00F66940">
        <w:tab/>
        <w:t>Id</w:t>
      </w:r>
      <w:r w:rsidRPr="00F66940">
        <w:tab/>
      </w:r>
      <w:r w:rsidRPr="00F66940">
        <w:tab/>
      </w:r>
      <w:r w:rsidRPr="00F66940">
        <w:tab/>
      </w:r>
      <w:r w:rsidRPr="00F66940">
        <w:tab/>
      </w:r>
      <w:r w:rsidRPr="00F66940">
        <w:tab/>
      </w:r>
      <w:r w:rsidRPr="00F66940">
        <w:tab/>
      </w:r>
      <w:r w:rsidRPr="00F66940">
        <w:tab/>
      </w:r>
      <w:r w:rsidRPr="00F66940">
        <w:tab/>
        <w:t>State</w:t>
      </w:r>
      <w:r w:rsidRPr="00F66940">
        <w:tab/>
      </w:r>
      <w:r w:rsidRPr="00F66940">
        <w:tab/>
        <w:t>HoldTime</w:t>
      </w:r>
      <w:r w:rsidRPr="00F66940">
        <w:tab/>
        <w:t>Type</w:t>
      </w:r>
      <w:r w:rsidRPr="00F66940">
        <w:tab/>
      </w:r>
      <w:r w:rsidRPr="00F66940">
        <w:tab/>
      </w:r>
      <w:r w:rsidRPr="00F66940">
        <w:tab/>
      </w:r>
      <w:r w:rsidRPr="00F66940">
        <w:tab/>
      </w:r>
      <w:r w:rsidRPr="00F66940">
        <w:tab/>
        <w:t>PRI</w:t>
      </w:r>
    </w:p>
    <w:p w14:paraId="1E350C4F" w14:textId="77777777" w:rsidR="00484478" w:rsidRPr="00F66940" w:rsidRDefault="00484478" w:rsidP="00F66940">
      <w:pPr>
        <w:pStyle w:val="2f2"/>
      </w:pPr>
      <w:r w:rsidRPr="00F66940">
        <w:t>--------------------------------------------------------------------------------</w:t>
      </w:r>
    </w:p>
    <w:p w14:paraId="7425EF63" w14:textId="77777777" w:rsidR="00484478" w:rsidRPr="00123A24" w:rsidRDefault="00484478" w:rsidP="00123A24">
      <w:pPr>
        <w:pStyle w:val="2f2"/>
      </w:pPr>
      <w:r w:rsidRPr="00123A24">
        <w:t>PE2*</w:t>
      </w:r>
      <w:r w:rsidRPr="00123A24">
        <w:tab/>
      </w:r>
      <w:r w:rsidRPr="00123A24">
        <w:tab/>
      </w:r>
      <w:r w:rsidRPr="00123A24">
        <w:tab/>
      </w:r>
      <w:r w:rsidRPr="00123A24">
        <w:tab/>
      </w:r>
      <w:r w:rsidRPr="00123A24">
        <w:tab/>
      </w:r>
      <w:r w:rsidRPr="00123A24">
        <w:tab/>
      </w:r>
      <w:r w:rsidRPr="00123A24">
        <w:tab/>
      </w:r>
      <w:r w:rsidRPr="00123A24">
        <w:tab/>
      </w:r>
      <w:r w:rsidRPr="00123A24">
        <w:tab/>
      </w:r>
      <w:r w:rsidRPr="00123A24">
        <w:tab/>
        <w:t>GE0/3/0</w:t>
      </w:r>
      <w:r w:rsidRPr="00123A24">
        <w:tab/>
      </w:r>
      <w:r w:rsidRPr="00123A24">
        <w:tab/>
      </w:r>
      <w:r w:rsidRPr="00123A24">
        <w:tab/>
      </w:r>
      <w:r w:rsidRPr="00123A24">
        <w:tab/>
      </w:r>
      <w:r w:rsidRPr="00123A24">
        <w:tab/>
      </w:r>
      <w:r w:rsidRPr="00123A24">
        <w:tab/>
      </w:r>
      <w:r w:rsidRPr="00123A24">
        <w:tab/>
      </w:r>
      <w:r w:rsidRPr="00123A24">
        <w:tab/>
      </w:r>
      <w:r w:rsidRPr="00123A24">
        <w:tab/>
      </w:r>
      <w:r w:rsidRPr="00123A24">
        <w:tab/>
      </w:r>
      <w:r w:rsidRPr="00123A24">
        <w:tab/>
        <w:t>0000000007</w:t>
      </w:r>
      <w:r w:rsidRPr="00123A24">
        <w:tab/>
      </w:r>
      <w:r w:rsidRPr="00123A24">
        <w:tab/>
      </w:r>
      <w:r w:rsidRPr="00123A24">
        <w:tab/>
      </w:r>
      <w:r w:rsidRPr="00123A24">
        <w:tab/>
      </w:r>
      <w:r w:rsidRPr="00123A24">
        <w:tab/>
      </w:r>
      <w:r w:rsidRPr="00123A24">
        <w:tab/>
      </w:r>
      <w:r w:rsidRPr="00123A24">
        <w:tab/>
        <w:t>Up</w:t>
      </w:r>
      <w:r w:rsidRPr="00123A24">
        <w:tab/>
      </w:r>
      <w:r w:rsidRPr="00123A24">
        <w:tab/>
      </w:r>
      <w:r w:rsidRPr="00123A24">
        <w:tab/>
        <w:t>26s</w:t>
      </w:r>
      <w:r w:rsidRPr="00123A24">
        <w:tab/>
      </w:r>
      <w:r w:rsidRPr="00123A24">
        <w:tab/>
      </w:r>
      <w:r w:rsidRPr="00123A24">
        <w:tab/>
      </w:r>
      <w:r w:rsidRPr="00123A24">
        <w:tab/>
      </w:r>
      <w:r w:rsidRPr="00123A24">
        <w:tab/>
      </w:r>
      <w:r w:rsidRPr="00123A24">
        <w:tab/>
        <w:t>L2</w:t>
      </w:r>
      <w:r w:rsidRPr="00123A24">
        <w:tab/>
      </w:r>
      <w:r w:rsidRPr="00123A24">
        <w:tab/>
      </w:r>
      <w:r w:rsidRPr="00123A24">
        <w:tab/>
      </w:r>
      <w:r w:rsidRPr="00123A24">
        <w:tab/>
      </w:r>
      <w:r w:rsidRPr="00123A24">
        <w:tab/>
      </w:r>
      <w:r w:rsidRPr="00123A24">
        <w:tab/>
      </w:r>
      <w:r w:rsidRPr="00123A24">
        <w:tab/>
        <w:t>--</w:t>
      </w:r>
      <w:r w:rsidRPr="00123A24">
        <w:tab/>
      </w:r>
    </w:p>
    <w:p w14:paraId="6E5DAE1C" w14:textId="77777777" w:rsidR="00484478" w:rsidRPr="006346DD" w:rsidRDefault="00484478" w:rsidP="002F7E98">
      <w:pPr>
        <w:pStyle w:val="2f2"/>
        <w:rPr>
          <w:rFonts w:cs="Huawei Sans"/>
        </w:rPr>
      </w:pPr>
      <w:r w:rsidRPr="006346DD">
        <w:rPr>
          <w:rFonts w:cs="Huawei Sans"/>
        </w:rPr>
        <w:t>PE4*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23s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1AED5FD6" w14:textId="1D440C30" w:rsidR="00484478" w:rsidRPr="006346DD" w:rsidRDefault="00484478" w:rsidP="00C67429">
      <w:pPr>
        <w:pStyle w:val="1f0"/>
        <w:rPr>
          <w:rFonts w:cs="Huawei Sans"/>
        </w:rPr>
      </w:pPr>
      <w:r w:rsidRPr="006346DD">
        <w:rPr>
          <w:rFonts w:cs="Huawei Sans"/>
        </w:rPr>
        <w:t>IS-IS neighbor relationships with PE2 and PE4 have been established.</w:t>
      </w:r>
    </w:p>
    <w:p w14:paraId="64921895" w14:textId="77777777" w:rsidR="00484478" w:rsidRPr="006346DD" w:rsidRDefault="00484478" w:rsidP="00C67429">
      <w:pPr>
        <w:pStyle w:val="1f0"/>
        <w:rPr>
          <w:rFonts w:cs="Huawei Sans"/>
        </w:rPr>
      </w:pPr>
      <w:r w:rsidRPr="006346DD">
        <w:rPr>
          <w:rFonts w:cs="Huawei Sans"/>
        </w:rPr>
        <w:t># Check IS-IS routes on P2.</w:t>
      </w:r>
    </w:p>
    <w:p w14:paraId="53C5F840" w14:textId="77777777" w:rsidR="00484478" w:rsidRPr="00233CD3" w:rsidRDefault="00484478" w:rsidP="00233CD3">
      <w:pPr>
        <w:pStyle w:val="2f2"/>
      </w:pPr>
      <w:r w:rsidRPr="00233CD3">
        <w:lastRenderedPageBreak/>
        <w:t>[P2]display</w:t>
      </w:r>
      <w:r w:rsidRPr="00233CD3">
        <w:tab/>
        <w:t>isis</w:t>
      </w:r>
      <w:r w:rsidRPr="00233CD3">
        <w:tab/>
        <w:t>route</w:t>
      </w:r>
      <w:r w:rsidRPr="00233CD3">
        <w:tab/>
      </w:r>
    </w:p>
    <w:p w14:paraId="6CD18D35" w14:textId="77777777" w:rsidR="00484478" w:rsidRPr="00233CD3" w:rsidRDefault="00484478" w:rsidP="00233CD3">
      <w:pPr>
        <w:pStyle w:val="2f2"/>
      </w:pPr>
    </w:p>
    <w:p w14:paraId="3E2321EA" w14:textId="77777777" w:rsidR="00484478" w:rsidRPr="006346DD" w:rsidRDefault="00484478" w:rsidP="00233CD3">
      <w:pPr>
        <w:pStyle w:val="2f2"/>
      </w:pPr>
      <w:r w:rsidRPr="00233CD3">
        <w:tab/>
      </w:r>
      <w:r w:rsidRPr="00233CD3">
        <w:tab/>
      </w:r>
      <w:r w:rsidRPr="00233CD3">
        <w:tab/>
      </w:r>
      <w:r w:rsidRPr="00233CD3">
        <w:tab/>
      </w:r>
      <w:r w:rsidRPr="00233CD3">
        <w:tab/>
      </w:r>
      <w:r w:rsidRPr="00233CD3">
        <w:tab/>
      </w:r>
      <w:r w:rsidRPr="00233CD3">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t>Route</w:t>
      </w:r>
      <w:r w:rsidRPr="006346DD">
        <w:tab/>
        <w:t>information</w:t>
      </w:r>
      <w:r w:rsidRPr="006346DD">
        <w:tab/>
        <w:t>for</w:t>
      </w:r>
      <w:r w:rsidRPr="006346DD">
        <w:tab/>
        <w:t>ISIS(1)</w:t>
      </w:r>
    </w:p>
    <w:p w14:paraId="64D8EAFE" w14:textId="77777777" w:rsidR="00484478" w:rsidRPr="006346DD" w:rsidRDefault="00484478" w:rsidP="002F7E9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0BBFC12" w14:textId="77777777" w:rsidR="00484478" w:rsidRPr="006346DD" w:rsidRDefault="00484478" w:rsidP="002F7E98">
      <w:pPr>
        <w:pStyle w:val="2f2"/>
        <w:rPr>
          <w:rFonts w:cs="Huawei Sans"/>
        </w:rPr>
      </w:pPr>
    </w:p>
    <w:p w14:paraId="76C22AA8" w14:textId="77777777" w:rsidR="00484478" w:rsidRPr="006346DD" w:rsidRDefault="00484478" w:rsidP="002F7E9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11EB736F" w14:textId="77777777" w:rsidR="00484478" w:rsidRPr="006346DD" w:rsidRDefault="00484478" w:rsidP="002F7E9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10B81B4E" w14:textId="77777777" w:rsidR="00484478" w:rsidRPr="006346DD" w:rsidRDefault="00484478" w:rsidP="002F7E98">
      <w:pPr>
        <w:pStyle w:val="2f2"/>
        <w:rPr>
          <w:rFonts w:cs="Huawei Sans"/>
        </w:rPr>
      </w:pPr>
    </w:p>
    <w:p w14:paraId="01FC38BC" w14:textId="77777777" w:rsidR="00484478" w:rsidRPr="006346DD" w:rsidRDefault="00484478" w:rsidP="002F7E98">
      <w:pPr>
        <w:pStyle w:val="2f2"/>
        <w:rPr>
          <w:rFonts w:cs="Huawei Sans"/>
        </w:rPr>
      </w:pPr>
      <w:r w:rsidRPr="006346DD">
        <w:rPr>
          <w:rFonts w:cs="Huawei Sans"/>
        </w:rPr>
        <w:t>IPV4</w:t>
      </w:r>
      <w:r w:rsidRPr="006346DD">
        <w:rPr>
          <w:rFonts w:cs="Huawei Sans"/>
        </w:rPr>
        <w:tab/>
        <w:t>Destination</w:t>
      </w:r>
      <w:r w:rsidRPr="006346DD">
        <w:rPr>
          <w:rFonts w:cs="Huawei Sans"/>
        </w:rPr>
        <w:tab/>
      </w:r>
      <w:r w:rsidRPr="006346DD">
        <w:rPr>
          <w:rFonts w:cs="Huawei Sans"/>
        </w:rPr>
        <w:tab/>
      </w:r>
      <w:r w:rsidRPr="006346DD">
        <w:rPr>
          <w:rFonts w:cs="Huawei Sans"/>
        </w:rPr>
        <w:tab/>
        <w:t>IntCost</w:t>
      </w:r>
      <w:r w:rsidRPr="006346DD">
        <w:rPr>
          <w:rFonts w:cs="Huawei Sans"/>
        </w:rPr>
        <w:tab/>
      </w:r>
      <w:r w:rsidRPr="006346DD">
        <w:rPr>
          <w:rFonts w:cs="Huawei Sans"/>
        </w:rPr>
        <w:tab/>
      </w:r>
      <w:r w:rsidRPr="006346DD">
        <w:rPr>
          <w:rFonts w:cs="Huawei Sans"/>
        </w:rPr>
        <w:tab/>
      </w:r>
      <w:r w:rsidRPr="006346DD">
        <w:rPr>
          <w:rFonts w:cs="Huawei Sans"/>
        </w:rPr>
        <w:tab/>
        <w:t>ExtCost</w:t>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p>
    <w:p w14:paraId="44193D05" w14:textId="77777777" w:rsidR="00484478" w:rsidRPr="006346DD" w:rsidRDefault="00484478" w:rsidP="002F7E98">
      <w:pPr>
        <w:pStyle w:val="2f2"/>
        <w:rPr>
          <w:rFonts w:cs="Huawei Sans"/>
        </w:rPr>
      </w:pPr>
      <w:r w:rsidRPr="006346DD">
        <w:rPr>
          <w:rFonts w:cs="Huawei Sans"/>
        </w:rPr>
        <w:t>-------------------------------------------------------------------------------</w:t>
      </w:r>
    </w:p>
    <w:p w14:paraId="1746AF8E" w14:textId="77777777" w:rsidR="00484478" w:rsidRPr="006346DD" w:rsidRDefault="00484478" w:rsidP="002F7E98">
      <w:pPr>
        <w:pStyle w:val="2f2"/>
        <w:rPr>
          <w:rFonts w:cs="Huawei Sans"/>
        </w:rPr>
      </w:pPr>
      <w:r w:rsidRPr="00AB07E9">
        <w:rPr>
          <w:rFonts w:cs="Huawei Sans"/>
          <w:color w:val="C7000B"/>
        </w:rPr>
        <w:t>1.0.0.2/32</w:t>
      </w:r>
      <w:r w:rsidRPr="00AB07E9">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10.0.0.22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0DC990B0" w14:textId="77777777" w:rsidR="00484478" w:rsidRPr="006346DD" w:rsidRDefault="00484478" w:rsidP="002F7E98">
      <w:pPr>
        <w:pStyle w:val="2f2"/>
        <w:rPr>
          <w:rFonts w:cs="Huawei Sans"/>
        </w:rPr>
      </w:pPr>
      <w:r w:rsidRPr="00AB07E9">
        <w:rPr>
          <w:rFonts w:cs="Huawei Sans"/>
          <w:color w:val="C7000B"/>
        </w:rPr>
        <w:t>1.0.0.4/32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08C068F6" w14:textId="77777777" w:rsidR="00484478" w:rsidRPr="006346DD" w:rsidRDefault="00484478" w:rsidP="002F7E98">
      <w:pPr>
        <w:pStyle w:val="2f2"/>
        <w:rPr>
          <w:rFonts w:cs="Huawei Sans"/>
        </w:rPr>
      </w:pPr>
      <w:r w:rsidRPr="006346DD">
        <w:rPr>
          <w:rFonts w:cs="Huawei Sans"/>
        </w:rPr>
        <w:t>10.0.0.20/30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5887619C" w14:textId="77777777" w:rsidR="00484478" w:rsidRPr="006346DD" w:rsidRDefault="00484478" w:rsidP="002F7E98">
      <w:pPr>
        <w:pStyle w:val="2f2"/>
        <w:rPr>
          <w:rFonts w:cs="Huawei Sans"/>
        </w:rPr>
      </w:pPr>
      <w:r w:rsidRPr="006346DD">
        <w:rPr>
          <w:rFonts w:cs="Huawei Sans"/>
        </w:rPr>
        <w:t>10.0.0.16/30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5CB87902" w14:textId="77777777" w:rsidR="00484478" w:rsidRPr="006346DD" w:rsidRDefault="00484478" w:rsidP="00C67429">
      <w:pPr>
        <w:pStyle w:val="1f0"/>
        <w:rPr>
          <w:rFonts w:cs="Huawei Sans"/>
        </w:rPr>
      </w:pPr>
      <w:r w:rsidRPr="006346DD">
        <w:rPr>
          <w:rFonts w:cs="Huawei Sans"/>
        </w:rPr>
        <w:t>P2 has learned the IS-IS routes generated by Loopback0 on PE2 and PE4.</w:t>
      </w:r>
    </w:p>
    <w:p w14:paraId="2A235F8B" w14:textId="77777777" w:rsidR="00484478" w:rsidRPr="006346DD" w:rsidRDefault="00484478" w:rsidP="00484478">
      <w:pPr>
        <w:pStyle w:val="30"/>
        <w:rPr>
          <w:rFonts w:cs="Huawei Sans"/>
        </w:rPr>
      </w:pPr>
      <w:r w:rsidRPr="006346DD">
        <w:rPr>
          <w:rFonts w:cs="Huawei Sans"/>
        </w:rPr>
        <w:t>Configure MPLS.</w:t>
      </w:r>
    </w:p>
    <w:p w14:paraId="2A152D37" w14:textId="77777777" w:rsidR="00484478" w:rsidRPr="006346DD" w:rsidRDefault="00484478" w:rsidP="00C67429">
      <w:pPr>
        <w:pStyle w:val="1f0"/>
        <w:rPr>
          <w:rFonts w:cs="Huawei Sans"/>
        </w:rPr>
      </w:pPr>
      <w:r w:rsidRPr="006346DD">
        <w:rPr>
          <w:rFonts w:cs="Huawei Sans"/>
        </w:rPr>
        <w:t>Enable MPLS on the three devices and configure MPLS LSR IDs. MPLS does not need to be enabled on interfaces.</w:t>
      </w:r>
    </w:p>
    <w:p w14:paraId="51EE0769" w14:textId="77777777" w:rsidR="00484478" w:rsidRPr="006346DD" w:rsidRDefault="00484478" w:rsidP="002F7E98">
      <w:pPr>
        <w:pStyle w:val="2f2"/>
        <w:rPr>
          <w:rFonts w:cs="Huawei Sans"/>
        </w:rPr>
      </w:pPr>
      <w:r w:rsidRPr="006346DD">
        <w:rPr>
          <w:rFonts w:cs="Huawei Sans"/>
        </w:rPr>
        <w:t>[PE2]Mpls lsr-id 1.0.0.2</w:t>
      </w:r>
    </w:p>
    <w:p w14:paraId="339F2721" w14:textId="77777777" w:rsidR="00484478" w:rsidRPr="006346DD" w:rsidRDefault="00484478" w:rsidP="002F7E98">
      <w:pPr>
        <w:pStyle w:val="2f2"/>
        <w:rPr>
          <w:rFonts w:cs="Huawei Sans"/>
        </w:rPr>
      </w:pPr>
      <w:r w:rsidRPr="006346DD">
        <w:rPr>
          <w:rFonts w:cs="Huawei Sans"/>
        </w:rPr>
        <w:t>[PE2]Mpls</w:t>
      </w:r>
    </w:p>
    <w:p w14:paraId="7BACEA9C" w14:textId="77777777" w:rsidR="00484478" w:rsidRPr="006346DD" w:rsidRDefault="00484478" w:rsidP="002F7E98">
      <w:pPr>
        <w:pStyle w:val="2f2"/>
        <w:rPr>
          <w:rFonts w:cs="Huawei Sans"/>
          <w:sz w:val="21"/>
        </w:rPr>
      </w:pPr>
    </w:p>
    <w:p w14:paraId="33B169C5" w14:textId="77777777" w:rsidR="00484478" w:rsidRPr="006346DD" w:rsidRDefault="00484478" w:rsidP="002F7E98">
      <w:pPr>
        <w:pStyle w:val="2f2"/>
        <w:rPr>
          <w:rFonts w:cs="Huawei Sans"/>
        </w:rPr>
      </w:pPr>
      <w:r w:rsidRPr="006346DD">
        <w:rPr>
          <w:rFonts w:cs="Huawei Sans"/>
        </w:rPr>
        <w:t>[P2]Mpls lsr-id 1.0.0.6</w:t>
      </w:r>
    </w:p>
    <w:p w14:paraId="38337139" w14:textId="77777777" w:rsidR="00484478" w:rsidRPr="00233CD3" w:rsidRDefault="00484478" w:rsidP="00233CD3">
      <w:pPr>
        <w:pStyle w:val="2f2"/>
      </w:pPr>
      <w:r w:rsidRPr="00233CD3">
        <w:t>[P2]Mpls</w:t>
      </w:r>
    </w:p>
    <w:p w14:paraId="288B7C90" w14:textId="77777777" w:rsidR="00484478" w:rsidRPr="00233CD3" w:rsidRDefault="00484478" w:rsidP="00233CD3">
      <w:pPr>
        <w:pStyle w:val="2f2"/>
      </w:pPr>
    </w:p>
    <w:p w14:paraId="0A366686" w14:textId="77777777" w:rsidR="00484478" w:rsidRPr="00233CD3" w:rsidRDefault="00484478" w:rsidP="00233CD3">
      <w:pPr>
        <w:pStyle w:val="2f2"/>
      </w:pPr>
      <w:r w:rsidRPr="00233CD3">
        <w:t>[PE4]Mpls lsr-id 1.0.0.4</w:t>
      </w:r>
    </w:p>
    <w:p w14:paraId="6407DDB9" w14:textId="77777777" w:rsidR="00484478" w:rsidRPr="00233CD3" w:rsidRDefault="00484478" w:rsidP="00233CD3">
      <w:pPr>
        <w:pStyle w:val="2f2"/>
      </w:pPr>
      <w:r w:rsidRPr="00233CD3">
        <w:t>[PE4]Mpls</w:t>
      </w:r>
    </w:p>
    <w:p w14:paraId="3AB7013D" w14:textId="19A98073" w:rsidR="00484478" w:rsidRPr="006346DD" w:rsidRDefault="001F2915" w:rsidP="00484478">
      <w:pPr>
        <w:pStyle w:val="30"/>
        <w:rPr>
          <w:rFonts w:cs="Huawei Sans"/>
        </w:rPr>
      </w:pPr>
      <w:r>
        <w:t>Configure SR capabilities on devices.</w:t>
      </w:r>
    </w:p>
    <w:p w14:paraId="3A275AB5" w14:textId="77777777" w:rsidR="001F2915" w:rsidRPr="00484478" w:rsidRDefault="001F2915" w:rsidP="001F2915">
      <w:pPr>
        <w:pStyle w:val="1f0"/>
      </w:pPr>
      <w:r>
        <w:t>Enable SR-MPLS globally, enable IS-IS extensions for SR capabilities, configure an SRGB for IS-IS, and set the SRGB range to 16000 to 17000 on all devices.</w:t>
      </w:r>
    </w:p>
    <w:p w14:paraId="285935A0" w14:textId="12CFAFB8" w:rsidR="00484478" w:rsidRPr="006346DD" w:rsidRDefault="001F2915" w:rsidP="001F2915">
      <w:pPr>
        <w:pStyle w:val="1f0"/>
        <w:rPr>
          <w:rFonts w:cs="Huawei Sans"/>
        </w:rPr>
      </w:pPr>
      <w:r>
        <w:t>Configure a SID for Loopback0 and use an index as the relative label value. The relative label value must be the same as the planned loopback address. For example, if the IP address of Loopback0 is 1.0.0.2, set the index to 2.</w:t>
      </w:r>
    </w:p>
    <w:p w14:paraId="008F41C2" w14:textId="77777777" w:rsidR="00484478" w:rsidRPr="006346DD" w:rsidRDefault="00484478" w:rsidP="00C67429">
      <w:pPr>
        <w:pStyle w:val="1f0"/>
        <w:rPr>
          <w:rFonts w:cs="Huawei Sans"/>
        </w:rPr>
      </w:pPr>
      <w:r w:rsidRPr="006346DD">
        <w:rPr>
          <w:rFonts w:cs="Huawei Sans"/>
        </w:rPr>
        <w:t># Enable SR-MPLS globally.</w:t>
      </w:r>
    </w:p>
    <w:p w14:paraId="12DA4FED" w14:textId="77777777" w:rsidR="00484478" w:rsidRPr="006346DD" w:rsidRDefault="00484478" w:rsidP="002F7E98">
      <w:pPr>
        <w:pStyle w:val="2f2"/>
        <w:rPr>
          <w:rFonts w:cs="Huawei Sans"/>
        </w:rPr>
      </w:pPr>
      <w:r w:rsidRPr="006346DD">
        <w:rPr>
          <w:rFonts w:cs="Huawei Sans"/>
        </w:rPr>
        <w:t xml:space="preserve">[PE2]segment-routing </w:t>
      </w:r>
    </w:p>
    <w:p w14:paraId="5C38E8A9" w14:textId="77777777" w:rsidR="00484478" w:rsidRPr="006346DD" w:rsidRDefault="00484478" w:rsidP="002F7E98">
      <w:pPr>
        <w:pStyle w:val="2f2"/>
        <w:rPr>
          <w:rFonts w:cs="Huawei Sans"/>
          <w:sz w:val="21"/>
        </w:rPr>
      </w:pPr>
    </w:p>
    <w:p w14:paraId="0E42775F" w14:textId="77777777" w:rsidR="00484478" w:rsidRPr="006346DD" w:rsidRDefault="00484478" w:rsidP="002F7E98">
      <w:pPr>
        <w:pStyle w:val="2f2"/>
        <w:rPr>
          <w:rFonts w:cs="Huawei Sans"/>
        </w:rPr>
      </w:pPr>
      <w:r w:rsidRPr="006346DD">
        <w:rPr>
          <w:rFonts w:cs="Huawei Sans"/>
        </w:rPr>
        <w:t xml:space="preserve">[P2]segment-routing </w:t>
      </w:r>
    </w:p>
    <w:p w14:paraId="26EA3CBF" w14:textId="77777777" w:rsidR="00484478" w:rsidRPr="00233CD3" w:rsidRDefault="00484478" w:rsidP="00233CD3">
      <w:pPr>
        <w:pStyle w:val="2f2"/>
      </w:pPr>
    </w:p>
    <w:p w14:paraId="03293EF0" w14:textId="77777777" w:rsidR="00484478" w:rsidRPr="00233CD3" w:rsidRDefault="00484478" w:rsidP="00233CD3">
      <w:pPr>
        <w:pStyle w:val="2f2"/>
      </w:pPr>
      <w:r w:rsidRPr="00233CD3">
        <w:t xml:space="preserve">[PE4]segment-routing </w:t>
      </w:r>
    </w:p>
    <w:p w14:paraId="6282FA99" w14:textId="77777777" w:rsidR="00484478" w:rsidRPr="006346DD" w:rsidRDefault="00484478" w:rsidP="00C67429">
      <w:pPr>
        <w:pStyle w:val="1f0"/>
        <w:rPr>
          <w:rFonts w:cs="Huawei Sans"/>
        </w:rPr>
      </w:pPr>
      <w:r w:rsidRPr="006346DD">
        <w:rPr>
          <w:rFonts w:cs="Huawei Sans"/>
        </w:rPr>
        <w:t># Enable IS-IS extensions for SR capabilities and configure an SRGB for IS-IS.</w:t>
      </w:r>
    </w:p>
    <w:p w14:paraId="55D4ABB4" w14:textId="77777777" w:rsidR="00484478" w:rsidRPr="006346DD" w:rsidRDefault="00484478" w:rsidP="002F7E98">
      <w:pPr>
        <w:pStyle w:val="2f2"/>
        <w:rPr>
          <w:rFonts w:cs="Huawei Sans"/>
        </w:rPr>
      </w:pPr>
      <w:r w:rsidRPr="006346DD">
        <w:rPr>
          <w:rFonts w:cs="Huawei Sans"/>
        </w:rPr>
        <w:t>[PE2]isis 1</w:t>
      </w:r>
    </w:p>
    <w:p w14:paraId="5ACBF659" w14:textId="77777777" w:rsidR="00484478" w:rsidRPr="006346DD" w:rsidRDefault="00484478" w:rsidP="002F7E98">
      <w:pPr>
        <w:pStyle w:val="2f2"/>
        <w:rPr>
          <w:rFonts w:cs="Huawei Sans"/>
        </w:rPr>
      </w:pPr>
      <w:r w:rsidRPr="006346DD">
        <w:rPr>
          <w:rFonts w:cs="Huawei Sans"/>
        </w:rPr>
        <w:t xml:space="preserve">[PE2-isis-1]segment-routing mpls </w:t>
      </w:r>
    </w:p>
    <w:p w14:paraId="5DB6ABFE" w14:textId="77777777" w:rsidR="00484478" w:rsidRPr="006346DD" w:rsidRDefault="00484478" w:rsidP="002F7E98">
      <w:pPr>
        <w:pStyle w:val="2f2"/>
        <w:rPr>
          <w:rFonts w:cs="Huawei Sans"/>
        </w:rPr>
      </w:pPr>
      <w:r w:rsidRPr="006346DD">
        <w:rPr>
          <w:rFonts w:cs="Huawei Sans"/>
        </w:rPr>
        <w:t>[PE2-isis-1]segment-routing global-block 16000 17000</w:t>
      </w:r>
    </w:p>
    <w:p w14:paraId="43F10C2F" w14:textId="77777777" w:rsidR="00484478" w:rsidRPr="00233CD3" w:rsidRDefault="00484478" w:rsidP="00233CD3">
      <w:pPr>
        <w:pStyle w:val="2f2"/>
      </w:pPr>
    </w:p>
    <w:p w14:paraId="116D49E8" w14:textId="77777777" w:rsidR="00484478" w:rsidRPr="00233CD3" w:rsidRDefault="00484478" w:rsidP="00233CD3">
      <w:pPr>
        <w:pStyle w:val="2f2"/>
      </w:pPr>
      <w:r w:rsidRPr="00233CD3">
        <w:t>[P2]isis 1</w:t>
      </w:r>
    </w:p>
    <w:p w14:paraId="28B9132A" w14:textId="77777777" w:rsidR="00484478" w:rsidRPr="00233CD3" w:rsidRDefault="00484478" w:rsidP="00233CD3">
      <w:pPr>
        <w:pStyle w:val="2f2"/>
      </w:pPr>
      <w:r w:rsidRPr="00233CD3">
        <w:lastRenderedPageBreak/>
        <w:t xml:space="preserve">[P2-isis-1]segment-routing mpls </w:t>
      </w:r>
    </w:p>
    <w:p w14:paraId="5F20E97A" w14:textId="77777777" w:rsidR="00484478" w:rsidRPr="00233CD3" w:rsidRDefault="00484478" w:rsidP="00233CD3">
      <w:pPr>
        <w:pStyle w:val="2f2"/>
      </w:pPr>
      <w:r w:rsidRPr="00233CD3">
        <w:t>[P2-isis-1]segment-routing global-block 16000 17000</w:t>
      </w:r>
    </w:p>
    <w:p w14:paraId="0CA9E882" w14:textId="77777777" w:rsidR="00484478" w:rsidRPr="00233CD3" w:rsidRDefault="00484478" w:rsidP="00233CD3">
      <w:pPr>
        <w:pStyle w:val="2f2"/>
      </w:pPr>
    </w:p>
    <w:p w14:paraId="6D496804" w14:textId="77777777" w:rsidR="00484478" w:rsidRPr="00233CD3" w:rsidRDefault="00484478" w:rsidP="00233CD3">
      <w:pPr>
        <w:pStyle w:val="2f2"/>
      </w:pPr>
      <w:r w:rsidRPr="00233CD3">
        <w:t>[PE4]isis 1</w:t>
      </w:r>
    </w:p>
    <w:p w14:paraId="34284269" w14:textId="77777777" w:rsidR="00484478" w:rsidRPr="00233CD3" w:rsidRDefault="00484478" w:rsidP="00233CD3">
      <w:pPr>
        <w:pStyle w:val="2f2"/>
      </w:pPr>
      <w:r w:rsidRPr="00233CD3">
        <w:t xml:space="preserve">[PE4-isis-1]segment-routing mpls </w:t>
      </w:r>
    </w:p>
    <w:p w14:paraId="078891C9" w14:textId="77777777" w:rsidR="00484478" w:rsidRPr="00233CD3" w:rsidRDefault="00484478" w:rsidP="00233CD3">
      <w:pPr>
        <w:pStyle w:val="2f2"/>
      </w:pPr>
      <w:r w:rsidRPr="00233CD3">
        <w:t>[PE4-isis-1]segment-routing global-block 16000 17000</w:t>
      </w:r>
    </w:p>
    <w:p w14:paraId="41F8931C" w14:textId="77777777" w:rsidR="00484478" w:rsidRPr="006346DD" w:rsidRDefault="00484478" w:rsidP="00C67429">
      <w:pPr>
        <w:pStyle w:val="1f0"/>
        <w:rPr>
          <w:rFonts w:cs="Huawei Sans"/>
        </w:rPr>
      </w:pPr>
      <w:r w:rsidRPr="006346DD">
        <w:rPr>
          <w:rFonts w:cs="Huawei Sans"/>
        </w:rPr>
        <w:t># Configure a node SID for devices.</w:t>
      </w:r>
    </w:p>
    <w:p w14:paraId="78307063" w14:textId="77777777" w:rsidR="00484478" w:rsidRPr="006346DD" w:rsidRDefault="00484478" w:rsidP="002F7E98">
      <w:pPr>
        <w:pStyle w:val="2f2"/>
        <w:rPr>
          <w:rFonts w:cs="Huawei Sans"/>
        </w:rPr>
      </w:pPr>
      <w:r w:rsidRPr="006346DD">
        <w:rPr>
          <w:rFonts w:cs="Huawei Sans"/>
        </w:rPr>
        <w:t>[PE2]interface LoopBack 0</w:t>
      </w:r>
    </w:p>
    <w:p w14:paraId="75547049" w14:textId="77777777" w:rsidR="00484478" w:rsidRPr="006346DD" w:rsidRDefault="00484478" w:rsidP="002F7E98">
      <w:pPr>
        <w:pStyle w:val="2f2"/>
        <w:rPr>
          <w:rFonts w:cs="Huawei Sans"/>
        </w:rPr>
      </w:pPr>
      <w:r w:rsidRPr="006346DD">
        <w:rPr>
          <w:rFonts w:cs="Huawei Sans"/>
        </w:rPr>
        <w:t>[PE2-LoopBack0]isis prefix-sid index 2</w:t>
      </w:r>
    </w:p>
    <w:p w14:paraId="43649722" w14:textId="77777777" w:rsidR="00484478" w:rsidRPr="006346DD" w:rsidRDefault="00484478" w:rsidP="002F7E98">
      <w:pPr>
        <w:pStyle w:val="2f2"/>
        <w:rPr>
          <w:rFonts w:cs="Huawei Sans"/>
          <w:sz w:val="21"/>
        </w:rPr>
      </w:pPr>
    </w:p>
    <w:p w14:paraId="0506BB83" w14:textId="77777777" w:rsidR="00484478" w:rsidRPr="006346DD" w:rsidRDefault="00484478" w:rsidP="002F7E98">
      <w:pPr>
        <w:pStyle w:val="2f2"/>
        <w:rPr>
          <w:rFonts w:cs="Huawei Sans"/>
        </w:rPr>
      </w:pPr>
      <w:r w:rsidRPr="006346DD">
        <w:rPr>
          <w:rFonts w:cs="Huawei Sans"/>
        </w:rPr>
        <w:t>[P2]interface LoopBack 0</w:t>
      </w:r>
    </w:p>
    <w:p w14:paraId="6E5440FE" w14:textId="77777777" w:rsidR="00484478" w:rsidRPr="00233CD3" w:rsidRDefault="00484478" w:rsidP="00233CD3">
      <w:pPr>
        <w:pStyle w:val="2f2"/>
      </w:pPr>
      <w:r w:rsidRPr="00233CD3">
        <w:t>[P2-LoopBack0]isis prefix-sid index 6</w:t>
      </w:r>
    </w:p>
    <w:p w14:paraId="314E3727" w14:textId="77777777" w:rsidR="00484478" w:rsidRPr="00233CD3" w:rsidRDefault="00484478" w:rsidP="00233CD3">
      <w:pPr>
        <w:pStyle w:val="2f2"/>
      </w:pPr>
    </w:p>
    <w:p w14:paraId="20A695C8" w14:textId="77777777" w:rsidR="00484478" w:rsidRPr="00233CD3" w:rsidRDefault="00484478" w:rsidP="00233CD3">
      <w:pPr>
        <w:pStyle w:val="2f2"/>
      </w:pPr>
      <w:r w:rsidRPr="00233CD3">
        <w:t>[PE4]interface LoopBack 0</w:t>
      </w:r>
    </w:p>
    <w:p w14:paraId="31CCDF7E" w14:textId="77777777" w:rsidR="00484478" w:rsidRPr="00233CD3" w:rsidRDefault="00484478" w:rsidP="00233CD3">
      <w:pPr>
        <w:pStyle w:val="2f2"/>
      </w:pPr>
      <w:r w:rsidRPr="00233CD3">
        <w:t>[PE4-LoopBack0]isis prefix-sid index 4</w:t>
      </w:r>
    </w:p>
    <w:p w14:paraId="62D50DC8" w14:textId="77777777" w:rsidR="005921CA" w:rsidRPr="006346DD" w:rsidRDefault="005921CA" w:rsidP="00C67429">
      <w:pPr>
        <w:pStyle w:val="1f0"/>
        <w:rPr>
          <w:rFonts w:cs="Huawei Sans"/>
        </w:rPr>
      </w:pPr>
      <w:r w:rsidRPr="006346DD">
        <w:rPr>
          <w:rFonts w:cs="Huawei Sans"/>
        </w:rPr>
        <w:t># Manually configure adjacency SIDs on P2.</w:t>
      </w:r>
    </w:p>
    <w:p w14:paraId="227E8EF2" w14:textId="77777777" w:rsidR="005921CA" w:rsidRPr="006346DD" w:rsidRDefault="005921CA" w:rsidP="002F7E98">
      <w:pPr>
        <w:pStyle w:val="2f2"/>
        <w:rPr>
          <w:rFonts w:cs="Huawei Sans"/>
        </w:rPr>
      </w:pPr>
      <w:r w:rsidRPr="006346DD">
        <w:rPr>
          <w:rFonts w:cs="Huawei Sans"/>
        </w:rPr>
        <w:t>[P2]segment-routing</w:t>
      </w:r>
    </w:p>
    <w:p w14:paraId="6C3E92DB" w14:textId="77777777" w:rsidR="005921CA" w:rsidRPr="006346DD" w:rsidRDefault="005921CA" w:rsidP="002F7E98">
      <w:pPr>
        <w:pStyle w:val="2f2"/>
        <w:rPr>
          <w:rFonts w:cs="Huawei Sans"/>
        </w:rPr>
      </w:pPr>
      <w:r w:rsidRPr="006346DD">
        <w:rPr>
          <w:rFonts w:cs="Huawei Sans"/>
        </w:rPr>
        <w:t>[P2-segment-routing] ipv4 adjacency local-ip-addr 10.0.0.21 remote-ip-addr 10.0.0.22 sid 321536</w:t>
      </w:r>
    </w:p>
    <w:p w14:paraId="3794DD8F" w14:textId="77777777" w:rsidR="005921CA" w:rsidRPr="006346DD" w:rsidRDefault="005921CA" w:rsidP="002F7E98">
      <w:pPr>
        <w:pStyle w:val="2f2"/>
        <w:rPr>
          <w:rFonts w:cs="Huawei Sans"/>
        </w:rPr>
      </w:pPr>
      <w:r w:rsidRPr="006346DD">
        <w:rPr>
          <w:rFonts w:cs="Huawei Sans"/>
        </w:rPr>
        <w:t>[P2-segment-routing] ipv4 adjacency local-ip-addr 10.0.0.18 remote-ip-addr 10.0.0.17 sid 321537</w:t>
      </w:r>
    </w:p>
    <w:p w14:paraId="6504967B" w14:textId="2726FC08" w:rsidR="005921CA" w:rsidRPr="006346DD" w:rsidRDefault="0050433F" w:rsidP="00C67429">
      <w:pPr>
        <w:pStyle w:val="1f0"/>
        <w:rPr>
          <w:rFonts w:cs="Huawei Sans"/>
        </w:rPr>
      </w:pPr>
      <w:r>
        <w:t>To ensure that the adjacency SIDs specified during explicit path configuration remain unchanged, you are advised to configure static adjacency SIDs. Then, the SIDs remain unchanged after the device restarts.</w:t>
      </w:r>
    </w:p>
    <w:p w14:paraId="3AECCD2B" w14:textId="77777777" w:rsidR="005921CA" w:rsidRPr="006346DD" w:rsidRDefault="005921CA" w:rsidP="00484478">
      <w:pPr>
        <w:pStyle w:val="30"/>
        <w:rPr>
          <w:rFonts w:cs="Huawei Sans"/>
        </w:rPr>
      </w:pPr>
      <w:r w:rsidRPr="006346DD">
        <w:rPr>
          <w:rFonts w:cs="Huawei Sans"/>
        </w:rPr>
        <w:t>Configure SR-MPLS TE explicit paths and TE tunnel interfaces.</w:t>
      </w:r>
    </w:p>
    <w:p w14:paraId="1E06DE24" w14:textId="77777777" w:rsidR="0050433F" w:rsidRDefault="0050433F" w:rsidP="0050433F">
      <w:pPr>
        <w:pStyle w:val="1f0"/>
      </w:pPr>
      <w:r>
        <w:t>Configure explicit paths on PE2 and PE4, specify the nodes that the paths must pass through by specifying node SIDs, create TE tunnel interfaces on PE2 and PE4, and associate the interfaces with configured explicit paths.</w:t>
      </w:r>
    </w:p>
    <w:p w14:paraId="55529986" w14:textId="0884DFFA" w:rsidR="002F7E98" w:rsidRPr="006346DD" w:rsidRDefault="0050433F" w:rsidP="0050433F">
      <w:pPr>
        <w:pStyle w:val="1f0"/>
        <w:rPr>
          <w:rFonts w:cs="Huawei Sans"/>
        </w:rPr>
      </w:pPr>
      <w:r>
        <w:t>This experiment is implemented through the CLI and does not involve the controller. In normal scenarios where the controller is used, the paths are computed by the controller.</w:t>
      </w:r>
    </w:p>
    <w:p w14:paraId="7D50A7E9" w14:textId="77777777" w:rsidR="005921CA" w:rsidRPr="006346DD" w:rsidRDefault="005921CA" w:rsidP="00C67429">
      <w:pPr>
        <w:pStyle w:val="1f0"/>
        <w:rPr>
          <w:rFonts w:cs="Huawei Sans"/>
        </w:rPr>
      </w:pPr>
      <w:r w:rsidRPr="006346DD">
        <w:rPr>
          <w:rFonts w:cs="Huawei Sans"/>
        </w:rPr>
        <w:t># Create explicit paths.</w:t>
      </w:r>
    </w:p>
    <w:p w14:paraId="1A469181" w14:textId="77777777" w:rsidR="005921CA" w:rsidRPr="006346DD" w:rsidRDefault="005921CA" w:rsidP="00FA3D9A">
      <w:pPr>
        <w:pStyle w:val="2f2"/>
        <w:rPr>
          <w:rFonts w:cs="Huawei Sans"/>
        </w:rPr>
      </w:pPr>
      <w:r w:rsidRPr="006346DD">
        <w:rPr>
          <w:rFonts w:cs="Huawei Sans"/>
        </w:rPr>
        <w:t>[PE2]explicit-path PE2_PE4_Manual</w:t>
      </w:r>
    </w:p>
    <w:p w14:paraId="2048BF15" w14:textId="77777777" w:rsidR="005921CA" w:rsidRPr="006346DD" w:rsidRDefault="005921CA" w:rsidP="00FA3D9A">
      <w:pPr>
        <w:pStyle w:val="2f2"/>
        <w:rPr>
          <w:rFonts w:cs="Huawei Sans"/>
        </w:rPr>
      </w:pPr>
      <w:r w:rsidRPr="006346DD">
        <w:rPr>
          <w:rFonts w:cs="Huawei Sans"/>
        </w:rPr>
        <w:t>[PE2-explicit-path-PE2_PE4_Manual] next sid label 16006 type prefix</w:t>
      </w:r>
    </w:p>
    <w:p w14:paraId="21D74B78" w14:textId="77777777" w:rsidR="005921CA" w:rsidRPr="006346DD" w:rsidRDefault="00C407D2" w:rsidP="00FA3D9A">
      <w:pPr>
        <w:pStyle w:val="2f2"/>
        <w:rPr>
          <w:rFonts w:cs="Huawei Sans"/>
        </w:rPr>
      </w:pPr>
      <w:r w:rsidRPr="006346DD">
        <w:rPr>
          <w:rFonts w:cs="Huawei Sans"/>
        </w:rPr>
        <w:t xml:space="preserve">[PE2-explicit-path-PE2_PE4_Manual] next sid label 321537 type </w:t>
      </w:r>
      <w:r w:rsidRPr="006346DD">
        <w:rPr>
          <w:rFonts w:cs="Huawei Sans"/>
          <w:color w:val="C7000B"/>
        </w:rPr>
        <w:t xml:space="preserve">adjacency </w:t>
      </w:r>
    </w:p>
    <w:p w14:paraId="5B76EEF8" w14:textId="74D61947" w:rsidR="005921CA" w:rsidRPr="006346DD" w:rsidRDefault="0050433F" w:rsidP="00C67429">
      <w:pPr>
        <w:pStyle w:val="1f0"/>
        <w:rPr>
          <w:rFonts w:cs="Huawei Sans"/>
        </w:rPr>
      </w:pPr>
      <w:r>
        <w:t xml:space="preserve">Configure an explicit path named </w:t>
      </w:r>
      <w:r>
        <w:rPr>
          <w:b/>
          <w:bCs/>
        </w:rPr>
        <w:t>PE2_PE4_Manual</w:t>
      </w:r>
      <w:r>
        <w:t xml:space="preserve"> on PE2 and forcibly specify the path to pass through P2 and GE0/3/2 on P2.</w:t>
      </w:r>
    </w:p>
    <w:p w14:paraId="18B3B9B3" w14:textId="77777777" w:rsidR="005921CA" w:rsidRPr="006346DD" w:rsidRDefault="005921CA" w:rsidP="00FA3D9A">
      <w:pPr>
        <w:pStyle w:val="2f2"/>
        <w:rPr>
          <w:rFonts w:cs="Huawei Sans"/>
        </w:rPr>
      </w:pPr>
      <w:r w:rsidRPr="006346DD">
        <w:rPr>
          <w:rFonts w:cs="Huawei Sans"/>
        </w:rPr>
        <w:t>[PE4]explicit-path PE4_PE2_Manual</w:t>
      </w:r>
    </w:p>
    <w:p w14:paraId="41E7B476" w14:textId="77777777" w:rsidR="005921CA" w:rsidRPr="006346DD" w:rsidRDefault="005921CA" w:rsidP="00FA3D9A">
      <w:pPr>
        <w:pStyle w:val="2f2"/>
        <w:rPr>
          <w:rFonts w:cs="Huawei Sans"/>
        </w:rPr>
      </w:pPr>
      <w:r w:rsidRPr="006346DD">
        <w:rPr>
          <w:rFonts w:cs="Huawei Sans"/>
        </w:rPr>
        <w:t>[PE4-explicit-path-PE4_PE2_Manual] next sid label 16006 type prefix</w:t>
      </w:r>
    </w:p>
    <w:p w14:paraId="7102E1B0" w14:textId="77777777" w:rsidR="005921CA" w:rsidRPr="006346DD" w:rsidRDefault="005921CA" w:rsidP="00FA3D9A">
      <w:pPr>
        <w:pStyle w:val="2f2"/>
        <w:rPr>
          <w:rFonts w:cs="Huawei Sans"/>
        </w:rPr>
      </w:pPr>
      <w:r w:rsidRPr="006346DD">
        <w:rPr>
          <w:rFonts w:cs="Huawei Sans"/>
        </w:rPr>
        <w:t xml:space="preserve">[PE4-explicit-path-PE4_PE2_Manual] next sid label 321536 type </w:t>
      </w:r>
      <w:r w:rsidRPr="006346DD">
        <w:rPr>
          <w:rFonts w:cs="Huawei Sans"/>
          <w:color w:val="C7000B"/>
        </w:rPr>
        <w:t>adjacency</w:t>
      </w:r>
      <w:r w:rsidRPr="006346DD">
        <w:rPr>
          <w:rFonts w:cs="Huawei Sans"/>
        </w:rPr>
        <w:t xml:space="preserve"> </w:t>
      </w:r>
    </w:p>
    <w:p w14:paraId="16992071" w14:textId="1F6BD21D" w:rsidR="005921CA" w:rsidRPr="006346DD" w:rsidRDefault="0050433F" w:rsidP="00C67429">
      <w:pPr>
        <w:pStyle w:val="1f0"/>
        <w:rPr>
          <w:rFonts w:cs="Huawei Sans"/>
        </w:rPr>
      </w:pPr>
      <w:r>
        <w:t xml:space="preserve">Configure an explicit path named </w:t>
      </w:r>
      <w:r>
        <w:rPr>
          <w:b/>
          <w:bCs/>
        </w:rPr>
        <w:t>PE4_PE2_Manual</w:t>
      </w:r>
      <w:r>
        <w:t xml:space="preserve"> on PE4 and forcibly specify the path to pass through GE0/3/0 on P2.</w:t>
      </w:r>
    </w:p>
    <w:p w14:paraId="04891534" w14:textId="77777777" w:rsidR="005921CA" w:rsidRPr="006346DD" w:rsidRDefault="005921CA" w:rsidP="00C67429">
      <w:pPr>
        <w:pStyle w:val="1f0"/>
        <w:rPr>
          <w:rFonts w:cs="Huawei Sans"/>
        </w:rPr>
      </w:pPr>
      <w:r w:rsidRPr="006346DD">
        <w:rPr>
          <w:rFonts w:cs="Huawei Sans"/>
        </w:rPr>
        <w:t># Create TE tunnel interfaces.</w:t>
      </w:r>
    </w:p>
    <w:p w14:paraId="19FF201E" w14:textId="77777777" w:rsidR="005921CA" w:rsidRPr="006346DD" w:rsidRDefault="005921CA" w:rsidP="005921CA">
      <w:pPr>
        <w:pStyle w:val="2f2"/>
        <w:rPr>
          <w:rFonts w:cs="Huawei Sans"/>
        </w:rPr>
      </w:pPr>
      <w:r w:rsidRPr="006346DD">
        <w:rPr>
          <w:rFonts w:cs="Huawei Sans"/>
        </w:rPr>
        <w:lastRenderedPageBreak/>
        <w:t>[PE2]interface Tunnel10</w:t>
      </w:r>
    </w:p>
    <w:p w14:paraId="6B7FE986" w14:textId="77777777" w:rsidR="005921CA" w:rsidRPr="006346DD" w:rsidRDefault="005921CA" w:rsidP="005921CA">
      <w:pPr>
        <w:pStyle w:val="2f2"/>
        <w:rPr>
          <w:rFonts w:cs="Huawei Sans"/>
        </w:rPr>
      </w:pPr>
      <w:r w:rsidRPr="006346DD">
        <w:rPr>
          <w:rFonts w:cs="Huawei Sans"/>
        </w:rPr>
        <w:t>[PE2-Tunnel10] ip address unnumbered interface LoopBack0</w:t>
      </w:r>
    </w:p>
    <w:p w14:paraId="252EB696" w14:textId="77777777" w:rsidR="005921CA" w:rsidRPr="006346DD" w:rsidRDefault="005921CA" w:rsidP="005921CA">
      <w:pPr>
        <w:pStyle w:val="2f2"/>
        <w:rPr>
          <w:rFonts w:cs="Huawei Sans"/>
        </w:rPr>
      </w:pPr>
      <w:r w:rsidRPr="006346DD">
        <w:rPr>
          <w:rFonts w:cs="Huawei Sans"/>
        </w:rPr>
        <w:t>[PE2-Tunnel10] tunnel-protocol mpls te</w:t>
      </w:r>
    </w:p>
    <w:p w14:paraId="0C1F6A8B" w14:textId="77777777" w:rsidR="005921CA" w:rsidRPr="006346DD" w:rsidRDefault="005921CA" w:rsidP="005921CA">
      <w:pPr>
        <w:pStyle w:val="2f2"/>
        <w:rPr>
          <w:rFonts w:cs="Huawei Sans"/>
        </w:rPr>
      </w:pPr>
      <w:r w:rsidRPr="006346DD">
        <w:rPr>
          <w:rFonts w:cs="Huawei Sans"/>
        </w:rPr>
        <w:t>[PE2-Tunnel10] destination 1.0.0.4</w:t>
      </w:r>
    </w:p>
    <w:p w14:paraId="2C470601" w14:textId="77777777" w:rsidR="005921CA" w:rsidRPr="006346DD" w:rsidRDefault="005921CA" w:rsidP="005921CA">
      <w:pPr>
        <w:pStyle w:val="2f2"/>
        <w:rPr>
          <w:rFonts w:cs="Huawei Sans"/>
        </w:rPr>
      </w:pPr>
      <w:r w:rsidRPr="006346DD">
        <w:rPr>
          <w:rFonts w:cs="Huawei Sans"/>
        </w:rPr>
        <w:t>[PE2-Tunnel10] mpls te signal-protocol segment-routing</w:t>
      </w:r>
    </w:p>
    <w:p w14:paraId="3BBE0DFC" w14:textId="77777777" w:rsidR="005921CA" w:rsidRPr="006346DD" w:rsidRDefault="005921CA" w:rsidP="005921CA">
      <w:pPr>
        <w:pStyle w:val="2f2"/>
        <w:rPr>
          <w:rFonts w:cs="Huawei Sans"/>
        </w:rPr>
      </w:pPr>
      <w:r w:rsidRPr="006346DD">
        <w:rPr>
          <w:rFonts w:cs="Huawei Sans"/>
        </w:rPr>
        <w:t>[PE2-Tunnel10] mpls te tunnel-id 10</w:t>
      </w:r>
    </w:p>
    <w:p w14:paraId="052B4A2D" w14:textId="77777777" w:rsidR="005921CA" w:rsidRPr="006346DD" w:rsidRDefault="005921CA" w:rsidP="005921CA">
      <w:pPr>
        <w:pStyle w:val="2f2"/>
        <w:rPr>
          <w:rFonts w:cs="Huawei Sans"/>
        </w:rPr>
      </w:pPr>
      <w:r w:rsidRPr="006346DD">
        <w:rPr>
          <w:rFonts w:cs="Huawei Sans"/>
        </w:rPr>
        <w:t>[PE2-Tunnel10] mpls te path explicit-path PE2_PE4_Manual</w:t>
      </w:r>
    </w:p>
    <w:p w14:paraId="68C95AB7" w14:textId="0D07A23C" w:rsidR="005921CA" w:rsidRPr="006346DD" w:rsidRDefault="0050433F" w:rsidP="00C67429">
      <w:pPr>
        <w:pStyle w:val="1f0"/>
        <w:rPr>
          <w:rFonts w:cs="Huawei Sans"/>
        </w:rPr>
      </w:pPr>
      <w:r>
        <w:t xml:space="preserve">Create tunnel interface 10 on PE2, configure PE2 to borrow the Loopback0 IP address, set the destination address to 1.0.0.4 (Loopback0 address of PE4), and associate tunnel interface 10 with the explicit path </w:t>
      </w:r>
      <w:r>
        <w:rPr>
          <w:b/>
          <w:bCs/>
        </w:rPr>
        <w:t>PE2_PE4_Manual</w:t>
      </w:r>
      <w:r>
        <w:t>.</w:t>
      </w:r>
    </w:p>
    <w:p w14:paraId="0985327D" w14:textId="77777777" w:rsidR="005921CA" w:rsidRPr="006346DD" w:rsidRDefault="005921CA" w:rsidP="005921CA">
      <w:pPr>
        <w:pStyle w:val="2f2"/>
        <w:rPr>
          <w:rFonts w:cs="Huawei Sans"/>
        </w:rPr>
      </w:pPr>
      <w:r w:rsidRPr="006346DD">
        <w:rPr>
          <w:rFonts w:cs="Huawei Sans"/>
        </w:rPr>
        <w:t>[PE4]interface Tunnel10</w:t>
      </w:r>
    </w:p>
    <w:p w14:paraId="55EE8960" w14:textId="77777777" w:rsidR="005921CA" w:rsidRPr="006346DD" w:rsidRDefault="005921CA" w:rsidP="005921CA">
      <w:pPr>
        <w:pStyle w:val="2f2"/>
        <w:rPr>
          <w:rFonts w:cs="Huawei Sans"/>
        </w:rPr>
      </w:pPr>
      <w:r w:rsidRPr="006346DD">
        <w:rPr>
          <w:rFonts w:cs="Huawei Sans"/>
        </w:rPr>
        <w:t>[PE4-Tunnel10] ip address unnumbered interface LoopBack0</w:t>
      </w:r>
    </w:p>
    <w:p w14:paraId="3B1908E8" w14:textId="77777777" w:rsidR="005921CA" w:rsidRPr="006346DD" w:rsidRDefault="005921CA" w:rsidP="005921CA">
      <w:pPr>
        <w:pStyle w:val="2f2"/>
        <w:rPr>
          <w:rFonts w:cs="Huawei Sans"/>
        </w:rPr>
      </w:pPr>
      <w:r w:rsidRPr="006346DD">
        <w:rPr>
          <w:rFonts w:cs="Huawei Sans"/>
        </w:rPr>
        <w:t>[PE4-Tunnel10] tunnel-protocol mpls te</w:t>
      </w:r>
    </w:p>
    <w:p w14:paraId="4A778EBD" w14:textId="77777777" w:rsidR="005921CA" w:rsidRPr="006346DD" w:rsidRDefault="005921CA" w:rsidP="005921CA">
      <w:pPr>
        <w:pStyle w:val="2f2"/>
        <w:rPr>
          <w:rFonts w:cs="Huawei Sans"/>
        </w:rPr>
      </w:pPr>
      <w:r w:rsidRPr="006346DD">
        <w:rPr>
          <w:rFonts w:cs="Huawei Sans"/>
        </w:rPr>
        <w:t>[PE4-Tunnel10] destination 1.0.0.2</w:t>
      </w:r>
    </w:p>
    <w:p w14:paraId="67ABB60F" w14:textId="77777777" w:rsidR="005921CA" w:rsidRPr="006346DD" w:rsidRDefault="005921CA" w:rsidP="005921CA">
      <w:pPr>
        <w:pStyle w:val="2f2"/>
        <w:rPr>
          <w:rFonts w:cs="Huawei Sans"/>
        </w:rPr>
      </w:pPr>
      <w:r w:rsidRPr="006346DD">
        <w:rPr>
          <w:rFonts w:cs="Huawei Sans"/>
        </w:rPr>
        <w:t>[PE4-Tunnel10] mpls te signal-protocol segment-routing</w:t>
      </w:r>
    </w:p>
    <w:p w14:paraId="41744FA4" w14:textId="77777777" w:rsidR="005921CA" w:rsidRPr="006346DD" w:rsidRDefault="005921CA" w:rsidP="005921CA">
      <w:pPr>
        <w:pStyle w:val="2f2"/>
        <w:rPr>
          <w:rFonts w:cs="Huawei Sans"/>
        </w:rPr>
      </w:pPr>
      <w:r w:rsidRPr="006346DD">
        <w:rPr>
          <w:rFonts w:cs="Huawei Sans"/>
        </w:rPr>
        <w:t>[PE4-Tunnel10] mpls te tunnel-id 10</w:t>
      </w:r>
    </w:p>
    <w:p w14:paraId="26201987" w14:textId="77777777" w:rsidR="005921CA" w:rsidRPr="006346DD" w:rsidRDefault="005921CA" w:rsidP="005921CA">
      <w:pPr>
        <w:pStyle w:val="2f2"/>
        <w:rPr>
          <w:rFonts w:cs="Huawei Sans"/>
        </w:rPr>
      </w:pPr>
      <w:r w:rsidRPr="006346DD">
        <w:rPr>
          <w:rFonts w:cs="Huawei Sans"/>
        </w:rPr>
        <w:t>[PE4-Tunnel10] mpls te path explicit-path PE4_PE2_Manual</w:t>
      </w:r>
    </w:p>
    <w:p w14:paraId="38800671" w14:textId="5CC46E08" w:rsidR="005921CA" w:rsidRPr="006346DD" w:rsidRDefault="0050433F" w:rsidP="00C67429">
      <w:pPr>
        <w:pStyle w:val="1f0"/>
        <w:rPr>
          <w:rFonts w:cs="Huawei Sans"/>
        </w:rPr>
      </w:pPr>
      <w:r>
        <w:t xml:space="preserve">Create tunnel interface 10 on PE4, configure PE4 to borrow the Loopback0 IP address, set the destination address to 1.0.0.2 (Loopback0 IP address of PE2), and associate tunnel interface 10 with the explicit path </w:t>
      </w:r>
      <w:r>
        <w:rPr>
          <w:b/>
          <w:bCs/>
        </w:rPr>
        <w:t>PE4_PE2_Manual</w:t>
      </w:r>
      <w:r>
        <w:t>.</w:t>
      </w:r>
    </w:p>
    <w:p w14:paraId="3AE5A309" w14:textId="77777777" w:rsidR="005921CA" w:rsidRPr="006346DD" w:rsidRDefault="005921CA" w:rsidP="00C67429">
      <w:pPr>
        <w:pStyle w:val="1f0"/>
        <w:rPr>
          <w:rFonts w:cs="Huawei Sans"/>
        </w:rPr>
      </w:pPr>
      <w:r w:rsidRPr="006346DD">
        <w:rPr>
          <w:rFonts w:cs="Huawei Sans"/>
        </w:rPr>
        <w:t># Check the SR-MPLS TE tunnel status.</w:t>
      </w:r>
    </w:p>
    <w:p w14:paraId="16AC6D1C" w14:textId="77777777" w:rsidR="005921CA" w:rsidRPr="006346DD" w:rsidRDefault="005921CA" w:rsidP="00FA3D9A">
      <w:pPr>
        <w:pStyle w:val="2f2"/>
        <w:rPr>
          <w:rFonts w:cs="Huawei Sans"/>
        </w:rPr>
      </w:pPr>
      <w:r w:rsidRPr="006346DD">
        <w:rPr>
          <w:rFonts w:cs="Huawei Sans"/>
        </w:rPr>
        <w:t>[PE2]display</w:t>
      </w:r>
      <w:r w:rsidRPr="006346DD">
        <w:rPr>
          <w:rFonts w:cs="Huawei Sans"/>
        </w:rPr>
        <w:tab/>
        <w:t xml:space="preserve"> tunnel-info</w:t>
      </w:r>
      <w:r w:rsidRPr="006346DD">
        <w:rPr>
          <w:rFonts w:cs="Huawei Sans"/>
        </w:rPr>
        <w:tab/>
        <w:t xml:space="preserve"> all</w:t>
      </w:r>
      <w:r w:rsidRPr="006346DD">
        <w:rPr>
          <w:rFonts w:cs="Huawei Sans"/>
        </w:rPr>
        <w:tab/>
      </w:r>
    </w:p>
    <w:p w14:paraId="6FE280AB" w14:textId="77777777" w:rsidR="005921CA" w:rsidRPr="006346DD" w:rsidRDefault="005921CA" w:rsidP="00FA3D9A">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5F6F147C" w14:textId="77777777" w:rsidR="005921CA" w:rsidRPr="006346DD" w:rsidRDefault="005921CA" w:rsidP="00FA3D9A">
      <w:pPr>
        <w:pStyle w:val="2f2"/>
        <w:rPr>
          <w:rFonts w:cs="Huawei Sans"/>
        </w:rPr>
      </w:pPr>
      <w:r w:rsidRPr="006346DD">
        <w:rPr>
          <w:rFonts w:cs="Huawei Sans"/>
        </w:rPr>
        <w:t>----------------------------------------------------------------------------------------</w:t>
      </w:r>
    </w:p>
    <w:p w14:paraId="4371B655" w14:textId="77777777" w:rsidR="00FF6895" w:rsidRPr="006346DD" w:rsidRDefault="00FF6895" w:rsidP="00FA3D9A">
      <w:pPr>
        <w:pStyle w:val="2f2"/>
        <w:rPr>
          <w:rFonts w:cs="Huawei Sans"/>
        </w:rPr>
      </w:pPr>
      <w:r w:rsidRPr="006346DD">
        <w:rPr>
          <w:rFonts w:cs="Huawei Sans"/>
        </w:rPr>
        <w:t>0x000000000300000001</w:t>
      </w:r>
      <w:r w:rsidRPr="006346DD">
        <w:rPr>
          <w:rFonts w:cs="Huawei Sans"/>
        </w:rPr>
        <w:tab/>
      </w:r>
      <w:r w:rsidRPr="006346DD">
        <w:rPr>
          <w:rFonts w:cs="Huawei Sans"/>
          <w:color w:val="C7000B"/>
        </w:rPr>
        <w:t>sr-te</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7C6CBA2F" w14:textId="77777777" w:rsidR="00FF6895" w:rsidRPr="006346DD" w:rsidRDefault="00FF6895" w:rsidP="00FA3D9A">
      <w:pPr>
        <w:pStyle w:val="2f2"/>
        <w:rPr>
          <w:rFonts w:cs="Huawei Sans"/>
        </w:rPr>
      </w:pPr>
      <w:r w:rsidRPr="006346DD">
        <w:rPr>
          <w:rFonts w:cs="Huawei Sans"/>
        </w:rPr>
        <w:t>0x000000002900000002</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722F9F12" w14:textId="77777777" w:rsidR="005921CA" w:rsidRPr="006346DD" w:rsidRDefault="00FF6895" w:rsidP="00FA3D9A">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7F67B70" w14:textId="77777777" w:rsidR="00FF6895" w:rsidRPr="006346DD" w:rsidRDefault="00FF6895" w:rsidP="00C67429">
      <w:pPr>
        <w:pStyle w:val="1f0"/>
        <w:rPr>
          <w:rFonts w:cs="Huawei Sans"/>
        </w:rPr>
      </w:pPr>
    </w:p>
    <w:p w14:paraId="35EA41F1" w14:textId="77777777" w:rsidR="005921CA" w:rsidRPr="006346DD" w:rsidRDefault="005921CA" w:rsidP="00FA3D9A">
      <w:pPr>
        <w:pStyle w:val="2f2"/>
        <w:rPr>
          <w:rFonts w:cs="Huawei Sans"/>
        </w:rPr>
      </w:pPr>
      <w:r w:rsidRPr="006346DD">
        <w:rPr>
          <w:rFonts w:cs="Huawei Sans"/>
        </w:rPr>
        <w:t>[PE4]display</w:t>
      </w:r>
      <w:r w:rsidRPr="006346DD">
        <w:rPr>
          <w:rFonts w:cs="Huawei Sans"/>
        </w:rPr>
        <w:tab/>
      </w:r>
      <w:r w:rsidRPr="006346DD">
        <w:rPr>
          <w:rFonts w:cs="Huawei Sans"/>
        </w:rPr>
        <w:tab/>
        <w:t>tunnel-info</w:t>
      </w:r>
      <w:r w:rsidRPr="006346DD">
        <w:rPr>
          <w:rFonts w:cs="Huawei Sans"/>
        </w:rPr>
        <w:tab/>
      </w:r>
      <w:r w:rsidRPr="006346DD">
        <w:rPr>
          <w:rFonts w:cs="Huawei Sans"/>
        </w:rPr>
        <w:tab/>
        <w:t>all</w:t>
      </w:r>
      <w:r w:rsidRPr="006346DD">
        <w:rPr>
          <w:rFonts w:cs="Huawei Sans"/>
        </w:rPr>
        <w:tab/>
      </w:r>
    </w:p>
    <w:p w14:paraId="76F0949D" w14:textId="77777777" w:rsidR="00FF6895" w:rsidRPr="006346DD" w:rsidRDefault="00FF6895" w:rsidP="00FA3D9A">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0682319E" w14:textId="77777777" w:rsidR="00FF6895" w:rsidRPr="006346DD" w:rsidRDefault="00FF6895" w:rsidP="00FA3D9A">
      <w:pPr>
        <w:pStyle w:val="2f2"/>
        <w:rPr>
          <w:rFonts w:cs="Huawei Sans"/>
        </w:rPr>
      </w:pPr>
      <w:r w:rsidRPr="006346DD">
        <w:rPr>
          <w:rFonts w:cs="Huawei Sans"/>
        </w:rPr>
        <w:t>----------------------------------------------------------------------------------------</w:t>
      </w:r>
    </w:p>
    <w:p w14:paraId="4BB62123" w14:textId="77777777" w:rsidR="00FF6895" w:rsidRPr="006346DD" w:rsidRDefault="00FF6895" w:rsidP="00FA3D9A">
      <w:pPr>
        <w:pStyle w:val="2f2"/>
        <w:rPr>
          <w:rFonts w:cs="Huawei Sans"/>
        </w:rPr>
      </w:pPr>
      <w:r w:rsidRPr="006346DD">
        <w:rPr>
          <w:rFonts w:cs="Huawei Sans"/>
        </w:rPr>
        <w:t>0x000000000300000001</w:t>
      </w:r>
      <w:r w:rsidRPr="006346DD">
        <w:rPr>
          <w:rFonts w:cs="Huawei Sans"/>
        </w:rPr>
        <w:tab/>
      </w:r>
      <w:r w:rsidRPr="006346DD">
        <w:rPr>
          <w:rFonts w:cs="Huawei Sans"/>
          <w:color w:val="C7000B"/>
        </w:rPr>
        <w:t>sr-te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5221209" w14:textId="77777777" w:rsidR="00FF6895" w:rsidRPr="006346DD" w:rsidRDefault="00FF6895" w:rsidP="00FA3D9A">
      <w:pPr>
        <w:pStyle w:val="2f2"/>
        <w:rPr>
          <w:rFonts w:cs="Huawei Sans"/>
        </w:rPr>
      </w:pPr>
      <w:r w:rsidRPr="006346DD">
        <w:rPr>
          <w:rFonts w:cs="Huawei Sans"/>
        </w:rPr>
        <w:t>0x000000002900000008</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71AA057" w14:textId="77777777" w:rsidR="00FF6895" w:rsidRPr="006346DD" w:rsidRDefault="00FF6895" w:rsidP="00FA3D9A">
      <w:pPr>
        <w:pStyle w:val="2f2"/>
        <w:rPr>
          <w:rFonts w:cs="Huawei Sans"/>
        </w:rPr>
      </w:pPr>
      <w:r w:rsidRPr="006346DD">
        <w:rPr>
          <w:rFonts w:cs="Huawei Sans"/>
        </w:rPr>
        <w:t>0x00000000290000000e</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385DE81" w14:textId="77777777" w:rsidR="005921CA" w:rsidRPr="006346DD" w:rsidRDefault="005921CA" w:rsidP="00C67429">
      <w:pPr>
        <w:pStyle w:val="1f0"/>
        <w:rPr>
          <w:rFonts w:cs="Huawei Sans"/>
        </w:rPr>
      </w:pPr>
      <w:r w:rsidRPr="006346DD">
        <w:rPr>
          <w:rFonts w:cs="Huawei Sans"/>
        </w:rPr>
        <w:t>The tunnel status on PE2 and PE4 is normal.</w:t>
      </w:r>
    </w:p>
    <w:p w14:paraId="390C7F49" w14:textId="77777777" w:rsidR="005921CA" w:rsidRPr="006346DD" w:rsidRDefault="005921CA" w:rsidP="00C67429">
      <w:pPr>
        <w:pStyle w:val="1f0"/>
        <w:rPr>
          <w:rFonts w:cs="Huawei Sans"/>
        </w:rPr>
      </w:pPr>
      <w:r w:rsidRPr="006346DD">
        <w:rPr>
          <w:rFonts w:cs="Huawei Sans"/>
        </w:rPr>
        <w:t># Check the tunnel connectivity on PE2 and PE4.</w:t>
      </w:r>
    </w:p>
    <w:p w14:paraId="2F7BE8DE" w14:textId="77777777" w:rsidR="00FF6895" w:rsidRPr="006346DD" w:rsidRDefault="00FF6895" w:rsidP="00FA3D9A">
      <w:pPr>
        <w:pStyle w:val="2f2"/>
        <w:rPr>
          <w:rFonts w:cs="Huawei Sans"/>
        </w:rPr>
      </w:pPr>
      <w:r w:rsidRPr="006346DD">
        <w:rPr>
          <w:rFonts w:cs="Huawei Sans"/>
        </w:rPr>
        <w:t xml:space="preserve">[PE2]ping lsp segment-routing te Tunnel 10 </w:t>
      </w:r>
    </w:p>
    <w:p w14:paraId="3FA152DB" w14:textId="77777777" w:rsidR="00FF6895" w:rsidRPr="006346DD" w:rsidRDefault="00FF6895" w:rsidP="00FA3D9A">
      <w:pPr>
        <w:pStyle w:val="2f2"/>
        <w:rPr>
          <w:rFonts w:cs="Huawei Sans"/>
        </w:rPr>
      </w:pPr>
      <w:r w:rsidRPr="006346DD">
        <w:rPr>
          <w:rFonts w:cs="Huawei Sans"/>
        </w:rPr>
        <w:t xml:space="preserve">  LSP PING FEC: SEGMENT ROUTING TE TUNNEL IPV4 SESSION QUERY Tunnel10 : 100  data bytes, </w:t>
      </w:r>
      <w:r w:rsidRPr="00123A24">
        <w:t>press CTRL_C to break</w:t>
      </w:r>
    </w:p>
    <w:p w14:paraId="2AF47CF8" w14:textId="77777777" w:rsidR="00FF6895" w:rsidRPr="006346DD" w:rsidRDefault="00FF6895" w:rsidP="00FA3D9A">
      <w:pPr>
        <w:pStyle w:val="2f2"/>
        <w:rPr>
          <w:rFonts w:cs="Huawei Sans"/>
        </w:rPr>
      </w:pPr>
      <w:r w:rsidRPr="006346DD">
        <w:rPr>
          <w:rFonts w:cs="Huawei Sans"/>
        </w:rPr>
        <w:t xml:space="preserve">    Reply from 1.0.0.4: bytes=100 Sequence=1 time=11 ms</w:t>
      </w:r>
    </w:p>
    <w:p w14:paraId="006AEEAB" w14:textId="77777777" w:rsidR="00FF6895" w:rsidRPr="006346DD" w:rsidRDefault="00FF6895" w:rsidP="00FA3D9A">
      <w:pPr>
        <w:pStyle w:val="2f2"/>
        <w:rPr>
          <w:rFonts w:cs="Huawei Sans"/>
        </w:rPr>
      </w:pPr>
      <w:r w:rsidRPr="006346DD">
        <w:rPr>
          <w:rFonts w:cs="Huawei Sans"/>
        </w:rPr>
        <w:t xml:space="preserve">    Reply from 1.0.0.4: bytes=100 Sequence=2 time=3 ms</w:t>
      </w:r>
    </w:p>
    <w:p w14:paraId="2152CEEB" w14:textId="77777777" w:rsidR="00FF6895" w:rsidRPr="00233CD3" w:rsidRDefault="00FF6895" w:rsidP="00233CD3">
      <w:pPr>
        <w:pStyle w:val="2f2"/>
      </w:pPr>
      <w:r w:rsidRPr="00233CD3">
        <w:t xml:space="preserve">    Reply from 1.0.0.4: bytes=100 Sequence=3 time=3 ms</w:t>
      </w:r>
    </w:p>
    <w:p w14:paraId="00D8DB14" w14:textId="77777777" w:rsidR="00FF6895" w:rsidRPr="00233CD3" w:rsidRDefault="00FF6895" w:rsidP="00233CD3">
      <w:pPr>
        <w:pStyle w:val="2f2"/>
      </w:pPr>
      <w:r w:rsidRPr="00233CD3">
        <w:t xml:space="preserve">    Reply from 1.0.0.4: bytes=100 Sequence=4 time=3 ms</w:t>
      </w:r>
    </w:p>
    <w:p w14:paraId="1A5934BE" w14:textId="77777777" w:rsidR="00FF6895" w:rsidRPr="00233CD3" w:rsidRDefault="00FF6895" w:rsidP="00233CD3">
      <w:pPr>
        <w:pStyle w:val="2f2"/>
      </w:pPr>
      <w:r w:rsidRPr="00233CD3">
        <w:t xml:space="preserve">    Reply from 1.0.0.4: bytes=100 Sequence=5 time=3 ms</w:t>
      </w:r>
    </w:p>
    <w:p w14:paraId="6B492E22" w14:textId="77777777" w:rsidR="00FF6895" w:rsidRPr="00233CD3" w:rsidRDefault="00FF6895" w:rsidP="00233CD3">
      <w:pPr>
        <w:pStyle w:val="2f2"/>
      </w:pPr>
    </w:p>
    <w:p w14:paraId="717BB886" w14:textId="77777777" w:rsidR="00FF6895" w:rsidRPr="00233CD3" w:rsidRDefault="00FF6895" w:rsidP="00233CD3">
      <w:pPr>
        <w:pStyle w:val="2f2"/>
      </w:pPr>
      <w:r w:rsidRPr="00233CD3">
        <w:t xml:space="preserve">  --- FEC: SEGMENT ROUTING TE TUNNEL IPV4 SESSION QUERY Tunnel10 ping statistics ---</w:t>
      </w:r>
    </w:p>
    <w:p w14:paraId="3262D55B" w14:textId="77777777" w:rsidR="00FF6895" w:rsidRPr="00233CD3" w:rsidRDefault="00FF6895" w:rsidP="00233CD3">
      <w:pPr>
        <w:pStyle w:val="2f2"/>
      </w:pPr>
      <w:r w:rsidRPr="00233CD3">
        <w:t xml:space="preserve">    5 packet(s) transmitted</w:t>
      </w:r>
    </w:p>
    <w:p w14:paraId="149FD476" w14:textId="77777777" w:rsidR="00FF6895" w:rsidRPr="00233CD3" w:rsidRDefault="00FF6895" w:rsidP="00233CD3">
      <w:pPr>
        <w:pStyle w:val="2f2"/>
      </w:pPr>
      <w:r w:rsidRPr="00233CD3">
        <w:t xml:space="preserve">    5 packet(s) received</w:t>
      </w:r>
    </w:p>
    <w:p w14:paraId="52A66285" w14:textId="77777777" w:rsidR="00FF6895" w:rsidRPr="00233CD3" w:rsidRDefault="00FF6895" w:rsidP="00233CD3">
      <w:pPr>
        <w:pStyle w:val="2f2"/>
      </w:pPr>
      <w:r w:rsidRPr="00233CD3">
        <w:t xml:space="preserve">    0.00% packet loss</w:t>
      </w:r>
    </w:p>
    <w:p w14:paraId="541E763C" w14:textId="77777777" w:rsidR="005921CA" w:rsidRPr="00233CD3" w:rsidRDefault="00FF6895" w:rsidP="00233CD3">
      <w:pPr>
        <w:pStyle w:val="2f2"/>
      </w:pPr>
      <w:r w:rsidRPr="00233CD3">
        <w:t>round-trip min/avg/max = 3/4/11 ms</w:t>
      </w:r>
    </w:p>
    <w:p w14:paraId="2FAAC78C" w14:textId="77777777" w:rsidR="00FF6895" w:rsidRPr="006346DD" w:rsidRDefault="00FF6895" w:rsidP="00C67429">
      <w:pPr>
        <w:pStyle w:val="1f0"/>
        <w:rPr>
          <w:rFonts w:cs="Huawei Sans"/>
        </w:rPr>
      </w:pPr>
    </w:p>
    <w:p w14:paraId="45B600FA" w14:textId="77777777" w:rsidR="00FF6895" w:rsidRPr="006346DD" w:rsidRDefault="00FF6895" w:rsidP="00FF6895">
      <w:pPr>
        <w:pStyle w:val="2f2"/>
        <w:rPr>
          <w:rFonts w:cs="Huawei Sans"/>
        </w:rPr>
      </w:pPr>
      <w:r w:rsidRPr="006346DD">
        <w:rPr>
          <w:rFonts w:cs="Huawei Sans"/>
        </w:rPr>
        <w:t>[PE4]ping lsp segment-routing te Tunnel 10</w:t>
      </w:r>
    </w:p>
    <w:p w14:paraId="72505CB8" w14:textId="77777777" w:rsidR="00FF6895" w:rsidRPr="006346DD" w:rsidRDefault="00FF6895" w:rsidP="00FF6895">
      <w:pPr>
        <w:pStyle w:val="2f2"/>
        <w:rPr>
          <w:rFonts w:cs="Huawei Sans"/>
        </w:rPr>
      </w:pPr>
      <w:r w:rsidRPr="006346DD">
        <w:rPr>
          <w:rFonts w:cs="Huawei Sans"/>
        </w:rPr>
        <w:t xml:space="preserve">  LSP PING FEC: SEGMENT ROUTING TE TUNNEL IPV4 SESSION QUERY Tunnel10 : 100  data bytes, press CTRL_C to break</w:t>
      </w:r>
    </w:p>
    <w:p w14:paraId="10020040" w14:textId="77777777" w:rsidR="00FF6895" w:rsidRPr="006346DD" w:rsidRDefault="00FF6895" w:rsidP="00FF6895">
      <w:pPr>
        <w:pStyle w:val="2f2"/>
        <w:rPr>
          <w:rFonts w:cs="Huawei Sans"/>
        </w:rPr>
      </w:pPr>
      <w:r w:rsidRPr="006346DD">
        <w:rPr>
          <w:rFonts w:cs="Huawei Sans"/>
        </w:rPr>
        <w:t xml:space="preserve">    Reply from 1.0.0.2: bytes=100 Sequence=1 time=12 ms</w:t>
      </w:r>
    </w:p>
    <w:p w14:paraId="37D03F0A" w14:textId="77777777" w:rsidR="00FF6895" w:rsidRPr="006346DD" w:rsidRDefault="00FF6895" w:rsidP="00FF6895">
      <w:pPr>
        <w:pStyle w:val="2f2"/>
        <w:rPr>
          <w:rFonts w:cs="Huawei Sans"/>
        </w:rPr>
      </w:pPr>
      <w:r w:rsidRPr="006346DD">
        <w:rPr>
          <w:rFonts w:cs="Huawei Sans"/>
        </w:rPr>
        <w:t xml:space="preserve">    Reply from 1.0.0.2: bytes=100 Sequence=2 time=2 ms</w:t>
      </w:r>
    </w:p>
    <w:p w14:paraId="4B0F276B" w14:textId="77777777" w:rsidR="00FF6895" w:rsidRPr="006346DD" w:rsidRDefault="00FF6895" w:rsidP="00FF6895">
      <w:pPr>
        <w:pStyle w:val="2f2"/>
        <w:rPr>
          <w:rFonts w:cs="Huawei Sans"/>
        </w:rPr>
      </w:pPr>
      <w:r w:rsidRPr="006346DD">
        <w:rPr>
          <w:rFonts w:cs="Huawei Sans"/>
        </w:rPr>
        <w:t xml:space="preserve">    Reply from 1.0.0.2: bytes=100 Sequence=3 time=3 ms</w:t>
      </w:r>
    </w:p>
    <w:p w14:paraId="1F6803F9" w14:textId="77777777" w:rsidR="00FF6895" w:rsidRPr="006346DD" w:rsidRDefault="00FF6895" w:rsidP="00FF6895">
      <w:pPr>
        <w:pStyle w:val="2f2"/>
        <w:rPr>
          <w:rFonts w:cs="Huawei Sans"/>
        </w:rPr>
      </w:pPr>
      <w:r w:rsidRPr="006346DD">
        <w:rPr>
          <w:rFonts w:cs="Huawei Sans"/>
        </w:rPr>
        <w:t xml:space="preserve">    Reply from 1.0.0.2: bytes=100 Sequence=4 time=2 ms</w:t>
      </w:r>
    </w:p>
    <w:p w14:paraId="746D2199" w14:textId="77777777" w:rsidR="00FF6895" w:rsidRPr="006346DD" w:rsidRDefault="00FF6895" w:rsidP="00FF6895">
      <w:pPr>
        <w:pStyle w:val="2f2"/>
        <w:rPr>
          <w:rFonts w:cs="Huawei Sans"/>
        </w:rPr>
      </w:pPr>
      <w:r w:rsidRPr="006346DD">
        <w:rPr>
          <w:rFonts w:cs="Huawei Sans"/>
        </w:rPr>
        <w:t xml:space="preserve">    Reply from 1.0.0.2: bytes=100 Sequence=5 time=4 ms</w:t>
      </w:r>
    </w:p>
    <w:p w14:paraId="19AEE8FD" w14:textId="77777777" w:rsidR="00FF6895" w:rsidRPr="006346DD" w:rsidRDefault="00FF6895" w:rsidP="00FF6895">
      <w:pPr>
        <w:pStyle w:val="2f2"/>
        <w:rPr>
          <w:rFonts w:cs="Huawei Sans"/>
        </w:rPr>
      </w:pPr>
    </w:p>
    <w:p w14:paraId="662CF5DE" w14:textId="77777777" w:rsidR="00FF6895" w:rsidRPr="006346DD" w:rsidRDefault="00FF6895" w:rsidP="00FF6895">
      <w:pPr>
        <w:pStyle w:val="2f2"/>
        <w:rPr>
          <w:rFonts w:cs="Huawei Sans"/>
        </w:rPr>
      </w:pPr>
      <w:r w:rsidRPr="006346DD">
        <w:rPr>
          <w:rFonts w:cs="Huawei Sans"/>
        </w:rPr>
        <w:t xml:space="preserve">  --- FEC: SEGMENT ROUTING TE TUNNEL IPV4 SESSION QUERY Tunnel10 ping statistics ---</w:t>
      </w:r>
    </w:p>
    <w:p w14:paraId="65E13C2F" w14:textId="77777777" w:rsidR="00FF6895" w:rsidRPr="006346DD" w:rsidRDefault="00FF6895" w:rsidP="00FF6895">
      <w:pPr>
        <w:pStyle w:val="2f2"/>
        <w:rPr>
          <w:rFonts w:cs="Huawei Sans"/>
        </w:rPr>
      </w:pPr>
      <w:r w:rsidRPr="006346DD">
        <w:rPr>
          <w:rFonts w:cs="Huawei Sans"/>
        </w:rPr>
        <w:t xml:space="preserve">    5 packet(s) transmitted</w:t>
      </w:r>
    </w:p>
    <w:p w14:paraId="0CCEBE8E" w14:textId="77777777" w:rsidR="00FF6895" w:rsidRPr="006346DD" w:rsidRDefault="00FF6895" w:rsidP="00FF6895">
      <w:pPr>
        <w:pStyle w:val="2f2"/>
        <w:rPr>
          <w:rFonts w:cs="Huawei Sans"/>
        </w:rPr>
      </w:pPr>
      <w:r w:rsidRPr="006346DD">
        <w:rPr>
          <w:rFonts w:cs="Huawei Sans"/>
        </w:rPr>
        <w:t xml:space="preserve">    5 packet(s) received</w:t>
      </w:r>
    </w:p>
    <w:p w14:paraId="7270FB24" w14:textId="77777777" w:rsidR="00FF6895" w:rsidRPr="006346DD" w:rsidRDefault="00FF6895" w:rsidP="00FF6895">
      <w:pPr>
        <w:pStyle w:val="2f2"/>
        <w:rPr>
          <w:rFonts w:cs="Huawei Sans"/>
        </w:rPr>
      </w:pPr>
      <w:r w:rsidRPr="006346DD">
        <w:rPr>
          <w:rFonts w:cs="Huawei Sans"/>
        </w:rPr>
        <w:t xml:space="preserve">    0.00% packet loss</w:t>
      </w:r>
    </w:p>
    <w:p w14:paraId="735F7EB3" w14:textId="77777777" w:rsidR="00FF6895" w:rsidRPr="006346DD" w:rsidRDefault="00FF6895" w:rsidP="00FF6895">
      <w:pPr>
        <w:pStyle w:val="2f2"/>
        <w:rPr>
          <w:rFonts w:cs="Huawei Sans"/>
        </w:rPr>
      </w:pPr>
      <w:r w:rsidRPr="006346DD">
        <w:rPr>
          <w:rFonts w:cs="Huawei Sans"/>
        </w:rPr>
        <w:t xml:space="preserve">    round-trip min/avg/max = 2/4/12 ms</w:t>
      </w:r>
    </w:p>
    <w:p w14:paraId="318C8526" w14:textId="77777777" w:rsidR="005921CA" w:rsidRPr="006346DD" w:rsidRDefault="005921CA" w:rsidP="00C67429">
      <w:pPr>
        <w:pStyle w:val="1f0"/>
        <w:rPr>
          <w:rFonts w:cs="Huawei Sans"/>
        </w:rPr>
      </w:pPr>
      <w:r w:rsidRPr="006346DD">
        <w:rPr>
          <w:rFonts w:cs="Huawei Sans"/>
        </w:rPr>
        <w:t>The TE tunnel connectivity is normal.</w:t>
      </w:r>
    </w:p>
    <w:p w14:paraId="12AA7060" w14:textId="77777777" w:rsidR="005921CA" w:rsidRPr="006346DD" w:rsidRDefault="005921CA" w:rsidP="005921CA">
      <w:pPr>
        <w:pStyle w:val="30"/>
        <w:rPr>
          <w:rFonts w:cs="Huawei Sans"/>
        </w:rPr>
      </w:pPr>
      <w:r w:rsidRPr="006346DD">
        <w:rPr>
          <w:rFonts w:cs="Huawei Sans"/>
        </w:rPr>
        <w:t>Configure an EVPN.</w:t>
      </w:r>
    </w:p>
    <w:p w14:paraId="2FA5C574" w14:textId="00E813CE" w:rsidR="005921CA" w:rsidRPr="006346DD" w:rsidRDefault="0050433F" w:rsidP="00C67429">
      <w:pPr>
        <w:pStyle w:val="1f0"/>
        <w:rPr>
          <w:rFonts w:cs="Huawei Sans"/>
        </w:rPr>
      </w:pPr>
      <w:r>
        <w:t xml:space="preserve">Create a VPN instance named </w:t>
      </w:r>
      <w:r>
        <w:rPr>
          <w:b/>
          <w:bCs/>
        </w:rPr>
        <w:t>vpna</w:t>
      </w:r>
      <w:r>
        <w:t xml:space="preserve"> on PE2 and PE4, add Loopback1 to the VPN instance, and establish an MP-BGP EVPN peer relationship between PE2 and P2 and between PE4 and P2 (the AS number is 65001). P2 functions as the RR, and PE2 and PE4 function as the RR clients and advertise EVPN routes through P2.</w:t>
      </w:r>
    </w:p>
    <w:p w14:paraId="3646C4DA" w14:textId="77777777" w:rsidR="005921CA" w:rsidRPr="006346DD" w:rsidRDefault="005921CA" w:rsidP="00C67429">
      <w:pPr>
        <w:pStyle w:val="1f0"/>
        <w:rPr>
          <w:rFonts w:cs="Huawei Sans"/>
        </w:rPr>
      </w:pPr>
      <w:r w:rsidRPr="006346DD">
        <w:rPr>
          <w:rFonts w:cs="Huawei Sans"/>
        </w:rPr>
        <w:t xml:space="preserve"># Create a VPN instance named </w:t>
      </w:r>
      <w:r w:rsidRPr="006346DD">
        <w:rPr>
          <w:rFonts w:cs="Huawei Sans"/>
          <w:b/>
          <w:bCs/>
        </w:rPr>
        <w:t>vpna</w:t>
      </w:r>
      <w:r w:rsidRPr="006346DD">
        <w:rPr>
          <w:rFonts w:cs="Huawei Sans"/>
        </w:rPr>
        <w:t>.</w:t>
      </w:r>
    </w:p>
    <w:p w14:paraId="53FAA8ED" w14:textId="77777777" w:rsidR="005921CA" w:rsidRPr="006346DD" w:rsidRDefault="005921CA" w:rsidP="005921CA">
      <w:pPr>
        <w:pStyle w:val="2f2"/>
        <w:rPr>
          <w:rFonts w:cs="Huawei Sans"/>
        </w:rPr>
      </w:pPr>
      <w:r w:rsidRPr="006346DD">
        <w:rPr>
          <w:rFonts w:cs="Huawei Sans"/>
        </w:rPr>
        <w:t>[PE2]ip vpn-instance vpna</w:t>
      </w:r>
    </w:p>
    <w:p w14:paraId="522F5BBF" w14:textId="77777777" w:rsidR="005921CA" w:rsidRPr="006346DD" w:rsidRDefault="005921CA" w:rsidP="005921CA">
      <w:pPr>
        <w:pStyle w:val="2f2"/>
        <w:rPr>
          <w:rFonts w:cs="Huawei Sans"/>
        </w:rPr>
      </w:pPr>
      <w:r w:rsidRPr="006346DD">
        <w:rPr>
          <w:rFonts w:cs="Huawei Sans"/>
        </w:rPr>
        <w:t>[PE2-vpn-instance-vpna] ipv4-family</w:t>
      </w:r>
    </w:p>
    <w:p w14:paraId="7DDF8B72" w14:textId="77777777" w:rsidR="005921CA" w:rsidRPr="006346DD" w:rsidRDefault="005921CA" w:rsidP="005921CA">
      <w:pPr>
        <w:pStyle w:val="2f2"/>
        <w:rPr>
          <w:rFonts w:cs="Huawei Sans"/>
        </w:rPr>
      </w:pPr>
      <w:r w:rsidRPr="006346DD">
        <w:rPr>
          <w:rFonts w:cs="Huawei Sans"/>
        </w:rPr>
        <w:t>[PE2-vpn-instance-vpna-af-ipv4] route-distinguisher 100:20</w:t>
      </w:r>
    </w:p>
    <w:p w14:paraId="03F5852F" w14:textId="77777777" w:rsidR="005921CA" w:rsidRPr="006346DD" w:rsidRDefault="005921CA" w:rsidP="005921CA">
      <w:pPr>
        <w:pStyle w:val="2f2"/>
        <w:rPr>
          <w:rFonts w:cs="Huawei Sans"/>
        </w:rPr>
      </w:pPr>
      <w:r w:rsidRPr="006346DD">
        <w:rPr>
          <w:rFonts w:cs="Huawei Sans"/>
        </w:rPr>
        <w:t xml:space="preserve">[PE2-vpn-instance-vpna-af-ipv4] vpn-target 100:1020 </w:t>
      </w:r>
      <w:r w:rsidRPr="006346DD">
        <w:rPr>
          <w:rFonts w:cs="Huawei Sans"/>
          <w:color w:val="C7000B"/>
        </w:rPr>
        <w:t>evpn</w:t>
      </w:r>
    </w:p>
    <w:p w14:paraId="7D031DC8" w14:textId="77777777" w:rsidR="005921CA" w:rsidRPr="006346DD" w:rsidRDefault="005921CA" w:rsidP="005921CA">
      <w:pPr>
        <w:pStyle w:val="2f2"/>
        <w:rPr>
          <w:rFonts w:cs="Huawei Sans"/>
        </w:rPr>
      </w:pPr>
      <w:r w:rsidRPr="006346DD">
        <w:rPr>
          <w:rFonts w:cs="Huawei Sans"/>
        </w:rPr>
        <w:t xml:space="preserve">[PE2-vpn-instance-vpna-af-ipv4] </w:t>
      </w:r>
      <w:r w:rsidRPr="00AB07E9">
        <w:rPr>
          <w:rFonts w:cs="Huawei Sans"/>
          <w:color w:val="C7000B"/>
        </w:rPr>
        <w:t>evpn mpls routing-enable</w:t>
      </w:r>
    </w:p>
    <w:p w14:paraId="7B9A8D52" w14:textId="77777777" w:rsidR="005921CA" w:rsidRPr="006346DD" w:rsidRDefault="005921CA" w:rsidP="00C67429">
      <w:pPr>
        <w:pStyle w:val="1f0"/>
        <w:rPr>
          <w:rFonts w:cs="Huawei Sans"/>
        </w:rPr>
      </w:pPr>
    </w:p>
    <w:p w14:paraId="732C72CE" w14:textId="77777777" w:rsidR="005921CA" w:rsidRPr="006346DD" w:rsidRDefault="00933041" w:rsidP="005921CA">
      <w:pPr>
        <w:pStyle w:val="2f2"/>
        <w:rPr>
          <w:rFonts w:cs="Huawei Sans"/>
        </w:rPr>
      </w:pPr>
      <w:r w:rsidRPr="006346DD">
        <w:rPr>
          <w:rFonts w:cs="Huawei Sans"/>
        </w:rPr>
        <w:t>[PE4]ip vpn-instance vpna</w:t>
      </w:r>
    </w:p>
    <w:p w14:paraId="0B3D37F5" w14:textId="77777777" w:rsidR="005921CA" w:rsidRPr="006346DD" w:rsidRDefault="00933041" w:rsidP="005921CA">
      <w:pPr>
        <w:pStyle w:val="2f2"/>
        <w:rPr>
          <w:rFonts w:cs="Huawei Sans"/>
        </w:rPr>
      </w:pPr>
      <w:r w:rsidRPr="006346DD">
        <w:rPr>
          <w:rFonts w:cs="Huawei Sans"/>
        </w:rPr>
        <w:t>[PE4-vpn-instance-vpna] ipv4-family</w:t>
      </w:r>
    </w:p>
    <w:p w14:paraId="469873DE" w14:textId="77777777" w:rsidR="005921CA" w:rsidRPr="006346DD" w:rsidRDefault="00933041" w:rsidP="005921CA">
      <w:pPr>
        <w:pStyle w:val="2f2"/>
        <w:rPr>
          <w:rFonts w:cs="Huawei Sans"/>
        </w:rPr>
      </w:pPr>
      <w:r w:rsidRPr="006346DD">
        <w:rPr>
          <w:rFonts w:cs="Huawei Sans"/>
        </w:rPr>
        <w:t>[PE4-vpn-instance-vpna-af-ipv4] route-distinguisher 100:40</w:t>
      </w:r>
    </w:p>
    <w:p w14:paraId="61A1D886" w14:textId="77777777" w:rsidR="005921CA" w:rsidRPr="006346DD" w:rsidRDefault="00933041" w:rsidP="005921CA">
      <w:pPr>
        <w:pStyle w:val="2f2"/>
        <w:rPr>
          <w:rFonts w:cs="Huawei Sans"/>
        </w:rPr>
      </w:pPr>
      <w:r w:rsidRPr="006346DD">
        <w:rPr>
          <w:rFonts w:cs="Huawei Sans"/>
        </w:rPr>
        <w:t xml:space="preserve">[PE4-vpn-instance-vpna-af-ipv4] vpn-target 100:1020 </w:t>
      </w:r>
      <w:r w:rsidRPr="006346DD">
        <w:rPr>
          <w:rFonts w:cs="Huawei Sans"/>
          <w:color w:val="C7000B"/>
        </w:rPr>
        <w:t>evpn</w:t>
      </w:r>
    </w:p>
    <w:p w14:paraId="18FC7475" w14:textId="77777777" w:rsidR="005921CA" w:rsidRPr="006346DD" w:rsidRDefault="00933041" w:rsidP="005921CA">
      <w:pPr>
        <w:pStyle w:val="2f2"/>
        <w:rPr>
          <w:rFonts w:cs="Huawei Sans"/>
        </w:rPr>
      </w:pPr>
      <w:r w:rsidRPr="006346DD">
        <w:rPr>
          <w:rFonts w:cs="Huawei Sans"/>
        </w:rPr>
        <w:t>[PE4-vpn-instance-vpna-af-ipv4]</w:t>
      </w:r>
      <w:r w:rsidRPr="006346DD">
        <w:rPr>
          <w:rFonts w:cs="Huawei Sans"/>
          <w:b/>
        </w:rPr>
        <w:t xml:space="preserve"> </w:t>
      </w:r>
      <w:r w:rsidRPr="00AB07E9">
        <w:rPr>
          <w:rFonts w:cs="Huawei Sans"/>
          <w:color w:val="C7000B"/>
        </w:rPr>
        <w:t>evpn mpls routing-enable</w:t>
      </w:r>
    </w:p>
    <w:p w14:paraId="280C75EF" w14:textId="43A6A665" w:rsidR="005921CA" w:rsidRPr="006346DD" w:rsidRDefault="0050433F" w:rsidP="00C67429">
      <w:pPr>
        <w:pStyle w:val="1f0"/>
        <w:rPr>
          <w:rFonts w:cs="Huawei Sans"/>
        </w:rPr>
      </w:pPr>
      <w:r>
        <w:t>You only need to configure EVPN RTs. Meanwhile, enable EVPN to generate and advertise IP prefix routes and IRB routes.</w:t>
      </w:r>
    </w:p>
    <w:p w14:paraId="244469EA" w14:textId="13ED252E" w:rsidR="005921CA" w:rsidRPr="0050433F" w:rsidRDefault="0050433F" w:rsidP="00C67429">
      <w:pPr>
        <w:pStyle w:val="1f0"/>
        <w:rPr>
          <w:rFonts w:cs="Huawei Sans"/>
        </w:rPr>
      </w:pPr>
      <w:r>
        <w:t># Create Loopback1, associate it with the VPN instance, and configure an IP address for the interface.</w:t>
      </w:r>
    </w:p>
    <w:p w14:paraId="6F9FFEE9" w14:textId="77777777" w:rsidR="005921CA" w:rsidRPr="006346DD" w:rsidRDefault="005921CA" w:rsidP="005921CA">
      <w:pPr>
        <w:pStyle w:val="2f2"/>
        <w:rPr>
          <w:rFonts w:cs="Huawei Sans"/>
        </w:rPr>
      </w:pPr>
      <w:r w:rsidRPr="006346DD">
        <w:rPr>
          <w:rFonts w:cs="Huawei Sans"/>
        </w:rPr>
        <w:lastRenderedPageBreak/>
        <w:t>[PE2]interface LoopBack 1</w:t>
      </w:r>
    </w:p>
    <w:p w14:paraId="6803323B" w14:textId="77777777" w:rsidR="005921CA" w:rsidRPr="006346DD" w:rsidRDefault="005921CA" w:rsidP="005921CA">
      <w:pPr>
        <w:pStyle w:val="2f2"/>
        <w:rPr>
          <w:rFonts w:cs="Huawei Sans"/>
        </w:rPr>
      </w:pPr>
      <w:r w:rsidRPr="006346DD">
        <w:rPr>
          <w:rFonts w:cs="Huawei Sans"/>
        </w:rPr>
        <w:t xml:space="preserve">[PE2-LoopBack1]ip binding vpn-instance vpna  </w:t>
      </w:r>
    </w:p>
    <w:p w14:paraId="5DAAF426" w14:textId="77777777" w:rsidR="005921CA" w:rsidRPr="006346DD" w:rsidRDefault="005921CA" w:rsidP="005921CA">
      <w:pPr>
        <w:pStyle w:val="2f2"/>
        <w:rPr>
          <w:rFonts w:cs="Huawei Sans"/>
        </w:rPr>
      </w:pPr>
      <w:r w:rsidRPr="006346DD">
        <w:rPr>
          <w:rFonts w:cs="Huawei Sans"/>
        </w:rPr>
        <w:t>Info: All IPv4 and IPv6 related configurations on this interface are removed.</w:t>
      </w:r>
    </w:p>
    <w:p w14:paraId="0265332B" w14:textId="77777777" w:rsidR="005921CA" w:rsidRPr="006346DD" w:rsidRDefault="005921CA" w:rsidP="005921CA">
      <w:pPr>
        <w:pStyle w:val="2f2"/>
        <w:rPr>
          <w:rFonts w:cs="Huawei Sans"/>
        </w:rPr>
      </w:pPr>
      <w:r w:rsidRPr="006346DD">
        <w:rPr>
          <w:rFonts w:cs="Huawei Sans"/>
        </w:rPr>
        <w:t>[PE2-LoopBack1]ip address 10.2.2.2 32</w:t>
      </w:r>
    </w:p>
    <w:p w14:paraId="7F68B888" w14:textId="77777777" w:rsidR="005921CA" w:rsidRPr="006346DD" w:rsidRDefault="005921CA" w:rsidP="00C67429">
      <w:pPr>
        <w:pStyle w:val="1f0"/>
        <w:rPr>
          <w:rFonts w:cs="Huawei Sans"/>
        </w:rPr>
      </w:pPr>
    </w:p>
    <w:p w14:paraId="6F7C3749" w14:textId="77777777" w:rsidR="005921CA" w:rsidRPr="006346DD" w:rsidRDefault="005921CA" w:rsidP="005921CA">
      <w:pPr>
        <w:pStyle w:val="2f2"/>
        <w:rPr>
          <w:rFonts w:cs="Huawei Sans"/>
        </w:rPr>
      </w:pPr>
      <w:r w:rsidRPr="006346DD">
        <w:rPr>
          <w:rFonts w:cs="Huawei Sans"/>
        </w:rPr>
        <w:t>[PE4]interface LoopBack 1</w:t>
      </w:r>
    </w:p>
    <w:p w14:paraId="0B61E26F" w14:textId="77777777" w:rsidR="005921CA" w:rsidRPr="006346DD" w:rsidRDefault="005921CA" w:rsidP="005921CA">
      <w:pPr>
        <w:pStyle w:val="2f2"/>
        <w:rPr>
          <w:rFonts w:cs="Huawei Sans"/>
        </w:rPr>
      </w:pPr>
      <w:r w:rsidRPr="006346DD">
        <w:rPr>
          <w:rFonts w:cs="Huawei Sans"/>
        </w:rPr>
        <w:t xml:space="preserve">[PE4-LoopBack1]ip binding vpn-instance vpna </w:t>
      </w:r>
    </w:p>
    <w:p w14:paraId="453879FD" w14:textId="77777777" w:rsidR="005921CA" w:rsidRPr="006346DD" w:rsidRDefault="005921CA" w:rsidP="005921CA">
      <w:pPr>
        <w:pStyle w:val="2f2"/>
        <w:rPr>
          <w:rFonts w:cs="Huawei Sans"/>
        </w:rPr>
      </w:pPr>
      <w:r w:rsidRPr="006346DD">
        <w:rPr>
          <w:rFonts w:cs="Huawei Sans"/>
        </w:rPr>
        <w:t>Info: All IPv4 and IPv6 related configurations on this interface are removed.</w:t>
      </w:r>
    </w:p>
    <w:p w14:paraId="22ACCB8F" w14:textId="77777777" w:rsidR="005921CA" w:rsidRPr="006346DD" w:rsidRDefault="005921CA" w:rsidP="005921CA">
      <w:pPr>
        <w:pStyle w:val="2f2"/>
        <w:rPr>
          <w:rFonts w:cs="Huawei Sans"/>
        </w:rPr>
      </w:pPr>
      <w:r w:rsidRPr="006346DD">
        <w:rPr>
          <w:rFonts w:cs="Huawei Sans"/>
        </w:rPr>
        <w:t>[PE4-LoopBack1]ip address 10.4.4.4 32</w:t>
      </w:r>
    </w:p>
    <w:p w14:paraId="77E259AB" w14:textId="55C194BF" w:rsidR="0050433F" w:rsidRPr="0050433F" w:rsidRDefault="0050433F" w:rsidP="0050433F">
      <w:pPr>
        <w:pStyle w:val="1f0"/>
        <w:rPr>
          <w:rFonts w:cs="Huawei Sans"/>
        </w:rPr>
      </w:pPr>
      <w:r w:rsidRPr="0050433F">
        <w:rPr>
          <w:rFonts w:cs="Huawei Sans" w:hint="eastAsia"/>
        </w:rPr>
        <w:t>Note that you need to associate the interface with the VPN instance before configuring an IP address for the interface.</w:t>
      </w:r>
    </w:p>
    <w:p w14:paraId="75F57A3E" w14:textId="4196EAFC" w:rsidR="005921CA" w:rsidRPr="006346DD" w:rsidRDefault="0050433F" w:rsidP="0050433F">
      <w:pPr>
        <w:pStyle w:val="1f0"/>
        <w:rPr>
          <w:rFonts w:cs="Huawei Sans"/>
        </w:rPr>
      </w:pPr>
      <w:r w:rsidRPr="0050433F">
        <w:rPr>
          <w:rFonts w:cs="Huawei Sans" w:hint="eastAsia"/>
        </w:rPr>
        <w:t># Configure EVPN peer relationships. Use Loopback0 to set up peer relationships and Loopback0 addresses as router IDs.</w:t>
      </w:r>
    </w:p>
    <w:p w14:paraId="655F8D10" w14:textId="77777777" w:rsidR="005921CA" w:rsidRPr="006346DD" w:rsidRDefault="005921CA" w:rsidP="00933041">
      <w:pPr>
        <w:pStyle w:val="2f2"/>
        <w:rPr>
          <w:rFonts w:cs="Huawei Sans"/>
        </w:rPr>
      </w:pPr>
      <w:r w:rsidRPr="006346DD">
        <w:rPr>
          <w:rFonts w:cs="Huawei Sans"/>
        </w:rPr>
        <w:t>[PE2]bgp 65001</w:t>
      </w:r>
    </w:p>
    <w:p w14:paraId="1DB3986C" w14:textId="77777777" w:rsidR="005921CA" w:rsidRPr="006346DD" w:rsidRDefault="005921CA" w:rsidP="00933041">
      <w:pPr>
        <w:pStyle w:val="2f2"/>
        <w:rPr>
          <w:rFonts w:cs="Huawei Sans"/>
        </w:rPr>
      </w:pPr>
      <w:r w:rsidRPr="006346DD">
        <w:rPr>
          <w:rFonts w:cs="Huawei Sans"/>
        </w:rPr>
        <w:t>[PE2-bgp] router-id 1.0.0.2</w:t>
      </w:r>
    </w:p>
    <w:p w14:paraId="0DEB3982" w14:textId="77777777" w:rsidR="005921CA" w:rsidRPr="006346DD" w:rsidRDefault="005921CA" w:rsidP="00933041">
      <w:pPr>
        <w:pStyle w:val="2f2"/>
        <w:rPr>
          <w:rFonts w:cs="Huawei Sans"/>
        </w:rPr>
      </w:pPr>
      <w:r w:rsidRPr="006346DD">
        <w:rPr>
          <w:rFonts w:cs="Huawei Sans"/>
        </w:rPr>
        <w:t>[PE2-bgp] peer 1.0.0.6 as-number 65001</w:t>
      </w:r>
    </w:p>
    <w:p w14:paraId="1409F4A4" w14:textId="77777777" w:rsidR="005921CA" w:rsidRPr="006346DD" w:rsidRDefault="005921CA" w:rsidP="00933041">
      <w:pPr>
        <w:pStyle w:val="2f2"/>
        <w:rPr>
          <w:rFonts w:cs="Huawei Sans"/>
        </w:rPr>
      </w:pPr>
      <w:r w:rsidRPr="006346DD">
        <w:rPr>
          <w:rFonts w:cs="Huawei Sans"/>
        </w:rPr>
        <w:t>[PE2-bgp] peer 1.0.0.6 connect-interface LoopBack0</w:t>
      </w:r>
    </w:p>
    <w:p w14:paraId="5CFAE4D5" w14:textId="77777777" w:rsidR="005921CA" w:rsidRPr="006346DD" w:rsidRDefault="005921CA" w:rsidP="00933041">
      <w:pPr>
        <w:pStyle w:val="2f2"/>
        <w:rPr>
          <w:rFonts w:cs="Huawei Sans"/>
        </w:rPr>
      </w:pPr>
      <w:r w:rsidRPr="006346DD">
        <w:rPr>
          <w:rFonts w:cs="Huawei Sans"/>
        </w:rPr>
        <w:t>[PE2-bgp] l2vpn-family evpn</w:t>
      </w:r>
    </w:p>
    <w:p w14:paraId="2029B47E" w14:textId="77777777" w:rsidR="005921CA" w:rsidRPr="006346DD" w:rsidRDefault="005921CA" w:rsidP="00933041">
      <w:pPr>
        <w:pStyle w:val="2f2"/>
        <w:rPr>
          <w:rFonts w:cs="Huawei Sans"/>
        </w:rPr>
      </w:pPr>
      <w:r w:rsidRPr="006346DD">
        <w:rPr>
          <w:rFonts w:cs="Huawei Sans"/>
        </w:rPr>
        <w:t>[PE2-bgp-af-vpnv4] peer 1.0.0.6 enable</w:t>
      </w:r>
    </w:p>
    <w:p w14:paraId="7AFE1BF0" w14:textId="77777777" w:rsidR="005921CA" w:rsidRPr="006346DD" w:rsidRDefault="005921CA" w:rsidP="00933041">
      <w:pPr>
        <w:pStyle w:val="2f2"/>
        <w:rPr>
          <w:rFonts w:cs="Huawei Sans"/>
        </w:rPr>
      </w:pPr>
      <w:r w:rsidRPr="006346DD">
        <w:rPr>
          <w:rFonts w:cs="Huawei Sans"/>
        </w:rPr>
        <w:t>Error: Please choose 'YES' or 'NO' first before pressing 'Enter'. [Y/N]:y</w:t>
      </w:r>
    </w:p>
    <w:p w14:paraId="0182C20C" w14:textId="77777777" w:rsidR="005921CA" w:rsidRPr="006346DD" w:rsidRDefault="005921CA" w:rsidP="005921CA">
      <w:pPr>
        <w:ind w:left="1021"/>
        <w:rPr>
          <w:rFonts w:ascii="Huawei Sans" w:hAnsi="Huawei Sans" w:cs="Huawei Sans"/>
          <w:sz w:val="21"/>
        </w:rPr>
      </w:pPr>
    </w:p>
    <w:p w14:paraId="105B0394" w14:textId="77777777" w:rsidR="005921CA" w:rsidRPr="006346DD" w:rsidRDefault="005921CA" w:rsidP="00933041">
      <w:pPr>
        <w:pStyle w:val="2f2"/>
        <w:rPr>
          <w:rFonts w:cs="Huawei Sans"/>
        </w:rPr>
      </w:pPr>
      <w:r w:rsidRPr="006346DD">
        <w:rPr>
          <w:rFonts w:cs="Huawei Sans"/>
        </w:rPr>
        <w:t>[PE4]bgp 65001</w:t>
      </w:r>
    </w:p>
    <w:p w14:paraId="0EA5079B" w14:textId="77777777" w:rsidR="005921CA" w:rsidRPr="006346DD" w:rsidRDefault="005921CA" w:rsidP="00933041">
      <w:pPr>
        <w:pStyle w:val="2f2"/>
        <w:rPr>
          <w:rFonts w:cs="Huawei Sans"/>
        </w:rPr>
      </w:pPr>
      <w:r w:rsidRPr="006346DD">
        <w:rPr>
          <w:rFonts w:cs="Huawei Sans"/>
        </w:rPr>
        <w:t>[PE4-bgp] router-id 1.0.0.4</w:t>
      </w:r>
    </w:p>
    <w:p w14:paraId="6C21852F" w14:textId="77777777" w:rsidR="005921CA" w:rsidRPr="006346DD" w:rsidRDefault="005921CA" w:rsidP="00933041">
      <w:pPr>
        <w:pStyle w:val="2f2"/>
        <w:rPr>
          <w:rFonts w:cs="Huawei Sans"/>
        </w:rPr>
      </w:pPr>
      <w:r w:rsidRPr="006346DD">
        <w:rPr>
          <w:rFonts w:cs="Huawei Sans"/>
        </w:rPr>
        <w:t>[PE4-bgp] peer 1.0.0.6 as-number 65001</w:t>
      </w:r>
    </w:p>
    <w:p w14:paraId="5CFF4349" w14:textId="77777777" w:rsidR="005921CA" w:rsidRPr="006346DD" w:rsidRDefault="005921CA" w:rsidP="00933041">
      <w:pPr>
        <w:pStyle w:val="2f2"/>
        <w:rPr>
          <w:rFonts w:cs="Huawei Sans"/>
        </w:rPr>
      </w:pPr>
      <w:r w:rsidRPr="006346DD">
        <w:rPr>
          <w:rFonts w:cs="Huawei Sans"/>
        </w:rPr>
        <w:t>[PE4-bgp] peer 1.0.0.6 connect-interface LoopBack0</w:t>
      </w:r>
    </w:p>
    <w:p w14:paraId="47C53CA2" w14:textId="77777777" w:rsidR="005921CA" w:rsidRPr="006346DD" w:rsidRDefault="005921CA" w:rsidP="00933041">
      <w:pPr>
        <w:pStyle w:val="2f2"/>
        <w:rPr>
          <w:rFonts w:cs="Huawei Sans"/>
        </w:rPr>
      </w:pPr>
      <w:r w:rsidRPr="006346DD">
        <w:rPr>
          <w:rFonts w:cs="Huawei Sans"/>
        </w:rPr>
        <w:t>[PE4-bgp]l2vpn-family evpn</w:t>
      </w:r>
    </w:p>
    <w:p w14:paraId="74B3E904" w14:textId="77777777" w:rsidR="005921CA" w:rsidRPr="006346DD" w:rsidRDefault="005921CA" w:rsidP="00933041">
      <w:pPr>
        <w:pStyle w:val="2f2"/>
        <w:rPr>
          <w:rFonts w:cs="Huawei Sans"/>
        </w:rPr>
      </w:pPr>
      <w:r w:rsidRPr="006346DD">
        <w:rPr>
          <w:rFonts w:cs="Huawei Sans"/>
        </w:rPr>
        <w:t>[PE4-bgp-af-vpnv4] peer 1.0.0.6 enable</w:t>
      </w:r>
    </w:p>
    <w:p w14:paraId="34FF3A50" w14:textId="77777777" w:rsidR="005921CA" w:rsidRPr="006346DD" w:rsidRDefault="005921CA" w:rsidP="00933041">
      <w:pPr>
        <w:pStyle w:val="2f2"/>
        <w:rPr>
          <w:rFonts w:cs="Huawei Sans"/>
        </w:rPr>
      </w:pPr>
      <w:r w:rsidRPr="006346DD">
        <w:rPr>
          <w:rFonts w:cs="Huawei Sans"/>
        </w:rPr>
        <w:t>Error: Please choose 'YES' or 'NO' first before pressing 'Enter'. [Y/N]:y</w:t>
      </w:r>
    </w:p>
    <w:p w14:paraId="3E6CCC48" w14:textId="77777777" w:rsidR="005921CA" w:rsidRPr="006346DD" w:rsidRDefault="005921CA" w:rsidP="005921CA">
      <w:pPr>
        <w:ind w:left="1021"/>
        <w:rPr>
          <w:rFonts w:ascii="Huawei Sans" w:hAnsi="Huawei Sans" w:cs="Huawei Sans"/>
          <w:sz w:val="21"/>
        </w:rPr>
      </w:pPr>
    </w:p>
    <w:p w14:paraId="6EE5A8FD" w14:textId="77777777" w:rsidR="005921CA" w:rsidRPr="006346DD" w:rsidRDefault="005921CA" w:rsidP="00933041">
      <w:pPr>
        <w:pStyle w:val="2f2"/>
        <w:rPr>
          <w:rFonts w:cs="Huawei Sans"/>
        </w:rPr>
      </w:pPr>
      <w:r w:rsidRPr="006346DD">
        <w:rPr>
          <w:rFonts w:cs="Huawei Sans"/>
        </w:rPr>
        <w:t>[P2-bgp]bgp 65001</w:t>
      </w:r>
    </w:p>
    <w:p w14:paraId="7B90F302" w14:textId="77777777" w:rsidR="005921CA" w:rsidRPr="006346DD" w:rsidRDefault="005921CA" w:rsidP="00933041">
      <w:pPr>
        <w:pStyle w:val="2f2"/>
        <w:rPr>
          <w:rFonts w:cs="Huawei Sans"/>
        </w:rPr>
      </w:pPr>
      <w:r w:rsidRPr="006346DD">
        <w:rPr>
          <w:rFonts w:cs="Huawei Sans"/>
        </w:rPr>
        <w:t>[P2-bgp] router-id 1.0.0.6</w:t>
      </w:r>
    </w:p>
    <w:p w14:paraId="02C792BC" w14:textId="77777777" w:rsidR="005921CA" w:rsidRPr="006346DD" w:rsidRDefault="005921CA" w:rsidP="00933041">
      <w:pPr>
        <w:pStyle w:val="2f2"/>
        <w:rPr>
          <w:rFonts w:cs="Huawei Sans"/>
        </w:rPr>
      </w:pPr>
      <w:r w:rsidRPr="006346DD">
        <w:rPr>
          <w:rFonts w:cs="Huawei Sans"/>
        </w:rPr>
        <w:t>[P2-bgp] peer 1.0.0.2 as-number 65001</w:t>
      </w:r>
    </w:p>
    <w:p w14:paraId="3D54E547" w14:textId="77777777" w:rsidR="005921CA" w:rsidRPr="006346DD" w:rsidRDefault="005921CA" w:rsidP="00933041">
      <w:pPr>
        <w:pStyle w:val="2f2"/>
        <w:rPr>
          <w:rFonts w:cs="Huawei Sans"/>
        </w:rPr>
      </w:pPr>
      <w:r w:rsidRPr="006346DD">
        <w:rPr>
          <w:rFonts w:cs="Huawei Sans"/>
        </w:rPr>
        <w:t xml:space="preserve">[P2-bgp] peer 1.0.0.2 connect-interface LoopBack0 </w:t>
      </w:r>
    </w:p>
    <w:p w14:paraId="7CECAA5C" w14:textId="77777777" w:rsidR="005921CA" w:rsidRPr="006346DD" w:rsidRDefault="005921CA" w:rsidP="00933041">
      <w:pPr>
        <w:pStyle w:val="2f2"/>
        <w:rPr>
          <w:rFonts w:cs="Huawei Sans"/>
        </w:rPr>
      </w:pPr>
      <w:r w:rsidRPr="006346DD">
        <w:rPr>
          <w:rFonts w:cs="Huawei Sans"/>
        </w:rPr>
        <w:t>[P2-bgp] peer 1.0.0.4 as-number 65001</w:t>
      </w:r>
    </w:p>
    <w:p w14:paraId="1E508CE6" w14:textId="77777777" w:rsidR="005921CA" w:rsidRPr="006346DD" w:rsidRDefault="005921CA" w:rsidP="00933041">
      <w:pPr>
        <w:pStyle w:val="2f2"/>
        <w:rPr>
          <w:rFonts w:cs="Huawei Sans"/>
        </w:rPr>
      </w:pPr>
      <w:r w:rsidRPr="006346DD">
        <w:rPr>
          <w:rFonts w:cs="Huawei Sans"/>
        </w:rPr>
        <w:t xml:space="preserve">[P2-bgp] peer 1.0.0.4 connect-interface LoopBack0 </w:t>
      </w:r>
    </w:p>
    <w:p w14:paraId="133A289A" w14:textId="77777777" w:rsidR="005921CA" w:rsidRPr="006346DD" w:rsidRDefault="005921CA" w:rsidP="00933041">
      <w:pPr>
        <w:pStyle w:val="2f2"/>
        <w:rPr>
          <w:rFonts w:cs="Huawei Sans"/>
        </w:rPr>
      </w:pPr>
      <w:r w:rsidRPr="006346DD">
        <w:rPr>
          <w:rFonts w:cs="Huawei Sans"/>
        </w:rPr>
        <w:t>[P2-bgp]l2vpn-family evpn</w:t>
      </w:r>
    </w:p>
    <w:p w14:paraId="393455A4" w14:textId="77777777" w:rsidR="005921CA" w:rsidRPr="006346DD" w:rsidRDefault="005921CA" w:rsidP="00933041">
      <w:pPr>
        <w:pStyle w:val="2f2"/>
        <w:rPr>
          <w:rFonts w:cs="Huawei Sans"/>
          <w:color w:val="C7000B"/>
        </w:rPr>
      </w:pPr>
      <w:r w:rsidRPr="006346DD">
        <w:rPr>
          <w:rFonts w:cs="Huawei Sans"/>
        </w:rPr>
        <w:t xml:space="preserve">[P2-bgp-af-vpnv4] </w:t>
      </w:r>
      <w:r w:rsidRPr="006346DD">
        <w:rPr>
          <w:rFonts w:cs="Huawei Sans"/>
          <w:color w:val="C7000B"/>
        </w:rPr>
        <w:t>undo policy vpn-target</w:t>
      </w:r>
    </w:p>
    <w:p w14:paraId="27C6492D" w14:textId="77777777" w:rsidR="005921CA" w:rsidRPr="006346DD" w:rsidRDefault="005921CA" w:rsidP="00933041">
      <w:pPr>
        <w:pStyle w:val="2f2"/>
        <w:rPr>
          <w:rFonts w:cs="Huawei Sans"/>
        </w:rPr>
      </w:pPr>
      <w:r w:rsidRPr="006346DD">
        <w:rPr>
          <w:rFonts w:cs="Huawei Sans"/>
        </w:rPr>
        <w:t>[P2-bgp-af-vpnv4] peer 1.0.0.2 enable</w:t>
      </w:r>
    </w:p>
    <w:p w14:paraId="7CF1F998" w14:textId="77777777" w:rsidR="005921CA" w:rsidRPr="00123A24" w:rsidRDefault="005921CA" w:rsidP="00123A24">
      <w:pPr>
        <w:pStyle w:val="2f2"/>
      </w:pPr>
      <w:r w:rsidRPr="00123A24">
        <w:t>Error: Please choose 'YES' or 'NO' first before pressing 'Enter'. [Y/N]:y</w:t>
      </w:r>
    </w:p>
    <w:p w14:paraId="6A012989" w14:textId="77777777" w:rsidR="005921CA" w:rsidRPr="006346DD" w:rsidRDefault="005921CA" w:rsidP="00933041">
      <w:pPr>
        <w:pStyle w:val="2f2"/>
        <w:rPr>
          <w:rFonts w:cs="Huawei Sans"/>
        </w:rPr>
      </w:pPr>
      <w:r w:rsidRPr="006346DD">
        <w:rPr>
          <w:rFonts w:cs="Huawei Sans"/>
        </w:rPr>
        <w:t>[P2-bgp-af-vpnv4] peer 1.0.0.2 reflect-client</w:t>
      </w:r>
    </w:p>
    <w:p w14:paraId="49A36D92" w14:textId="77777777" w:rsidR="005921CA" w:rsidRPr="006346DD" w:rsidRDefault="005921CA" w:rsidP="00933041">
      <w:pPr>
        <w:pStyle w:val="2f2"/>
        <w:rPr>
          <w:rFonts w:cs="Huawei Sans"/>
        </w:rPr>
      </w:pPr>
      <w:r w:rsidRPr="006346DD">
        <w:rPr>
          <w:rFonts w:cs="Huawei Sans"/>
        </w:rPr>
        <w:t>[P2-bgp-af-vpnv4] peer 1.0.0.4 enable</w:t>
      </w:r>
    </w:p>
    <w:p w14:paraId="1DAF5D19" w14:textId="77777777" w:rsidR="005921CA" w:rsidRPr="006346DD" w:rsidRDefault="005921CA" w:rsidP="00933041">
      <w:pPr>
        <w:pStyle w:val="2f2"/>
        <w:rPr>
          <w:rFonts w:cs="Huawei Sans"/>
        </w:rPr>
      </w:pPr>
      <w:r w:rsidRPr="006346DD">
        <w:rPr>
          <w:rFonts w:cs="Huawei Sans"/>
        </w:rPr>
        <w:t>Error: Please choose 'YES' or 'NO' first before pressing 'Enter'. [Y/N]:y</w:t>
      </w:r>
    </w:p>
    <w:p w14:paraId="6B934080" w14:textId="77777777" w:rsidR="005921CA" w:rsidRPr="006346DD" w:rsidRDefault="005921CA" w:rsidP="00933041">
      <w:pPr>
        <w:pStyle w:val="2f2"/>
        <w:rPr>
          <w:rFonts w:cs="Huawei Sans"/>
        </w:rPr>
      </w:pPr>
      <w:r w:rsidRPr="006346DD">
        <w:rPr>
          <w:rFonts w:cs="Huawei Sans"/>
        </w:rPr>
        <w:t>[P2-bgp-af-vpnv4] peer 1.0.0.4 reflect-client</w:t>
      </w:r>
    </w:p>
    <w:p w14:paraId="0B1E6617" w14:textId="07E7C728" w:rsidR="005921CA" w:rsidRPr="006346DD" w:rsidRDefault="005921CA" w:rsidP="00C67429">
      <w:pPr>
        <w:pStyle w:val="1f0"/>
        <w:rPr>
          <w:rFonts w:cs="Huawei Sans"/>
        </w:rPr>
      </w:pPr>
      <w:r w:rsidRPr="006346DD">
        <w:rPr>
          <w:rFonts w:cs="Huawei Sans"/>
        </w:rPr>
        <w:t xml:space="preserve">When configuring an RR, disable </w:t>
      </w:r>
      <w:r w:rsidR="007D1A22">
        <w:rPr>
          <w:rFonts w:cs="Huawei Sans"/>
        </w:rPr>
        <w:t>the RT check on VPNv4 routes</w:t>
      </w:r>
      <w:r w:rsidRPr="006346DD">
        <w:rPr>
          <w:rFonts w:cs="Huawei Sans"/>
        </w:rPr>
        <w:t>.</w:t>
      </w:r>
    </w:p>
    <w:p w14:paraId="1B1ECAC7" w14:textId="77777777" w:rsidR="005921CA" w:rsidRPr="006346DD" w:rsidRDefault="005921CA" w:rsidP="00C67429">
      <w:pPr>
        <w:pStyle w:val="1f0"/>
        <w:rPr>
          <w:rFonts w:cs="Huawei Sans"/>
        </w:rPr>
      </w:pPr>
      <w:r w:rsidRPr="006346DD">
        <w:rPr>
          <w:rFonts w:cs="Huawei Sans"/>
        </w:rPr>
        <w:lastRenderedPageBreak/>
        <w:t># Check EVPN peer relationships.</w:t>
      </w:r>
    </w:p>
    <w:p w14:paraId="0755FDCD" w14:textId="77777777" w:rsidR="005921CA" w:rsidRPr="006346DD" w:rsidRDefault="005921CA" w:rsidP="00FA3D9A">
      <w:pPr>
        <w:pStyle w:val="2f2"/>
        <w:rPr>
          <w:rFonts w:cs="Huawei Sans"/>
        </w:rPr>
      </w:pPr>
      <w:r w:rsidRPr="006346DD">
        <w:rPr>
          <w:rFonts w:cs="Huawei Sans"/>
        </w:rPr>
        <w:t>[P2]display</w:t>
      </w:r>
      <w:r w:rsidRPr="006346DD">
        <w:rPr>
          <w:rFonts w:cs="Huawei Sans"/>
        </w:rPr>
        <w:tab/>
        <w:t>bgp</w:t>
      </w:r>
      <w:r w:rsidRPr="006346DD">
        <w:rPr>
          <w:rFonts w:cs="Huawei Sans"/>
        </w:rPr>
        <w:tab/>
        <w:t>evpn peer</w:t>
      </w:r>
      <w:r w:rsidRPr="006346DD">
        <w:rPr>
          <w:rFonts w:cs="Huawei Sans"/>
        </w:rPr>
        <w:tab/>
      </w:r>
    </w:p>
    <w:p w14:paraId="08F65C38" w14:textId="77777777" w:rsidR="005921CA" w:rsidRPr="006346DD" w:rsidRDefault="005921CA" w:rsidP="00FA3D9A">
      <w:pPr>
        <w:pStyle w:val="2f2"/>
        <w:rPr>
          <w:rFonts w:cs="Huawei Sans"/>
        </w:rPr>
      </w:pPr>
      <w:r w:rsidRPr="006346DD">
        <w:rPr>
          <w:rFonts w:cs="Huawei Sans"/>
        </w:rPr>
        <w:tab/>
      </w:r>
    </w:p>
    <w:p w14:paraId="6E3C9367" w14:textId="77777777" w:rsidR="005921CA" w:rsidRPr="006346DD" w:rsidRDefault="005921CA" w:rsidP="00FA3D9A">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1.0.0.6</w:t>
      </w:r>
    </w:p>
    <w:p w14:paraId="24EFC610" w14:textId="77777777" w:rsidR="005921CA" w:rsidRPr="006346DD" w:rsidRDefault="005921CA" w:rsidP="00FA3D9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1D8E202B" w14:textId="77777777" w:rsidR="005921CA" w:rsidRPr="006346DD" w:rsidRDefault="005921CA" w:rsidP="00FA3D9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state</w:t>
      </w:r>
      <w:r w:rsidRPr="006346DD">
        <w:rPr>
          <w:rFonts w:cs="Huawei Sans"/>
        </w:rPr>
        <w:tab/>
        <w:t>:</w:t>
      </w:r>
      <w:r w:rsidRPr="006346DD">
        <w:rPr>
          <w:rFonts w:cs="Huawei Sans"/>
        </w:rPr>
        <w:tab/>
        <w:t>2</w:t>
      </w:r>
    </w:p>
    <w:p w14:paraId="7074C89E" w14:textId="77777777" w:rsidR="005921CA" w:rsidRPr="006346DD" w:rsidRDefault="005921CA" w:rsidP="00FA3D9A">
      <w:pPr>
        <w:pStyle w:val="2f2"/>
        <w:rPr>
          <w:rFonts w:cs="Huawei Sans"/>
        </w:rPr>
      </w:pPr>
    </w:p>
    <w:p w14:paraId="4B413BAD" w14:textId="77777777" w:rsidR="005B57C6" w:rsidRPr="006346DD" w:rsidRDefault="005B57C6" w:rsidP="00FA3D9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209B3371" w14:textId="77777777" w:rsidR="005B57C6" w:rsidRPr="006346DD" w:rsidRDefault="005B57C6" w:rsidP="00FA3D9A">
      <w:pPr>
        <w:pStyle w:val="2f2"/>
        <w:rPr>
          <w:rFonts w:cs="Huawei Sans"/>
        </w:rPr>
      </w:pP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276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00:53:06</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7D11367C" w14:textId="77777777" w:rsidR="005B57C6" w:rsidRPr="006346DD" w:rsidRDefault="005B57C6" w:rsidP="00FA3D9A">
      <w:pPr>
        <w:pStyle w:val="2f2"/>
        <w:rPr>
          <w:rFonts w:cs="Huawei Sans"/>
        </w:rPr>
      </w:pP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144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00:00:14</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18643B58" w14:textId="77777777" w:rsidR="005921CA" w:rsidRPr="006346DD" w:rsidRDefault="005921CA" w:rsidP="00C67429">
      <w:pPr>
        <w:pStyle w:val="1f0"/>
        <w:rPr>
          <w:rFonts w:cs="Huawei Sans"/>
        </w:rPr>
      </w:pPr>
      <w:r w:rsidRPr="006346DD">
        <w:rPr>
          <w:rFonts w:cs="Huawei Sans"/>
        </w:rPr>
        <w:t>P2 has established MP-BGP EVPN peer relationships with PE2 and PE4.</w:t>
      </w:r>
    </w:p>
    <w:p w14:paraId="78CE962F" w14:textId="77777777" w:rsidR="00330EFC" w:rsidRPr="006346DD" w:rsidRDefault="00330EFC" w:rsidP="00C67429">
      <w:pPr>
        <w:pStyle w:val="1f0"/>
        <w:rPr>
          <w:rFonts w:cs="Huawei Sans"/>
        </w:rPr>
      </w:pPr>
      <w:r w:rsidRPr="006346DD">
        <w:rPr>
          <w:rFonts w:cs="Huawei Sans"/>
        </w:rPr>
        <w:t># Import the direct routes of Loopback1 to BGP.</w:t>
      </w:r>
    </w:p>
    <w:p w14:paraId="28647BA4" w14:textId="77777777" w:rsidR="00330EFC" w:rsidRPr="006346DD" w:rsidRDefault="00330EFC" w:rsidP="00330EFC">
      <w:pPr>
        <w:pStyle w:val="2f2"/>
        <w:rPr>
          <w:rFonts w:cs="Huawei Sans"/>
        </w:rPr>
      </w:pPr>
      <w:r w:rsidRPr="006346DD">
        <w:rPr>
          <w:rFonts w:cs="Huawei Sans"/>
        </w:rPr>
        <w:t>[PE2]bgp 65001</w:t>
      </w:r>
    </w:p>
    <w:p w14:paraId="31E81214" w14:textId="77777777" w:rsidR="00330EFC" w:rsidRPr="006346DD" w:rsidRDefault="00330EFC" w:rsidP="00330EFC">
      <w:pPr>
        <w:pStyle w:val="2f2"/>
        <w:rPr>
          <w:rFonts w:cs="Huawei Sans"/>
        </w:rPr>
      </w:pPr>
      <w:r w:rsidRPr="006346DD">
        <w:rPr>
          <w:rFonts w:cs="Huawei Sans"/>
        </w:rPr>
        <w:t>[PE2-bgp]ipv4-family vpn-instance vpna</w:t>
      </w:r>
    </w:p>
    <w:p w14:paraId="2F0A5864" w14:textId="77777777" w:rsidR="00330EFC" w:rsidRPr="006346DD" w:rsidRDefault="00330EFC" w:rsidP="00330EFC">
      <w:pPr>
        <w:pStyle w:val="2f2"/>
        <w:rPr>
          <w:rFonts w:cs="Huawei Sans"/>
        </w:rPr>
      </w:pPr>
      <w:r w:rsidRPr="006346DD">
        <w:rPr>
          <w:rFonts w:cs="Huawei Sans"/>
        </w:rPr>
        <w:t xml:space="preserve">[PE2-bgp-vpna] import-route direct </w:t>
      </w:r>
    </w:p>
    <w:p w14:paraId="3AEDC6FA" w14:textId="77777777" w:rsidR="00330EFC" w:rsidRPr="006346DD" w:rsidRDefault="00330EFC" w:rsidP="00330EFC">
      <w:pPr>
        <w:pStyle w:val="2f2"/>
        <w:rPr>
          <w:rFonts w:cs="Huawei Sans"/>
          <w:color w:val="C7000B"/>
        </w:rPr>
      </w:pPr>
      <w:r w:rsidRPr="006346DD">
        <w:rPr>
          <w:rFonts w:cs="Huawei Sans"/>
        </w:rPr>
        <w:t xml:space="preserve">[PE2-bgp-vpna] </w:t>
      </w:r>
      <w:r w:rsidRPr="006346DD">
        <w:rPr>
          <w:rFonts w:cs="Huawei Sans"/>
          <w:color w:val="C7000B"/>
        </w:rPr>
        <w:t xml:space="preserve">advertise l2vpn evpn </w:t>
      </w:r>
    </w:p>
    <w:p w14:paraId="4EF725B5" w14:textId="77777777" w:rsidR="00330EFC" w:rsidRPr="006346DD" w:rsidRDefault="00330EFC" w:rsidP="00330EFC">
      <w:pPr>
        <w:pStyle w:val="2f2"/>
        <w:rPr>
          <w:rFonts w:cs="Huawei Sans"/>
        </w:rPr>
      </w:pPr>
    </w:p>
    <w:p w14:paraId="7A6E7621" w14:textId="77777777" w:rsidR="00330EFC" w:rsidRPr="006346DD" w:rsidRDefault="00330EFC" w:rsidP="00330EFC">
      <w:pPr>
        <w:pStyle w:val="2f2"/>
        <w:rPr>
          <w:rFonts w:cs="Huawei Sans"/>
        </w:rPr>
      </w:pPr>
      <w:r w:rsidRPr="006346DD">
        <w:rPr>
          <w:rFonts w:cs="Huawei Sans"/>
        </w:rPr>
        <w:t>[PE4]bgp 65001</w:t>
      </w:r>
    </w:p>
    <w:p w14:paraId="7AB6C6F9" w14:textId="77777777" w:rsidR="00330EFC" w:rsidRPr="006346DD" w:rsidRDefault="00330EFC" w:rsidP="00330EFC">
      <w:pPr>
        <w:pStyle w:val="2f2"/>
        <w:rPr>
          <w:rFonts w:cs="Huawei Sans"/>
        </w:rPr>
      </w:pPr>
      <w:r w:rsidRPr="006346DD">
        <w:rPr>
          <w:rFonts w:cs="Huawei Sans"/>
        </w:rPr>
        <w:t>[PE4-bgp]ipv4-family vpn-instance vpna</w:t>
      </w:r>
    </w:p>
    <w:p w14:paraId="50FC2961" w14:textId="77777777" w:rsidR="00330EFC" w:rsidRPr="006346DD" w:rsidRDefault="00330EFC" w:rsidP="00330EFC">
      <w:pPr>
        <w:pStyle w:val="2f2"/>
        <w:rPr>
          <w:rFonts w:cs="Huawei Sans"/>
        </w:rPr>
      </w:pPr>
      <w:r w:rsidRPr="006346DD">
        <w:rPr>
          <w:rFonts w:cs="Huawei Sans"/>
        </w:rPr>
        <w:t xml:space="preserve">[PE4-bgp-vpna] import-route direct </w:t>
      </w:r>
    </w:p>
    <w:p w14:paraId="74CC4FDE" w14:textId="77777777" w:rsidR="00330EFC" w:rsidRPr="006346DD" w:rsidRDefault="00330EFC" w:rsidP="00330EFC">
      <w:pPr>
        <w:pStyle w:val="2f2"/>
        <w:rPr>
          <w:rFonts w:cs="Huawei Sans"/>
        </w:rPr>
      </w:pPr>
      <w:r w:rsidRPr="006346DD">
        <w:rPr>
          <w:rFonts w:cs="Huawei Sans"/>
        </w:rPr>
        <w:t xml:space="preserve">[PE4-bgp-vpna] </w:t>
      </w:r>
      <w:r w:rsidRPr="006346DD">
        <w:rPr>
          <w:rFonts w:cs="Huawei Sans"/>
          <w:color w:val="C7000B"/>
        </w:rPr>
        <w:t>advertise l2vpn evpn</w:t>
      </w:r>
      <w:r w:rsidRPr="006346DD">
        <w:rPr>
          <w:rFonts w:cs="Huawei Sans"/>
        </w:rPr>
        <w:t xml:space="preserve"> </w:t>
      </w:r>
    </w:p>
    <w:p w14:paraId="4294D09A" w14:textId="1F072E21" w:rsidR="0050433F" w:rsidRPr="0050433F" w:rsidRDefault="0050433F" w:rsidP="0050433F">
      <w:pPr>
        <w:pStyle w:val="1f0"/>
        <w:rPr>
          <w:rFonts w:cs="Huawei Sans"/>
        </w:rPr>
      </w:pPr>
      <w:r w:rsidRPr="0050433F">
        <w:rPr>
          <w:rFonts w:cs="Huawei Sans" w:hint="eastAsia"/>
        </w:rPr>
        <w:t>Note that you need to enable the VPN instance to advertise IP routes to the EVPN instance.</w:t>
      </w:r>
    </w:p>
    <w:p w14:paraId="65FC98D1" w14:textId="621371F2" w:rsidR="005921CA" w:rsidRPr="006346DD" w:rsidRDefault="0050433F" w:rsidP="0050433F">
      <w:pPr>
        <w:pStyle w:val="1f0"/>
        <w:rPr>
          <w:rFonts w:cs="Huawei Sans"/>
        </w:rPr>
      </w:pPr>
      <w:r w:rsidRPr="0050433F">
        <w:rPr>
          <w:rFonts w:cs="Huawei Sans" w:hint="eastAsia"/>
        </w:rPr>
        <w:t># Check EVPN routes on PE2 and PE4.</w:t>
      </w:r>
    </w:p>
    <w:p w14:paraId="267F852F" w14:textId="77777777" w:rsidR="005921CA" w:rsidRPr="006346DD" w:rsidRDefault="005921CA" w:rsidP="00711990">
      <w:pPr>
        <w:pStyle w:val="2f2"/>
        <w:rPr>
          <w:rFonts w:cs="Huawei Sans"/>
        </w:rPr>
      </w:pPr>
      <w:r w:rsidRPr="006346DD">
        <w:rPr>
          <w:rFonts w:cs="Huawei Sans"/>
        </w:rPr>
        <w:t>[PE2]display bgp</w:t>
      </w:r>
      <w:r w:rsidRPr="006346DD">
        <w:rPr>
          <w:rFonts w:cs="Huawei Sans"/>
        </w:rPr>
        <w:tab/>
        <w:t>evpn all routing-table</w:t>
      </w:r>
      <w:r w:rsidRPr="006346DD">
        <w:rPr>
          <w:rFonts w:cs="Huawei Sans"/>
        </w:rPr>
        <w:tab/>
      </w:r>
    </w:p>
    <w:p w14:paraId="05252E33" w14:textId="77777777" w:rsidR="005921CA" w:rsidRPr="006346DD" w:rsidRDefault="005921CA" w:rsidP="005921CA">
      <w:pPr>
        <w:pStyle w:val="2f2"/>
        <w:rPr>
          <w:rFonts w:cs="Huawei Sans"/>
        </w:rPr>
      </w:pPr>
    </w:p>
    <w:p w14:paraId="7E6A10FF" w14:textId="77777777" w:rsidR="00711990" w:rsidRPr="006346DD" w:rsidRDefault="00711990" w:rsidP="00711990">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461B08DD" w14:textId="77777777" w:rsidR="00711990" w:rsidRPr="006346DD" w:rsidRDefault="00711990" w:rsidP="00711990">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162FD470" w14:textId="77777777" w:rsidR="00711990" w:rsidRPr="006346DD" w:rsidRDefault="00711990" w:rsidP="00711990">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43F59179"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3EDA9F0E"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6414BC97" w14:textId="77777777" w:rsidR="00711990" w:rsidRPr="006346DD" w:rsidRDefault="00711990" w:rsidP="00711990">
      <w:pPr>
        <w:pStyle w:val="2f2"/>
        <w:rPr>
          <w:rFonts w:cs="Huawei Sans"/>
        </w:rPr>
      </w:pPr>
      <w:r w:rsidRPr="006346DD">
        <w:rPr>
          <w:rFonts w:cs="Huawei Sans"/>
        </w:rPr>
        <w:tab/>
      </w:r>
    </w:p>
    <w:p w14:paraId="0A93EB43" w14:textId="77777777" w:rsidR="00711990" w:rsidRPr="006346DD" w:rsidRDefault="00711990" w:rsidP="00711990">
      <w:pPr>
        <w:pStyle w:val="2f2"/>
        <w:rPr>
          <w:rFonts w:cs="Huawei Sans"/>
        </w:rPr>
      </w:pPr>
      <w:r w:rsidRPr="006346DD">
        <w:rPr>
          <w:rFonts w:cs="Huawei Sans"/>
        </w:rPr>
        <w:tab/>
        <w:t>EVPN</w:t>
      </w:r>
      <w:r w:rsidRPr="006346DD">
        <w:rPr>
          <w:rFonts w:cs="Huawei Sans"/>
        </w:rPr>
        <w:tab/>
        <w:t>address</w:t>
      </w:r>
      <w:r w:rsidRPr="006346DD">
        <w:rPr>
          <w:rFonts w:cs="Huawei Sans"/>
        </w:rPr>
        <w:tab/>
        <w:t>family:</w:t>
      </w:r>
    </w:p>
    <w:p w14:paraId="67B52D39" w14:textId="77777777" w:rsidR="00711990" w:rsidRPr="006346DD" w:rsidRDefault="00711990" w:rsidP="00711990">
      <w:pPr>
        <w:pStyle w:val="2f2"/>
        <w:rPr>
          <w:rFonts w:cs="Huawei Sans"/>
        </w:rPr>
      </w:pPr>
      <w:r w:rsidRPr="006346DD">
        <w:rPr>
          <w:rFonts w:cs="Huawei Sans"/>
        </w:rPr>
        <w:tab/>
        <w:t>Number</w:t>
      </w:r>
      <w:r w:rsidRPr="006346DD">
        <w:rPr>
          <w:rFonts w:cs="Huawei Sans"/>
        </w:rPr>
        <w:tab/>
        <w:t>of</w:t>
      </w:r>
      <w:r w:rsidRPr="006346DD">
        <w:rPr>
          <w:rFonts w:cs="Huawei Sans"/>
        </w:rPr>
        <w:tab/>
        <w:t>Ip</w:t>
      </w:r>
      <w:r w:rsidRPr="006346DD">
        <w:rPr>
          <w:rFonts w:cs="Huawei Sans"/>
        </w:rPr>
        <w:tab/>
        <w:t>Prefix</w:t>
      </w:r>
      <w:r w:rsidRPr="006346DD">
        <w:rPr>
          <w:rFonts w:cs="Huawei Sans"/>
        </w:rPr>
        <w:tab/>
        <w:t xml:space="preserve">Routes: </w:t>
      </w:r>
      <w:r w:rsidRPr="006346DD">
        <w:rPr>
          <w:rFonts w:cs="Huawei Sans"/>
        </w:rPr>
        <w:tab/>
        <w:t>2</w:t>
      </w:r>
    </w:p>
    <w:p w14:paraId="2C94D347" w14:textId="77777777" w:rsidR="00711990" w:rsidRPr="006346DD" w:rsidRDefault="00711990" w:rsidP="0071199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100:20</w:t>
      </w:r>
    </w:p>
    <w:p w14:paraId="647A1006"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Network(EthTagId/IpPrefix/IpPrefixLen)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p>
    <w:p w14:paraId="39C5B017" w14:textId="77777777" w:rsidR="00711990" w:rsidRPr="00777497" w:rsidRDefault="00711990" w:rsidP="00777497">
      <w:pPr>
        <w:pStyle w:val="2f2"/>
      </w:pPr>
      <w:r w:rsidRPr="006346DD">
        <w:tab/>
        <w:t>*&gt;</w:t>
      </w:r>
      <w:r w:rsidRPr="006346DD">
        <w:tab/>
      </w:r>
      <w:r w:rsidRPr="006346DD">
        <w:tab/>
      </w:r>
      <w:r w:rsidRPr="006346DD">
        <w:tab/>
      </w:r>
      <w:r w:rsidRPr="006346DD">
        <w:tab/>
        <w:t>0:10.2.2.2:32</w:t>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t>0.0.0.0</w:t>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p>
    <w:p w14:paraId="70012A22" w14:textId="77777777" w:rsidR="00711990" w:rsidRPr="006346DD" w:rsidRDefault="00711990" w:rsidP="0071199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77BA5B00"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Network(EthTagId/IpPrefix/IpPrefixLen)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p>
    <w:p w14:paraId="43420A8F" w14:textId="77777777" w:rsidR="00711990" w:rsidRPr="006346DD" w:rsidRDefault="00711990" w:rsidP="00711990">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color w:val="C7000B"/>
        </w:rPr>
        <w:t>0:10.4.4.4:32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79BD7A8" w14:textId="77777777" w:rsidR="005921CA" w:rsidRPr="006346DD" w:rsidRDefault="005921CA" w:rsidP="00C67429">
      <w:pPr>
        <w:pStyle w:val="1f0"/>
        <w:rPr>
          <w:rFonts w:cs="Huawei Sans"/>
        </w:rPr>
      </w:pPr>
    </w:p>
    <w:p w14:paraId="10AD1B5B" w14:textId="77777777" w:rsidR="00711990" w:rsidRPr="006346DD" w:rsidRDefault="00711990" w:rsidP="00711990">
      <w:pPr>
        <w:pStyle w:val="2f2"/>
        <w:rPr>
          <w:rFonts w:cs="Huawei Sans"/>
        </w:rPr>
      </w:pPr>
      <w:r w:rsidRPr="006346DD">
        <w:rPr>
          <w:rFonts w:cs="Huawei Sans"/>
        </w:rPr>
        <w:t xml:space="preserve">[PE4]display bgp evpn all routing-table </w:t>
      </w:r>
    </w:p>
    <w:p w14:paraId="5BFF24EF" w14:textId="77777777" w:rsidR="00711990" w:rsidRPr="006346DD" w:rsidRDefault="00711990" w:rsidP="00711990">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6638CB79" w14:textId="77777777" w:rsidR="00711990" w:rsidRPr="006346DD" w:rsidRDefault="00711990" w:rsidP="00711990">
      <w:pPr>
        <w:pStyle w:val="2f2"/>
        <w:rPr>
          <w:rFonts w:cs="Huawei Sans"/>
        </w:rPr>
      </w:pPr>
    </w:p>
    <w:p w14:paraId="2BE2DB51" w14:textId="77777777" w:rsidR="00711990" w:rsidRPr="006346DD" w:rsidRDefault="00711990" w:rsidP="00711990">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1.0.0.4</w:t>
      </w:r>
    </w:p>
    <w:p w14:paraId="39047DA8" w14:textId="77777777" w:rsidR="00711990" w:rsidRPr="006346DD" w:rsidRDefault="00711990" w:rsidP="00711990">
      <w:pPr>
        <w:pStyle w:val="2f2"/>
        <w:rPr>
          <w:rFonts w:cs="Huawei Sans"/>
        </w:rPr>
      </w:pPr>
      <w:r w:rsidRPr="006346DD">
        <w:rPr>
          <w:rFonts w:cs="Huawei Sans"/>
        </w:rPr>
        <w:lastRenderedPageBreak/>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7C555797"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710E3995"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49C4018A" w14:textId="77777777" w:rsidR="00711990" w:rsidRPr="006346DD" w:rsidRDefault="00711990" w:rsidP="00711990">
      <w:pPr>
        <w:pStyle w:val="2f2"/>
        <w:rPr>
          <w:rFonts w:cs="Huawei Sans"/>
        </w:rPr>
      </w:pPr>
    </w:p>
    <w:p w14:paraId="7F7BE112" w14:textId="77777777" w:rsidR="00711990" w:rsidRPr="006346DD" w:rsidRDefault="00711990" w:rsidP="00711990">
      <w:pPr>
        <w:pStyle w:val="2f2"/>
        <w:rPr>
          <w:rFonts w:cs="Huawei Sans"/>
        </w:rPr>
      </w:pPr>
      <w:r w:rsidRPr="006346DD">
        <w:rPr>
          <w:rFonts w:cs="Huawei Sans"/>
        </w:rPr>
        <w:tab/>
      </w:r>
    </w:p>
    <w:p w14:paraId="4E767CDA" w14:textId="77777777" w:rsidR="00711990" w:rsidRPr="006346DD" w:rsidRDefault="00711990" w:rsidP="00711990">
      <w:pPr>
        <w:pStyle w:val="2f2"/>
        <w:rPr>
          <w:rFonts w:cs="Huawei Sans"/>
        </w:rPr>
      </w:pPr>
      <w:r w:rsidRPr="006346DD">
        <w:rPr>
          <w:rFonts w:cs="Huawei Sans"/>
        </w:rPr>
        <w:tab/>
        <w:t>EVPN</w:t>
      </w:r>
      <w:r w:rsidRPr="006346DD">
        <w:rPr>
          <w:rFonts w:cs="Huawei Sans"/>
        </w:rPr>
        <w:tab/>
        <w:t>address</w:t>
      </w:r>
      <w:r w:rsidRPr="006346DD">
        <w:rPr>
          <w:rFonts w:cs="Huawei Sans"/>
        </w:rPr>
        <w:tab/>
        <w:t>family:</w:t>
      </w:r>
    </w:p>
    <w:p w14:paraId="32A0A737" w14:textId="77777777" w:rsidR="00711990" w:rsidRPr="006346DD" w:rsidRDefault="00711990" w:rsidP="00711990">
      <w:pPr>
        <w:pStyle w:val="2f2"/>
        <w:rPr>
          <w:rFonts w:cs="Huawei Sans"/>
        </w:rPr>
      </w:pPr>
      <w:r w:rsidRPr="006346DD">
        <w:rPr>
          <w:rFonts w:cs="Huawei Sans"/>
        </w:rPr>
        <w:tab/>
        <w:t>Number</w:t>
      </w:r>
      <w:r w:rsidRPr="006346DD">
        <w:rPr>
          <w:rFonts w:cs="Huawei Sans"/>
        </w:rPr>
        <w:tab/>
        <w:t>of</w:t>
      </w:r>
      <w:r w:rsidRPr="006346DD">
        <w:rPr>
          <w:rFonts w:cs="Huawei Sans"/>
        </w:rPr>
        <w:tab/>
        <w:t>Ip</w:t>
      </w:r>
      <w:r w:rsidRPr="006346DD">
        <w:rPr>
          <w:rFonts w:cs="Huawei Sans"/>
        </w:rPr>
        <w:tab/>
        <w:t>Prefix</w:t>
      </w:r>
      <w:r w:rsidRPr="006346DD">
        <w:rPr>
          <w:rFonts w:cs="Huawei Sans"/>
        </w:rPr>
        <w:tab/>
        <w:t xml:space="preserve">Routes: </w:t>
      </w:r>
      <w:r w:rsidRPr="006346DD">
        <w:rPr>
          <w:rFonts w:cs="Huawei Sans"/>
        </w:rPr>
        <w:tab/>
        <w:t>2</w:t>
      </w:r>
    </w:p>
    <w:p w14:paraId="583BB1A9" w14:textId="77777777" w:rsidR="00711990" w:rsidRPr="006346DD" w:rsidRDefault="00711990" w:rsidP="0071199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100:20</w:t>
      </w:r>
    </w:p>
    <w:p w14:paraId="051B8195"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Network(EthTagId/IpPrefix/IpPrefixLen)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p>
    <w:p w14:paraId="0B46D4CC" w14:textId="77777777" w:rsidR="00711990" w:rsidRPr="006346DD" w:rsidRDefault="00711990" w:rsidP="00711990">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color w:val="C7000B"/>
        </w:rPr>
        <w:tab/>
        <w:t>0:10.2.2.2:32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75E5B45" w14:textId="77777777" w:rsidR="00711990" w:rsidRPr="006346DD" w:rsidRDefault="00711990" w:rsidP="0071199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39E032A5"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Network(EthTagId/IpPrefix/IpPrefixLen)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p>
    <w:p w14:paraId="6903AFD7" w14:textId="77777777" w:rsidR="00711990" w:rsidRPr="006346DD" w:rsidRDefault="00711990" w:rsidP="00711990">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t>0:10.4.4.4:32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p>
    <w:p w14:paraId="5DC1E562" w14:textId="77777777" w:rsidR="0050433F" w:rsidRPr="0050433F" w:rsidRDefault="0050433F" w:rsidP="0050433F">
      <w:pPr>
        <w:pStyle w:val="1f0"/>
        <w:rPr>
          <w:rFonts w:cs="Huawei Sans"/>
        </w:rPr>
      </w:pPr>
      <w:r w:rsidRPr="0050433F">
        <w:rPr>
          <w:rFonts w:cs="Huawei Sans" w:hint="eastAsia"/>
        </w:rPr>
        <w:t>The Loopback1 EVPN route from the peer end has been learned.</w:t>
      </w:r>
    </w:p>
    <w:p w14:paraId="35E9EACB" w14:textId="2C5189BA" w:rsidR="005921CA" w:rsidRPr="006346DD" w:rsidRDefault="0050433F" w:rsidP="0050433F">
      <w:pPr>
        <w:pStyle w:val="1f0"/>
        <w:rPr>
          <w:rFonts w:cs="Huawei Sans"/>
        </w:rPr>
      </w:pPr>
      <w:r w:rsidRPr="0050433F">
        <w:rPr>
          <w:rFonts w:cs="Huawei Sans" w:hint="eastAsia"/>
        </w:rPr>
        <w:t># Check the VPN instance routing table on PE2 and PE4.</w:t>
      </w:r>
    </w:p>
    <w:p w14:paraId="69E13C7E" w14:textId="6B1D3353" w:rsidR="00711990" w:rsidRPr="006346DD" w:rsidRDefault="00711990" w:rsidP="00FA3D9A">
      <w:pPr>
        <w:pStyle w:val="2f2"/>
        <w:rPr>
          <w:rFonts w:cs="Huawei Sans"/>
        </w:rPr>
      </w:pPr>
      <w:r w:rsidRPr="006346DD">
        <w:rPr>
          <w:rFonts w:cs="Huawei Sans"/>
        </w:rPr>
        <w:t>[PE2]display</w:t>
      </w:r>
      <w:r w:rsidRPr="006346DD">
        <w:rPr>
          <w:rFonts w:cs="Huawei Sans"/>
        </w:rPr>
        <w:tab/>
        <w:t>ip</w:t>
      </w:r>
      <w:r w:rsidRPr="006346DD">
        <w:rPr>
          <w:rFonts w:cs="Huawei Sans"/>
        </w:rPr>
        <w:tab/>
        <w:t>routing-table</w:t>
      </w:r>
      <w:r w:rsidR="0035400C">
        <w:rPr>
          <w:rFonts w:cs="Huawei Sans"/>
        </w:rPr>
        <w:t xml:space="preserve"> </w:t>
      </w:r>
      <w:r w:rsidRPr="006346DD">
        <w:rPr>
          <w:rFonts w:cs="Huawei Sans"/>
        </w:rPr>
        <w:t>vpn-instance</w:t>
      </w:r>
      <w:r w:rsidRPr="006346DD">
        <w:rPr>
          <w:rFonts w:cs="Huawei Sans"/>
        </w:rPr>
        <w:tab/>
        <w:t>vpna</w:t>
      </w:r>
    </w:p>
    <w:p w14:paraId="00DAAA4F" w14:textId="77777777" w:rsidR="00711990" w:rsidRPr="006346DD" w:rsidRDefault="00711990"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5FC447D4" w14:textId="77777777" w:rsidR="00711990" w:rsidRPr="006346DD" w:rsidRDefault="00711990" w:rsidP="00FA3D9A">
      <w:pPr>
        <w:pStyle w:val="2f2"/>
        <w:rPr>
          <w:rFonts w:cs="Huawei Sans"/>
        </w:rPr>
      </w:pPr>
      <w:r w:rsidRPr="006346DD">
        <w:rPr>
          <w:rFonts w:cs="Huawei Sans"/>
        </w:rPr>
        <w:t>------------------------------------------------------------------------------</w:t>
      </w:r>
    </w:p>
    <w:p w14:paraId="08047386" w14:textId="77777777" w:rsidR="00711990" w:rsidRPr="006346DD" w:rsidRDefault="00711990"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2DD0A303" w14:textId="77777777" w:rsidR="00711990" w:rsidRPr="006346DD" w:rsidRDefault="0071199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80A80EF" w14:textId="77777777" w:rsidR="00711990" w:rsidRPr="006346DD" w:rsidRDefault="00711990" w:rsidP="00FA3D9A">
      <w:pPr>
        <w:pStyle w:val="2f2"/>
        <w:rPr>
          <w:rFonts w:cs="Huawei Sans"/>
        </w:rPr>
      </w:pPr>
    </w:p>
    <w:p w14:paraId="0601184F" w14:textId="77777777" w:rsidR="00711990" w:rsidRPr="006346DD" w:rsidRDefault="00711990" w:rsidP="00FA3D9A">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730E4D1D" w14:textId="77777777" w:rsidR="00711990" w:rsidRPr="006346DD" w:rsidRDefault="0071199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06B13724" w14:textId="77777777" w:rsidR="00711990" w:rsidRPr="006346DD" w:rsidRDefault="0071199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GigabitEthernet0/3/1</w:t>
      </w:r>
    </w:p>
    <w:p w14:paraId="579D1F3E" w14:textId="77777777" w:rsidR="00711990" w:rsidRPr="006346DD" w:rsidRDefault="0071199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41C46C15" w14:textId="77777777" w:rsidR="005921CA" w:rsidRPr="006346DD" w:rsidRDefault="00711990" w:rsidP="00FA3D9A">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27734450" w14:textId="77777777" w:rsidR="00711990" w:rsidRPr="006346DD" w:rsidRDefault="00711990" w:rsidP="00C67429">
      <w:pPr>
        <w:pStyle w:val="1f0"/>
        <w:rPr>
          <w:rFonts w:cs="Huawei Sans"/>
        </w:rPr>
      </w:pPr>
    </w:p>
    <w:p w14:paraId="0C106D02" w14:textId="77777777" w:rsidR="005921CA" w:rsidRPr="006346DD" w:rsidRDefault="00711990" w:rsidP="00711990">
      <w:pPr>
        <w:pStyle w:val="2f2"/>
        <w:rPr>
          <w:rFonts w:cs="Huawei Sans"/>
        </w:rPr>
      </w:pPr>
      <w:r w:rsidRPr="006346DD">
        <w:rPr>
          <w:rFonts w:cs="Huawei Sans"/>
        </w:rPr>
        <w:t xml:space="preserve">[PE4]display ip routing-table vpn-instance vpna </w:t>
      </w:r>
    </w:p>
    <w:p w14:paraId="6D32A530" w14:textId="77777777" w:rsidR="00711990" w:rsidRPr="006346DD" w:rsidRDefault="00711990" w:rsidP="00711990">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4AF81CDF" w14:textId="77777777" w:rsidR="00711990" w:rsidRPr="006346DD" w:rsidRDefault="00711990" w:rsidP="00711990">
      <w:pPr>
        <w:pStyle w:val="2f2"/>
        <w:rPr>
          <w:rFonts w:cs="Huawei Sans"/>
        </w:rPr>
      </w:pPr>
      <w:r w:rsidRPr="006346DD">
        <w:rPr>
          <w:rFonts w:cs="Huawei Sans"/>
        </w:rPr>
        <w:t>------------------------------------------------------------------------------</w:t>
      </w:r>
    </w:p>
    <w:p w14:paraId="2B78695C" w14:textId="77777777" w:rsidR="00711990" w:rsidRPr="006346DD" w:rsidRDefault="00711990" w:rsidP="00711990">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456EB9CD"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3DABCF9" w14:textId="77777777" w:rsidR="00711990" w:rsidRPr="006346DD" w:rsidRDefault="00711990" w:rsidP="00711990">
      <w:pPr>
        <w:pStyle w:val="2f2"/>
        <w:rPr>
          <w:rFonts w:cs="Huawei Sans"/>
        </w:rPr>
      </w:pPr>
    </w:p>
    <w:p w14:paraId="39906B95" w14:textId="77777777" w:rsidR="00711990" w:rsidRPr="006346DD" w:rsidRDefault="00711990" w:rsidP="00711990">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747C05C6"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10.2.2.2/32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GigabitEthernet0/3/1</w:t>
      </w:r>
    </w:p>
    <w:p w14:paraId="54F6642E"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0B6E1E3E" w14:textId="77777777" w:rsidR="00711990" w:rsidRPr="006346DD" w:rsidRDefault="00711990" w:rsidP="0071199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1A8AE8B9" w14:textId="77777777" w:rsidR="00711990" w:rsidRPr="006346DD" w:rsidRDefault="00711990" w:rsidP="00711990">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E0EBD86" w14:textId="755CD6BB" w:rsidR="00711990" w:rsidRPr="006346DD" w:rsidRDefault="0050433F" w:rsidP="00C67429">
      <w:pPr>
        <w:pStyle w:val="1f0"/>
        <w:rPr>
          <w:rFonts w:cs="Huawei Sans"/>
        </w:rPr>
      </w:pPr>
      <w:r>
        <w:t>The route advertised by the peer end has been learned.</w:t>
      </w:r>
    </w:p>
    <w:p w14:paraId="18CB6C61" w14:textId="08DAAD50" w:rsidR="005921CA" w:rsidRPr="006346DD" w:rsidRDefault="0050433F" w:rsidP="005921CA">
      <w:pPr>
        <w:pStyle w:val="30"/>
        <w:rPr>
          <w:rFonts w:cs="Huawei Sans"/>
        </w:rPr>
      </w:pPr>
      <w:r>
        <w:t>Configure tunnel selection policies.</w:t>
      </w:r>
    </w:p>
    <w:p w14:paraId="4F097305" w14:textId="5E52A97D" w:rsidR="005921CA" w:rsidRPr="006346DD" w:rsidRDefault="0050433F" w:rsidP="00C67429">
      <w:pPr>
        <w:pStyle w:val="1f0"/>
        <w:rPr>
          <w:rFonts w:cs="Huawei Sans"/>
        </w:rPr>
      </w:pPr>
      <w:r>
        <w:t>Configure tunnel selection policies to preferentially select SR-MPLS TE tunnels and associate these tunnel policies with the VPN instance.</w:t>
      </w:r>
    </w:p>
    <w:p w14:paraId="4904FFDE" w14:textId="77777777" w:rsidR="005921CA" w:rsidRPr="006346DD" w:rsidRDefault="005921CA" w:rsidP="00C67429">
      <w:pPr>
        <w:pStyle w:val="1f0"/>
        <w:rPr>
          <w:rFonts w:cs="Huawei Sans"/>
        </w:rPr>
      </w:pPr>
      <w:r w:rsidRPr="006346DD">
        <w:rPr>
          <w:rFonts w:cs="Huawei Sans"/>
        </w:rPr>
        <w:t># Configure PE2.</w:t>
      </w:r>
    </w:p>
    <w:p w14:paraId="5FD8BFC3" w14:textId="77777777" w:rsidR="005921CA" w:rsidRPr="00233CD3" w:rsidRDefault="005921CA" w:rsidP="00233CD3">
      <w:pPr>
        <w:pStyle w:val="2f2"/>
      </w:pPr>
      <w:r w:rsidRPr="00233CD3">
        <w:t>[PE2]tunnel-policy p1</w:t>
      </w:r>
    </w:p>
    <w:p w14:paraId="19418D0F" w14:textId="77777777" w:rsidR="005921CA" w:rsidRPr="00233CD3" w:rsidRDefault="005921CA" w:rsidP="00233CD3">
      <w:pPr>
        <w:pStyle w:val="2f2"/>
      </w:pPr>
      <w:r w:rsidRPr="00233CD3">
        <w:lastRenderedPageBreak/>
        <w:t>Info: New tunnel-policy is configured.</w:t>
      </w:r>
    </w:p>
    <w:p w14:paraId="02CD3D8A" w14:textId="77777777" w:rsidR="005921CA" w:rsidRPr="00233CD3" w:rsidRDefault="005921CA" w:rsidP="00233CD3">
      <w:pPr>
        <w:pStyle w:val="2f2"/>
      </w:pPr>
      <w:r w:rsidRPr="00233CD3">
        <w:t>[PE2-tunnel-policy-p1]tunnel select-seq sr-te load-balance-number 1</w:t>
      </w:r>
    </w:p>
    <w:p w14:paraId="16BE7661" w14:textId="77777777" w:rsidR="005921CA" w:rsidRPr="00233CD3" w:rsidRDefault="005921CA" w:rsidP="00233CD3">
      <w:pPr>
        <w:pStyle w:val="2f2"/>
      </w:pPr>
      <w:r w:rsidRPr="00233CD3">
        <w:t>[PE2-tunnel-policy-p1]quit</w:t>
      </w:r>
    </w:p>
    <w:p w14:paraId="05E4F5E3" w14:textId="77777777" w:rsidR="005921CA" w:rsidRPr="006346DD" w:rsidRDefault="005921CA" w:rsidP="00C67429">
      <w:pPr>
        <w:pStyle w:val="1f0"/>
        <w:rPr>
          <w:rFonts w:cs="Huawei Sans"/>
        </w:rPr>
      </w:pPr>
      <w:r w:rsidRPr="006346DD">
        <w:rPr>
          <w:rFonts w:cs="Huawei Sans"/>
        </w:rPr>
        <w:t># Configure PE4.</w:t>
      </w:r>
    </w:p>
    <w:p w14:paraId="3BB9B233" w14:textId="77777777" w:rsidR="005921CA" w:rsidRPr="006346DD" w:rsidRDefault="005921CA" w:rsidP="005921CA">
      <w:pPr>
        <w:pStyle w:val="2f2"/>
        <w:rPr>
          <w:rFonts w:cs="Huawei Sans"/>
        </w:rPr>
      </w:pPr>
      <w:r w:rsidRPr="006346DD">
        <w:rPr>
          <w:rFonts w:cs="Huawei Sans"/>
        </w:rPr>
        <w:t>[PE4] tunnel-policy p1</w:t>
      </w:r>
    </w:p>
    <w:p w14:paraId="5DF612DC" w14:textId="77777777" w:rsidR="005921CA" w:rsidRPr="006346DD" w:rsidRDefault="005921CA" w:rsidP="005921CA">
      <w:pPr>
        <w:pStyle w:val="2f2"/>
        <w:rPr>
          <w:rFonts w:cs="Huawei Sans"/>
        </w:rPr>
      </w:pPr>
      <w:r w:rsidRPr="006346DD">
        <w:rPr>
          <w:rFonts w:cs="Huawei Sans"/>
        </w:rPr>
        <w:t>Info: New tunnel-policy is configured.</w:t>
      </w:r>
    </w:p>
    <w:p w14:paraId="443E74F0" w14:textId="77777777" w:rsidR="005921CA" w:rsidRPr="006346DD" w:rsidRDefault="005921CA" w:rsidP="005921CA">
      <w:pPr>
        <w:pStyle w:val="2f2"/>
        <w:rPr>
          <w:rFonts w:cs="Huawei Sans"/>
        </w:rPr>
      </w:pPr>
      <w:r w:rsidRPr="006346DD">
        <w:rPr>
          <w:rFonts w:cs="Huawei Sans"/>
        </w:rPr>
        <w:t xml:space="preserve">[PE4-tunnel-policy-p1]tunnel select-seq sr-te load-balance-number 1 </w:t>
      </w:r>
    </w:p>
    <w:p w14:paraId="2B18EE0F" w14:textId="77777777" w:rsidR="005921CA" w:rsidRPr="006346DD" w:rsidRDefault="005921CA" w:rsidP="005921CA">
      <w:pPr>
        <w:pStyle w:val="2f2"/>
        <w:rPr>
          <w:rFonts w:cs="Huawei Sans"/>
        </w:rPr>
      </w:pPr>
      <w:r w:rsidRPr="006346DD">
        <w:rPr>
          <w:rFonts w:cs="Huawei Sans"/>
        </w:rPr>
        <w:t>[PE4-tunnel-policy-p1]quit</w:t>
      </w:r>
    </w:p>
    <w:p w14:paraId="7CF7A289" w14:textId="374E9D9E" w:rsidR="005921CA" w:rsidRPr="006346DD" w:rsidRDefault="0050433F" w:rsidP="00C67429">
      <w:pPr>
        <w:pStyle w:val="1f0"/>
        <w:rPr>
          <w:rFonts w:cs="Huawei Sans"/>
        </w:rPr>
      </w:pPr>
      <w:r>
        <w:t># Associate tunnel policies with the VPN instance.</w:t>
      </w:r>
    </w:p>
    <w:p w14:paraId="432359E1" w14:textId="77777777" w:rsidR="005921CA" w:rsidRPr="006346DD" w:rsidRDefault="005921CA" w:rsidP="005921CA">
      <w:pPr>
        <w:pStyle w:val="2f2"/>
        <w:rPr>
          <w:rFonts w:cs="Huawei Sans"/>
        </w:rPr>
      </w:pPr>
      <w:r w:rsidRPr="006346DD">
        <w:rPr>
          <w:rFonts w:cs="Huawei Sans"/>
        </w:rPr>
        <w:t xml:space="preserve">[PE2]ip vpn-instance vpna </w:t>
      </w:r>
    </w:p>
    <w:p w14:paraId="3E3BED2C" w14:textId="77777777" w:rsidR="005921CA" w:rsidRPr="006346DD" w:rsidRDefault="005921CA" w:rsidP="005921CA">
      <w:pPr>
        <w:pStyle w:val="2f2"/>
        <w:rPr>
          <w:rFonts w:cs="Huawei Sans"/>
        </w:rPr>
      </w:pPr>
      <w:r w:rsidRPr="006346DD">
        <w:rPr>
          <w:rFonts w:cs="Huawei Sans"/>
        </w:rPr>
        <w:t xml:space="preserve">[PE2-vpn-instance-vpna]ipv4-family </w:t>
      </w:r>
    </w:p>
    <w:p w14:paraId="1C06820F" w14:textId="77777777" w:rsidR="005921CA" w:rsidRPr="006346DD" w:rsidRDefault="005921CA" w:rsidP="005921CA">
      <w:pPr>
        <w:pStyle w:val="2f2"/>
        <w:rPr>
          <w:rFonts w:cs="Huawei Sans"/>
        </w:rPr>
      </w:pPr>
      <w:r w:rsidRPr="006346DD">
        <w:rPr>
          <w:rFonts w:cs="Huawei Sans"/>
        </w:rPr>
        <w:t xml:space="preserve">[PE2-vpn-instance-vpna-af-ipv4]tnl-policy p1 </w:t>
      </w:r>
      <w:r w:rsidRPr="006346DD">
        <w:rPr>
          <w:rFonts w:cs="Huawei Sans"/>
          <w:color w:val="C7000B"/>
        </w:rPr>
        <w:t>evpn</w:t>
      </w:r>
    </w:p>
    <w:p w14:paraId="40B84175" w14:textId="77777777" w:rsidR="005921CA" w:rsidRPr="006346DD" w:rsidRDefault="005921CA" w:rsidP="00C67429">
      <w:pPr>
        <w:pStyle w:val="1f0"/>
        <w:rPr>
          <w:rFonts w:cs="Huawei Sans"/>
        </w:rPr>
      </w:pPr>
    </w:p>
    <w:p w14:paraId="77B3EE55" w14:textId="77777777" w:rsidR="005921CA" w:rsidRPr="006346DD" w:rsidRDefault="005921CA" w:rsidP="005921CA">
      <w:pPr>
        <w:pStyle w:val="2f2"/>
        <w:rPr>
          <w:rFonts w:cs="Huawei Sans"/>
        </w:rPr>
      </w:pPr>
      <w:r w:rsidRPr="006346DD">
        <w:rPr>
          <w:rFonts w:cs="Huawei Sans"/>
        </w:rPr>
        <w:t xml:space="preserve">[PE4]ip vpn-instance vpna </w:t>
      </w:r>
    </w:p>
    <w:p w14:paraId="4CCB21FF" w14:textId="77777777" w:rsidR="005921CA" w:rsidRPr="006346DD" w:rsidRDefault="005921CA" w:rsidP="005921CA">
      <w:pPr>
        <w:pStyle w:val="2f2"/>
        <w:rPr>
          <w:rFonts w:cs="Huawei Sans"/>
        </w:rPr>
      </w:pPr>
      <w:r w:rsidRPr="006346DD">
        <w:rPr>
          <w:rFonts w:cs="Huawei Sans"/>
        </w:rPr>
        <w:t xml:space="preserve">[PE4-vpn-instance-vpna]ipv4-family </w:t>
      </w:r>
    </w:p>
    <w:p w14:paraId="27E41BDD" w14:textId="77777777" w:rsidR="005921CA" w:rsidRPr="006346DD" w:rsidRDefault="005921CA" w:rsidP="005921CA">
      <w:pPr>
        <w:pStyle w:val="2f2"/>
        <w:rPr>
          <w:rFonts w:cs="Huawei Sans"/>
        </w:rPr>
      </w:pPr>
      <w:r w:rsidRPr="006346DD">
        <w:rPr>
          <w:rFonts w:cs="Huawei Sans"/>
        </w:rPr>
        <w:t xml:space="preserve">[PE4-vpn-instance-vpna-af-ipv4]tnl-policy p1 </w:t>
      </w:r>
      <w:r w:rsidRPr="006346DD">
        <w:rPr>
          <w:rFonts w:cs="Huawei Sans"/>
          <w:color w:val="C7000B"/>
        </w:rPr>
        <w:t>evpn</w:t>
      </w:r>
    </w:p>
    <w:p w14:paraId="2A24F0AB" w14:textId="77777777" w:rsidR="0050433F" w:rsidRDefault="0050433F" w:rsidP="0050433F">
      <w:pPr>
        <w:pStyle w:val="1f0"/>
      </w:pPr>
      <w:r>
        <w:t xml:space="preserve">Note that the </w:t>
      </w:r>
      <w:r>
        <w:rPr>
          <w:b/>
          <w:bCs/>
        </w:rPr>
        <w:t>evpn</w:t>
      </w:r>
      <w:r>
        <w:t xml:space="preserve"> parameter needs to be added during the association, so that the routes learned through EVPN can recurse to SR-MPLS TE tunnels.</w:t>
      </w:r>
    </w:p>
    <w:p w14:paraId="14F2F5FE" w14:textId="16EDFB19" w:rsidR="005921CA" w:rsidRPr="006346DD" w:rsidRDefault="0050433F" w:rsidP="0050433F">
      <w:pPr>
        <w:pStyle w:val="1f0"/>
        <w:rPr>
          <w:rFonts w:cs="Huawei Sans"/>
        </w:rPr>
      </w:pPr>
      <w:r>
        <w:t># Check the VPN instance routing table on PE2 and PE4.</w:t>
      </w:r>
    </w:p>
    <w:p w14:paraId="47D3CC04" w14:textId="77777777" w:rsidR="00173294" w:rsidRPr="006346DD" w:rsidRDefault="005B2DAA" w:rsidP="00FA3D9A">
      <w:pPr>
        <w:pStyle w:val="2f2"/>
        <w:rPr>
          <w:rFonts w:cs="Huawei Sans"/>
        </w:rPr>
      </w:pPr>
      <w:r w:rsidRPr="006346DD">
        <w:rPr>
          <w:rFonts w:cs="Huawei Sans"/>
        </w:rPr>
        <w:t>[PE2]display ip</w:t>
      </w:r>
      <w:r w:rsidRPr="006346DD">
        <w:rPr>
          <w:rFonts w:cs="Huawei Sans"/>
        </w:rPr>
        <w:tab/>
        <w:t xml:space="preserve"> routing-table</w:t>
      </w:r>
      <w:r w:rsidRPr="006346DD">
        <w:rPr>
          <w:rFonts w:cs="Huawei Sans"/>
        </w:rPr>
        <w:tab/>
        <w:t xml:space="preserve"> vpn-instance vpna</w:t>
      </w:r>
    </w:p>
    <w:p w14:paraId="23469EE1" w14:textId="77777777" w:rsidR="00CD07BC" w:rsidRPr="006346DD" w:rsidRDefault="00CD07BC"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6749E704" w14:textId="77777777" w:rsidR="00CD07BC" w:rsidRPr="006346DD" w:rsidRDefault="00CD07BC" w:rsidP="00FA3D9A">
      <w:pPr>
        <w:pStyle w:val="2f2"/>
        <w:rPr>
          <w:rFonts w:cs="Huawei Sans"/>
        </w:rPr>
      </w:pPr>
      <w:r w:rsidRPr="006346DD">
        <w:rPr>
          <w:rFonts w:cs="Huawei Sans"/>
        </w:rPr>
        <w:t>------------------------------------------------------------------------------</w:t>
      </w:r>
    </w:p>
    <w:p w14:paraId="19307705" w14:textId="77777777" w:rsidR="00CD07BC" w:rsidRPr="006346DD" w:rsidRDefault="00CD07BC"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7352CA3D" w14:textId="77777777" w:rsidR="00CD07BC" w:rsidRPr="006346DD" w:rsidRDefault="00CD07BC"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A2574AE" w14:textId="77777777" w:rsidR="00CD07BC" w:rsidRPr="006346DD" w:rsidRDefault="00CD07BC" w:rsidP="00FA3D9A">
      <w:pPr>
        <w:pStyle w:val="2f2"/>
        <w:rPr>
          <w:rFonts w:cs="Huawei Sans"/>
        </w:rPr>
      </w:pPr>
    </w:p>
    <w:p w14:paraId="19FA0E0E" w14:textId="77777777" w:rsidR="00CD07BC" w:rsidRPr="006346DD" w:rsidRDefault="00CD07BC" w:rsidP="00FA3D9A">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28F9F692" w14:textId="77777777" w:rsidR="00CD07BC" w:rsidRPr="006346DD" w:rsidRDefault="00CD07BC" w:rsidP="00FA3D9A">
      <w:pPr>
        <w:pStyle w:val="2f2"/>
        <w:rPr>
          <w:rFonts w:cs="Huawei Sans"/>
        </w:rPr>
      </w:pPr>
    </w:p>
    <w:p w14:paraId="1874FD75" w14:textId="77777777" w:rsidR="00CD07BC" w:rsidRPr="006346DD" w:rsidRDefault="00CD07BC"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5B2C30BE" w14:textId="77777777" w:rsidR="00CD07BC" w:rsidRPr="006346DD" w:rsidRDefault="00CD07BC"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Tunnel10</w:t>
      </w:r>
    </w:p>
    <w:p w14:paraId="4956CE8D" w14:textId="77777777" w:rsidR="00CD07BC" w:rsidRPr="006346DD" w:rsidRDefault="00CD07BC"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223ED5C9" w14:textId="77777777" w:rsidR="005921CA" w:rsidRPr="006346DD" w:rsidRDefault="00CD07BC" w:rsidP="00FA3D9A">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F9C3C56" w14:textId="77777777" w:rsidR="00173294" w:rsidRPr="006346DD" w:rsidRDefault="00173294" w:rsidP="00C67429">
      <w:pPr>
        <w:pStyle w:val="1f0"/>
        <w:rPr>
          <w:rFonts w:cs="Huawei Sans"/>
        </w:rPr>
      </w:pPr>
    </w:p>
    <w:p w14:paraId="07C3918D" w14:textId="77777777" w:rsidR="00CD07BC" w:rsidRPr="006346DD" w:rsidRDefault="005B2DAA" w:rsidP="00173294">
      <w:pPr>
        <w:pStyle w:val="2f2"/>
        <w:rPr>
          <w:rFonts w:cs="Huawei Sans"/>
        </w:rPr>
      </w:pPr>
      <w:r w:rsidRPr="006346DD">
        <w:rPr>
          <w:rFonts w:cs="Huawei Sans"/>
        </w:rPr>
        <w:t>[PE4]display ip</w:t>
      </w:r>
      <w:r w:rsidRPr="006346DD">
        <w:rPr>
          <w:rFonts w:cs="Huawei Sans"/>
        </w:rPr>
        <w:tab/>
        <w:t xml:space="preserve"> routing-table vpn-instance vpna</w:t>
      </w:r>
    </w:p>
    <w:p w14:paraId="74B38DAF" w14:textId="77777777" w:rsidR="00173294" w:rsidRPr="006346DD" w:rsidRDefault="00173294" w:rsidP="00173294">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274F6D02" w14:textId="77777777" w:rsidR="00173294" w:rsidRPr="006346DD" w:rsidRDefault="00173294" w:rsidP="00173294">
      <w:pPr>
        <w:pStyle w:val="2f2"/>
        <w:rPr>
          <w:rFonts w:cs="Huawei Sans"/>
        </w:rPr>
      </w:pPr>
      <w:r w:rsidRPr="006346DD">
        <w:rPr>
          <w:rFonts w:cs="Huawei Sans"/>
        </w:rPr>
        <w:t>------------------------------------------------------------------------------</w:t>
      </w:r>
    </w:p>
    <w:p w14:paraId="2D15B813" w14:textId="77777777" w:rsidR="00173294" w:rsidRPr="006346DD" w:rsidRDefault="00173294" w:rsidP="00173294">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35437C48" w14:textId="77777777" w:rsidR="00173294" w:rsidRPr="006346DD" w:rsidRDefault="00173294" w:rsidP="00173294">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903A5A7" w14:textId="77777777" w:rsidR="00173294" w:rsidRPr="006346DD" w:rsidRDefault="00173294" w:rsidP="00173294">
      <w:pPr>
        <w:pStyle w:val="2f2"/>
        <w:rPr>
          <w:rFonts w:cs="Huawei Sans"/>
        </w:rPr>
      </w:pPr>
    </w:p>
    <w:p w14:paraId="1BF6ED28" w14:textId="77777777" w:rsidR="00173294" w:rsidRPr="006346DD" w:rsidRDefault="00173294" w:rsidP="00173294">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6AF4EA2D" w14:textId="77777777" w:rsidR="00173294" w:rsidRPr="006346DD" w:rsidRDefault="00173294" w:rsidP="00173294">
      <w:pPr>
        <w:pStyle w:val="2f2"/>
        <w:rPr>
          <w:rFonts w:cs="Huawei Sans"/>
        </w:rPr>
      </w:pPr>
    </w:p>
    <w:p w14:paraId="50C8A799" w14:textId="77777777" w:rsidR="00173294" w:rsidRPr="006346DD" w:rsidRDefault="00173294" w:rsidP="00173294">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10.2.2.2/32</w:t>
      </w:r>
      <w:r w:rsidRPr="006346DD">
        <w:rPr>
          <w:rFonts w:cs="Huawei Sans"/>
          <w:color w:val="C7000B"/>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Tunnel10</w:t>
      </w:r>
    </w:p>
    <w:p w14:paraId="3CD27E1C" w14:textId="77777777" w:rsidR="00173294" w:rsidRPr="006346DD" w:rsidRDefault="00173294" w:rsidP="00173294">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723CD6BB" w14:textId="77777777" w:rsidR="00173294" w:rsidRPr="00233CD3" w:rsidRDefault="00173294" w:rsidP="00233CD3">
      <w:pPr>
        <w:pStyle w:val="2f2"/>
      </w:pPr>
      <w:r w:rsidRPr="00233CD3">
        <w:tab/>
      </w:r>
      <w:r w:rsidRPr="00233CD3">
        <w:tab/>
      </w:r>
      <w:r w:rsidRPr="00233CD3">
        <w:tab/>
      </w:r>
      <w:r w:rsidRPr="00233CD3">
        <w:tab/>
      </w:r>
      <w:r w:rsidRPr="00233CD3">
        <w:tab/>
      </w:r>
      <w:r w:rsidRPr="00233CD3">
        <w:tab/>
        <w:t>127.0.0.0/8</w:t>
      </w:r>
      <w:r w:rsidRPr="00233CD3">
        <w:tab/>
      </w:r>
      <w:r w:rsidRPr="00233CD3">
        <w:tab/>
      </w:r>
      <w:r w:rsidRPr="00233CD3">
        <w:tab/>
      </w:r>
      <w:r w:rsidRPr="00233CD3">
        <w:tab/>
      </w:r>
      <w:r w:rsidRPr="00233CD3">
        <w:tab/>
        <w:t>Direct</w:t>
      </w:r>
      <w:r w:rsidRPr="00233CD3">
        <w:tab/>
      </w:r>
      <w:r w:rsidRPr="00233CD3">
        <w:tab/>
        <w:t>0</w:t>
      </w:r>
      <w:r w:rsidRPr="00233CD3">
        <w:tab/>
      </w:r>
      <w:r w:rsidRPr="00233CD3">
        <w:tab/>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w:t>
      </w:r>
      <w:r w:rsidRPr="00233CD3">
        <w:tab/>
      </w:r>
      <w:r w:rsidRPr="00233CD3">
        <w:tab/>
      </w:r>
      <w:r w:rsidRPr="00233CD3">
        <w:tab/>
        <w:t>127.0.0.1</w:t>
      </w:r>
      <w:r w:rsidRPr="00233CD3">
        <w:tab/>
      </w:r>
      <w:r w:rsidRPr="00233CD3">
        <w:tab/>
      </w:r>
      <w:r w:rsidRPr="00233CD3">
        <w:tab/>
      </w:r>
      <w:r w:rsidRPr="00233CD3">
        <w:tab/>
      </w:r>
      <w:r w:rsidRPr="00233CD3">
        <w:tab/>
      </w:r>
      <w:r w:rsidRPr="00233CD3">
        <w:tab/>
      </w:r>
      <w:r w:rsidRPr="00233CD3">
        <w:tab/>
        <w:t>InLoopBack0</w:t>
      </w:r>
    </w:p>
    <w:p w14:paraId="2306A69E" w14:textId="77777777" w:rsidR="00173294" w:rsidRPr="00233CD3" w:rsidRDefault="00173294" w:rsidP="00233CD3">
      <w:pPr>
        <w:pStyle w:val="2f2"/>
      </w:pPr>
      <w:r w:rsidRPr="00233CD3">
        <w:lastRenderedPageBreak/>
        <w:t>255.255.255.255/32</w:t>
      </w:r>
      <w:r w:rsidRPr="00233CD3">
        <w:tab/>
      </w:r>
      <w:r w:rsidRPr="00233CD3">
        <w:tab/>
        <w:t>Direct</w:t>
      </w:r>
      <w:r w:rsidRPr="00233CD3">
        <w:tab/>
      </w:r>
      <w:r w:rsidRPr="00233CD3">
        <w:tab/>
        <w:t>0</w:t>
      </w:r>
      <w:r w:rsidRPr="00233CD3">
        <w:tab/>
      </w:r>
      <w:r w:rsidRPr="00233CD3">
        <w:tab/>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w:t>
      </w:r>
      <w:r w:rsidRPr="00233CD3">
        <w:tab/>
      </w:r>
      <w:r w:rsidRPr="00233CD3">
        <w:tab/>
      </w:r>
      <w:r w:rsidRPr="00233CD3">
        <w:tab/>
        <w:t>127.0.0.1</w:t>
      </w:r>
      <w:r w:rsidRPr="00233CD3">
        <w:tab/>
      </w:r>
      <w:r w:rsidRPr="00233CD3">
        <w:tab/>
      </w:r>
      <w:r w:rsidRPr="00233CD3">
        <w:tab/>
      </w:r>
      <w:r w:rsidRPr="00233CD3">
        <w:tab/>
      </w:r>
      <w:r w:rsidRPr="00233CD3">
        <w:tab/>
      </w:r>
      <w:r w:rsidRPr="00233CD3">
        <w:tab/>
      </w:r>
      <w:r w:rsidRPr="00233CD3">
        <w:tab/>
        <w:t>InLoopBack0</w:t>
      </w:r>
    </w:p>
    <w:p w14:paraId="5132B76A" w14:textId="04B80801" w:rsidR="005921CA" w:rsidRPr="006346DD" w:rsidRDefault="0050433F" w:rsidP="00C67429">
      <w:pPr>
        <w:pStyle w:val="1f0"/>
        <w:rPr>
          <w:rFonts w:cs="Huawei Sans"/>
        </w:rPr>
      </w:pPr>
      <w:r>
        <w:t>The routes from PE2 and PE4 to the network segment of the remote CE have recursed to SR-MPLS TE tunnels.</w:t>
      </w:r>
    </w:p>
    <w:p w14:paraId="76366248" w14:textId="77777777" w:rsidR="005921CA" w:rsidRPr="006346DD" w:rsidRDefault="005921CA" w:rsidP="005921CA">
      <w:pPr>
        <w:pStyle w:val="30"/>
        <w:rPr>
          <w:rFonts w:cs="Huawei Sans"/>
        </w:rPr>
      </w:pPr>
      <w:r w:rsidRPr="006346DD">
        <w:rPr>
          <w:rFonts w:cs="Huawei Sans"/>
        </w:rPr>
        <w:t>Verify connectivity and check labels.</w:t>
      </w:r>
    </w:p>
    <w:p w14:paraId="16EBC26D" w14:textId="77777777" w:rsidR="0050433F" w:rsidRDefault="0050433F" w:rsidP="0050433F">
      <w:pPr>
        <w:pStyle w:val="1f0"/>
      </w:pPr>
      <w:r>
        <w:t>Verify connectivity between the Loopback1 interfaces used by PE2 and PE4 to simulate CEs, and capture packet headers to check SR-MPLS labels.</w:t>
      </w:r>
    </w:p>
    <w:p w14:paraId="3B83E575" w14:textId="1082036B" w:rsidR="005921CA" w:rsidRPr="006346DD" w:rsidRDefault="0050433F" w:rsidP="0050433F">
      <w:pPr>
        <w:pStyle w:val="1f0"/>
        <w:rPr>
          <w:rFonts w:cs="Huawei Sans"/>
        </w:rPr>
      </w:pPr>
      <w:r>
        <w:t># On PE2, check the connectivity between Loopback1 on PE2 and Loopback1 on PE4.</w:t>
      </w:r>
    </w:p>
    <w:p w14:paraId="4E068182" w14:textId="77777777" w:rsidR="00173294" w:rsidRPr="006346DD" w:rsidRDefault="00173294" w:rsidP="00FA3D9A">
      <w:pPr>
        <w:pStyle w:val="2f2"/>
        <w:rPr>
          <w:rFonts w:cs="Huawei Sans"/>
        </w:rPr>
      </w:pPr>
      <w:r w:rsidRPr="006346DD">
        <w:rPr>
          <w:rFonts w:cs="Huawei Sans"/>
        </w:rPr>
        <w:t>[PE2]ping -vpn-instance vpna -a 10.2.2.2 10.4.4.4</w:t>
      </w:r>
    </w:p>
    <w:p w14:paraId="6AA3476B" w14:textId="77777777" w:rsidR="00173294" w:rsidRPr="006346DD" w:rsidRDefault="00173294" w:rsidP="00FA3D9A">
      <w:pPr>
        <w:pStyle w:val="2f2"/>
        <w:rPr>
          <w:rFonts w:cs="Huawei Sans"/>
        </w:rPr>
      </w:pPr>
      <w:r w:rsidRPr="006346DD">
        <w:rPr>
          <w:rFonts w:cs="Huawei Sans"/>
        </w:rPr>
        <w:t xml:space="preserve">  PING 10.4.4.4: 56  data bytes, press CTRL_C to break</w:t>
      </w:r>
    </w:p>
    <w:p w14:paraId="14F7C2FE" w14:textId="77777777" w:rsidR="00173294" w:rsidRPr="006346DD" w:rsidRDefault="00173294" w:rsidP="00FA3D9A">
      <w:pPr>
        <w:pStyle w:val="2f2"/>
        <w:rPr>
          <w:rFonts w:cs="Huawei Sans"/>
        </w:rPr>
      </w:pPr>
      <w:r w:rsidRPr="006346DD">
        <w:rPr>
          <w:rFonts w:cs="Huawei Sans"/>
        </w:rPr>
        <w:t xml:space="preserve">    Reply from 10.4.4.4: bytes=56 Sequence=1 ttl=254 time=1 ms</w:t>
      </w:r>
    </w:p>
    <w:p w14:paraId="00004C11" w14:textId="77777777" w:rsidR="00173294" w:rsidRPr="006346DD" w:rsidRDefault="00173294" w:rsidP="00FA3D9A">
      <w:pPr>
        <w:pStyle w:val="2f2"/>
        <w:rPr>
          <w:rFonts w:cs="Huawei Sans"/>
        </w:rPr>
      </w:pPr>
      <w:r w:rsidRPr="006346DD">
        <w:rPr>
          <w:rFonts w:cs="Huawei Sans"/>
        </w:rPr>
        <w:t xml:space="preserve">    Reply from 10.4.4.4: bytes=56 Sequence=2 ttl=254 time=1 ms</w:t>
      </w:r>
    </w:p>
    <w:p w14:paraId="2672C7B9" w14:textId="77777777" w:rsidR="00173294" w:rsidRPr="006346DD" w:rsidRDefault="00173294" w:rsidP="00FA3D9A">
      <w:pPr>
        <w:pStyle w:val="2f2"/>
        <w:rPr>
          <w:rFonts w:cs="Huawei Sans"/>
        </w:rPr>
      </w:pPr>
      <w:r w:rsidRPr="006346DD">
        <w:rPr>
          <w:rFonts w:cs="Huawei Sans"/>
        </w:rPr>
        <w:t xml:space="preserve">    Reply from 10.4.4.4: bytes=56 Sequence=3 ttl=254 time=1 ms</w:t>
      </w:r>
    </w:p>
    <w:p w14:paraId="1C64C9BF" w14:textId="77777777" w:rsidR="00173294" w:rsidRPr="006346DD" w:rsidRDefault="00173294" w:rsidP="00FA3D9A">
      <w:pPr>
        <w:pStyle w:val="2f2"/>
        <w:rPr>
          <w:rFonts w:cs="Huawei Sans"/>
        </w:rPr>
      </w:pPr>
      <w:r w:rsidRPr="006346DD">
        <w:rPr>
          <w:rFonts w:cs="Huawei Sans"/>
        </w:rPr>
        <w:t xml:space="preserve">    Reply from 10.4.4.4: bytes=56 Sequence=4 ttl=254 time=1 ms</w:t>
      </w:r>
    </w:p>
    <w:p w14:paraId="619C54DD" w14:textId="77777777" w:rsidR="00173294" w:rsidRPr="006346DD" w:rsidRDefault="00173294" w:rsidP="00FA3D9A">
      <w:pPr>
        <w:pStyle w:val="2f2"/>
        <w:rPr>
          <w:rFonts w:cs="Huawei Sans"/>
        </w:rPr>
      </w:pPr>
      <w:r w:rsidRPr="006346DD">
        <w:rPr>
          <w:rFonts w:cs="Huawei Sans"/>
        </w:rPr>
        <w:t xml:space="preserve">    Reply from 10.4.4.4: bytes=56 Sequence=5 ttl=254 time=1 ms</w:t>
      </w:r>
    </w:p>
    <w:p w14:paraId="45709021" w14:textId="77777777" w:rsidR="00173294" w:rsidRPr="006346DD" w:rsidRDefault="00173294" w:rsidP="00FA3D9A">
      <w:pPr>
        <w:pStyle w:val="2f2"/>
        <w:rPr>
          <w:rFonts w:cs="Huawei Sans"/>
        </w:rPr>
      </w:pPr>
    </w:p>
    <w:p w14:paraId="0A5626C5" w14:textId="77777777" w:rsidR="00173294" w:rsidRPr="006346DD" w:rsidRDefault="00173294" w:rsidP="00FA3D9A">
      <w:pPr>
        <w:pStyle w:val="2f2"/>
        <w:rPr>
          <w:rFonts w:cs="Huawei Sans"/>
        </w:rPr>
      </w:pPr>
      <w:r w:rsidRPr="006346DD">
        <w:rPr>
          <w:rFonts w:cs="Huawei Sans"/>
        </w:rPr>
        <w:t xml:space="preserve">  --- 10.4.4.4 ping statistics ---</w:t>
      </w:r>
    </w:p>
    <w:p w14:paraId="261A12CF" w14:textId="77777777" w:rsidR="00173294" w:rsidRPr="006346DD" w:rsidRDefault="00173294" w:rsidP="00FA3D9A">
      <w:pPr>
        <w:pStyle w:val="2f2"/>
        <w:rPr>
          <w:rFonts w:cs="Huawei Sans"/>
        </w:rPr>
      </w:pPr>
      <w:r w:rsidRPr="006346DD">
        <w:rPr>
          <w:rFonts w:cs="Huawei Sans"/>
        </w:rPr>
        <w:t xml:space="preserve">    5 packet(s) transmitted</w:t>
      </w:r>
    </w:p>
    <w:p w14:paraId="51504E5D" w14:textId="77777777" w:rsidR="00173294" w:rsidRPr="006346DD" w:rsidRDefault="00173294" w:rsidP="00FA3D9A">
      <w:pPr>
        <w:pStyle w:val="2f2"/>
        <w:rPr>
          <w:rFonts w:cs="Huawei Sans"/>
        </w:rPr>
      </w:pPr>
      <w:r w:rsidRPr="006346DD">
        <w:rPr>
          <w:rFonts w:cs="Huawei Sans"/>
        </w:rPr>
        <w:t xml:space="preserve">    5 packet(s) received</w:t>
      </w:r>
    </w:p>
    <w:p w14:paraId="10DB2459" w14:textId="77777777" w:rsidR="00173294" w:rsidRPr="006346DD" w:rsidRDefault="00173294" w:rsidP="00FA3D9A">
      <w:pPr>
        <w:pStyle w:val="2f2"/>
        <w:rPr>
          <w:rFonts w:cs="Huawei Sans"/>
        </w:rPr>
      </w:pPr>
      <w:r w:rsidRPr="006346DD">
        <w:rPr>
          <w:rFonts w:cs="Huawei Sans"/>
        </w:rPr>
        <w:t xml:space="preserve">    0.00% packet loss</w:t>
      </w:r>
    </w:p>
    <w:p w14:paraId="420E26A6" w14:textId="77777777" w:rsidR="00173294" w:rsidRPr="006346DD" w:rsidRDefault="00173294" w:rsidP="00FA3D9A">
      <w:pPr>
        <w:pStyle w:val="2f2"/>
        <w:rPr>
          <w:rFonts w:cs="Huawei Sans"/>
        </w:rPr>
      </w:pPr>
      <w:r w:rsidRPr="006346DD">
        <w:rPr>
          <w:rFonts w:cs="Huawei Sans"/>
        </w:rPr>
        <w:t>round-trip min/avg/max = 1/1/1 ms</w:t>
      </w:r>
    </w:p>
    <w:p w14:paraId="33ED909D" w14:textId="77777777" w:rsidR="005921CA" w:rsidRPr="006346DD" w:rsidRDefault="005921CA" w:rsidP="00C67429">
      <w:pPr>
        <w:pStyle w:val="1f0"/>
        <w:rPr>
          <w:rFonts w:cs="Huawei Sans"/>
        </w:rPr>
      </w:pPr>
      <w:r w:rsidRPr="006346DD">
        <w:rPr>
          <w:rFonts w:cs="Huawei Sans"/>
        </w:rPr>
        <w:t>The connectivity is normal.</w:t>
      </w:r>
    </w:p>
    <w:p w14:paraId="72878091" w14:textId="77777777" w:rsidR="005921CA" w:rsidRPr="006346DD" w:rsidRDefault="005921CA" w:rsidP="00C67429">
      <w:pPr>
        <w:pStyle w:val="1f0"/>
        <w:rPr>
          <w:rFonts w:cs="Huawei Sans"/>
        </w:rPr>
      </w:pPr>
      <w:r w:rsidRPr="006346DD">
        <w:rPr>
          <w:rFonts w:cs="Huawei Sans"/>
        </w:rPr>
        <w:t>#On PE2, check the label of the EVPN route 10.4.4.4.</w:t>
      </w:r>
    </w:p>
    <w:p w14:paraId="535C333C" w14:textId="77777777" w:rsidR="005921CA" w:rsidRPr="006346DD" w:rsidRDefault="00173294" w:rsidP="005921CA">
      <w:pPr>
        <w:pStyle w:val="2f2"/>
        <w:rPr>
          <w:rFonts w:cs="Huawei Sans"/>
        </w:rPr>
      </w:pPr>
      <w:r w:rsidRPr="006346DD">
        <w:rPr>
          <w:rFonts w:cs="Huawei Sans"/>
        </w:rPr>
        <w:t xml:space="preserve">[PE2]display bgp evpn all routing-table prefix-route 0:10.4.4.4:32 </w:t>
      </w:r>
    </w:p>
    <w:p w14:paraId="132668AE" w14:textId="77777777" w:rsidR="00173294" w:rsidRPr="006346DD" w:rsidRDefault="00173294" w:rsidP="00173294">
      <w:pPr>
        <w:pStyle w:val="2f2"/>
        <w:rPr>
          <w:rFonts w:cs="Huawei Sans"/>
        </w:rPr>
      </w:pPr>
      <w:r w:rsidRPr="006346DD">
        <w:rPr>
          <w:rFonts w:cs="Huawei Sans"/>
        </w:rPr>
        <w:t xml:space="preserve"> BGP local router ID : 1.0.0.2</w:t>
      </w:r>
    </w:p>
    <w:p w14:paraId="438A938F" w14:textId="77777777" w:rsidR="00173294" w:rsidRPr="006346DD" w:rsidRDefault="00173294" w:rsidP="00173294">
      <w:pPr>
        <w:pStyle w:val="2f2"/>
        <w:rPr>
          <w:rFonts w:cs="Huawei Sans"/>
        </w:rPr>
      </w:pPr>
      <w:r w:rsidRPr="006346DD">
        <w:rPr>
          <w:rFonts w:cs="Huawei Sans"/>
        </w:rPr>
        <w:t xml:space="preserve"> Local AS number : 65001</w:t>
      </w:r>
    </w:p>
    <w:p w14:paraId="364B9F34" w14:textId="77777777" w:rsidR="00173294" w:rsidRPr="006346DD" w:rsidRDefault="00173294" w:rsidP="00173294">
      <w:pPr>
        <w:pStyle w:val="2f2"/>
        <w:rPr>
          <w:rFonts w:cs="Huawei Sans"/>
        </w:rPr>
      </w:pPr>
      <w:r w:rsidRPr="006346DD">
        <w:rPr>
          <w:rFonts w:cs="Huawei Sans"/>
        </w:rPr>
        <w:t xml:space="preserve"> Total routes of Route Distinguisher(100:40): 1</w:t>
      </w:r>
    </w:p>
    <w:p w14:paraId="0E2767F5" w14:textId="77777777" w:rsidR="00173294" w:rsidRPr="006346DD" w:rsidRDefault="00173294" w:rsidP="00173294">
      <w:pPr>
        <w:pStyle w:val="2f2"/>
        <w:rPr>
          <w:rFonts w:cs="Huawei Sans"/>
        </w:rPr>
      </w:pPr>
      <w:r w:rsidRPr="006346DD">
        <w:rPr>
          <w:rFonts w:cs="Huawei Sans"/>
        </w:rPr>
        <w:t xml:space="preserve"> BGP routing table entry information of 0:10.4.4.4:32:</w:t>
      </w:r>
    </w:p>
    <w:p w14:paraId="18CBE238" w14:textId="77777777" w:rsidR="00173294" w:rsidRPr="006346DD" w:rsidRDefault="00173294" w:rsidP="00173294">
      <w:pPr>
        <w:pStyle w:val="2f2"/>
        <w:rPr>
          <w:rFonts w:cs="Huawei Sans"/>
        </w:rPr>
      </w:pPr>
      <w:r w:rsidRPr="006346DD">
        <w:rPr>
          <w:rFonts w:cs="Huawei Sans"/>
        </w:rPr>
        <w:t xml:space="preserve"> Label information (Received/Applied): </w:t>
      </w:r>
      <w:r w:rsidRPr="006346DD">
        <w:rPr>
          <w:rFonts w:cs="Huawei Sans"/>
          <w:color w:val="C7000B"/>
        </w:rPr>
        <w:t>48156</w:t>
      </w:r>
      <w:r w:rsidRPr="006346DD">
        <w:rPr>
          <w:rFonts w:cs="Huawei Sans"/>
        </w:rPr>
        <w:t>/NULL</w:t>
      </w:r>
    </w:p>
    <w:p w14:paraId="60B24B5E" w14:textId="77777777" w:rsidR="00173294" w:rsidRPr="006346DD" w:rsidRDefault="00173294" w:rsidP="00173294">
      <w:pPr>
        <w:pStyle w:val="2f2"/>
        <w:rPr>
          <w:rFonts w:cs="Huawei Sans"/>
        </w:rPr>
      </w:pPr>
      <w:r w:rsidRPr="006346DD">
        <w:rPr>
          <w:rFonts w:cs="Huawei Sans"/>
        </w:rPr>
        <w:t xml:space="preserve"> From: 1.0.0.6 (1.0.0.6) </w:t>
      </w:r>
    </w:p>
    <w:p w14:paraId="33024ADD" w14:textId="77777777" w:rsidR="00173294" w:rsidRPr="006346DD" w:rsidRDefault="00173294" w:rsidP="00173294">
      <w:pPr>
        <w:pStyle w:val="2f2"/>
        <w:rPr>
          <w:rFonts w:cs="Huawei Sans"/>
        </w:rPr>
      </w:pPr>
      <w:r w:rsidRPr="006346DD">
        <w:rPr>
          <w:rFonts w:cs="Huawei Sans"/>
        </w:rPr>
        <w:t xml:space="preserve"> Route Duration: 0d00h13m59s</w:t>
      </w:r>
    </w:p>
    <w:p w14:paraId="79FEC178" w14:textId="77777777" w:rsidR="00173294" w:rsidRPr="006346DD" w:rsidRDefault="00173294" w:rsidP="00173294">
      <w:pPr>
        <w:pStyle w:val="2f2"/>
        <w:rPr>
          <w:rFonts w:cs="Huawei Sans"/>
        </w:rPr>
      </w:pPr>
      <w:r w:rsidRPr="006346DD">
        <w:rPr>
          <w:rFonts w:cs="Huawei Sans"/>
        </w:rPr>
        <w:t xml:space="preserve"> Relay IP Nexthop: 10.0.0.21</w:t>
      </w:r>
    </w:p>
    <w:p w14:paraId="3D5119D8" w14:textId="77777777" w:rsidR="00173294" w:rsidRPr="006346DD" w:rsidRDefault="00173294" w:rsidP="00173294">
      <w:pPr>
        <w:pStyle w:val="2f2"/>
        <w:rPr>
          <w:rFonts w:cs="Huawei Sans"/>
        </w:rPr>
      </w:pPr>
      <w:r w:rsidRPr="006346DD">
        <w:rPr>
          <w:rFonts w:cs="Huawei Sans"/>
        </w:rPr>
        <w:t xml:space="preserve"> Relay IP Out-Interface: GigabitEthernet0/3/1</w:t>
      </w:r>
    </w:p>
    <w:p w14:paraId="6B595A0B" w14:textId="77777777" w:rsidR="00173294" w:rsidRPr="006346DD" w:rsidRDefault="00173294" w:rsidP="00173294">
      <w:pPr>
        <w:pStyle w:val="2f2"/>
        <w:rPr>
          <w:rFonts w:cs="Huawei Sans"/>
        </w:rPr>
      </w:pPr>
      <w:r w:rsidRPr="006346DD">
        <w:rPr>
          <w:rFonts w:cs="Huawei Sans"/>
        </w:rPr>
        <w:t xml:space="preserve"> Relay Tunnel Out-Interface: GigabitEthernet0/3/1</w:t>
      </w:r>
    </w:p>
    <w:p w14:paraId="5DE04B62" w14:textId="77777777" w:rsidR="00173294" w:rsidRPr="006346DD" w:rsidRDefault="00173294" w:rsidP="00173294">
      <w:pPr>
        <w:pStyle w:val="2f2"/>
        <w:rPr>
          <w:rFonts w:cs="Huawei Sans"/>
        </w:rPr>
      </w:pPr>
      <w:r w:rsidRPr="006346DD">
        <w:rPr>
          <w:rFonts w:cs="Huawei Sans"/>
        </w:rPr>
        <w:t xml:space="preserve"> Original nexthop: 1.0.0.4</w:t>
      </w:r>
    </w:p>
    <w:p w14:paraId="00B8E451" w14:textId="77777777" w:rsidR="00173294" w:rsidRPr="006346DD" w:rsidRDefault="00173294" w:rsidP="00173294">
      <w:pPr>
        <w:pStyle w:val="2f2"/>
        <w:rPr>
          <w:rFonts w:cs="Huawei Sans"/>
        </w:rPr>
      </w:pPr>
      <w:r w:rsidRPr="006346DD">
        <w:rPr>
          <w:rFonts w:cs="Huawei Sans"/>
        </w:rPr>
        <w:t xml:space="preserve"> Qos information : 0x0</w:t>
      </w:r>
    </w:p>
    <w:p w14:paraId="501BB89D" w14:textId="77777777" w:rsidR="00173294" w:rsidRPr="006346DD" w:rsidRDefault="00173294" w:rsidP="00173294">
      <w:pPr>
        <w:pStyle w:val="2f2"/>
        <w:rPr>
          <w:rFonts w:cs="Huawei Sans"/>
        </w:rPr>
      </w:pPr>
      <w:r w:rsidRPr="006346DD">
        <w:rPr>
          <w:rFonts w:cs="Huawei Sans"/>
        </w:rPr>
        <w:t xml:space="preserve"> Ext-Community: RT &lt;100 : 1020&gt;</w:t>
      </w:r>
    </w:p>
    <w:p w14:paraId="528639EC" w14:textId="77777777" w:rsidR="00173294" w:rsidRPr="006346DD" w:rsidRDefault="00173294" w:rsidP="00173294">
      <w:pPr>
        <w:pStyle w:val="2f2"/>
        <w:rPr>
          <w:rFonts w:cs="Huawei Sans"/>
        </w:rPr>
      </w:pPr>
      <w:r w:rsidRPr="006346DD">
        <w:rPr>
          <w:rFonts w:cs="Huawei Sans"/>
        </w:rPr>
        <w:t xml:space="preserve"> AS-path Nil, origin incomplete, MED 0, localpref 100, pref-val 0, valid, internal, best, select, pre 255, IGP cost 20</w:t>
      </w:r>
    </w:p>
    <w:p w14:paraId="026904B4" w14:textId="77777777" w:rsidR="00173294" w:rsidRPr="006346DD" w:rsidRDefault="00173294" w:rsidP="00173294">
      <w:pPr>
        <w:pStyle w:val="2f2"/>
        <w:rPr>
          <w:rFonts w:cs="Huawei Sans"/>
        </w:rPr>
      </w:pPr>
      <w:r w:rsidRPr="006346DD">
        <w:rPr>
          <w:rFonts w:cs="Huawei Sans"/>
        </w:rPr>
        <w:t xml:space="preserve"> Originator: 1.0.0.4</w:t>
      </w:r>
    </w:p>
    <w:p w14:paraId="11E62B6F" w14:textId="77777777" w:rsidR="00173294" w:rsidRPr="006346DD" w:rsidRDefault="00173294" w:rsidP="00173294">
      <w:pPr>
        <w:pStyle w:val="2f2"/>
        <w:rPr>
          <w:rFonts w:cs="Huawei Sans"/>
        </w:rPr>
      </w:pPr>
      <w:r w:rsidRPr="006346DD">
        <w:rPr>
          <w:rFonts w:cs="Huawei Sans"/>
        </w:rPr>
        <w:t xml:space="preserve"> Cluster list: 1.0.0.6</w:t>
      </w:r>
    </w:p>
    <w:p w14:paraId="461D0416" w14:textId="77777777" w:rsidR="00173294" w:rsidRPr="006346DD" w:rsidRDefault="00173294" w:rsidP="00173294">
      <w:pPr>
        <w:pStyle w:val="2f2"/>
        <w:rPr>
          <w:rFonts w:cs="Huawei Sans"/>
        </w:rPr>
      </w:pPr>
      <w:r w:rsidRPr="006346DD">
        <w:rPr>
          <w:rFonts w:cs="Huawei Sans"/>
        </w:rPr>
        <w:t xml:space="preserve"> Route Type: 5 (Ip Prefix Route)</w:t>
      </w:r>
    </w:p>
    <w:p w14:paraId="6232AAC3" w14:textId="77777777" w:rsidR="00173294" w:rsidRPr="006346DD" w:rsidRDefault="00173294" w:rsidP="00173294">
      <w:pPr>
        <w:pStyle w:val="2f2"/>
        <w:rPr>
          <w:rFonts w:cs="Huawei Sans"/>
        </w:rPr>
      </w:pPr>
      <w:r w:rsidRPr="006346DD">
        <w:rPr>
          <w:rFonts w:cs="Huawei Sans"/>
        </w:rPr>
        <w:t xml:space="preserve"> Ethernet Tag ID: 0, IP Prefix/Len: 10.4.4.4/32, ESI: 0000.0000.0000.0000.0000, GW IP Address: 0.0.0.0</w:t>
      </w:r>
    </w:p>
    <w:p w14:paraId="4CCDF4D3" w14:textId="77777777" w:rsidR="00173294" w:rsidRPr="006346DD" w:rsidRDefault="00173294" w:rsidP="00173294">
      <w:pPr>
        <w:pStyle w:val="2f2"/>
        <w:rPr>
          <w:rFonts w:cs="Huawei Sans"/>
        </w:rPr>
      </w:pPr>
      <w:r w:rsidRPr="006346DD">
        <w:rPr>
          <w:rFonts w:cs="Huawei Sans"/>
        </w:rPr>
        <w:t xml:space="preserve"> Not advertised to any peer yet</w:t>
      </w:r>
    </w:p>
    <w:p w14:paraId="1B24E651" w14:textId="77777777" w:rsidR="0050433F" w:rsidRDefault="0050433F" w:rsidP="0050433F">
      <w:pPr>
        <w:pStyle w:val="1f0"/>
      </w:pPr>
      <w:r>
        <w:t>PE4 allocates label 48156 to route 10.4.4.4. This label is the inner label (VPN label) carried in packets destined for 10.4.4.4.</w:t>
      </w:r>
    </w:p>
    <w:p w14:paraId="71A46978" w14:textId="77777777" w:rsidR="0050433F" w:rsidRDefault="0050433F" w:rsidP="0050433F">
      <w:pPr>
        <w:pStyle w:val="1f0"/>
      </w:pPr>
      <w:r>
        <w:lastRenderedPageBreak/>
        <w:t>The outer labels are used to strictly specify an explicit path. The labels of the outermost and second outermost layers are 16006 and 321537, respectively. In other words, when PE2 sends a packet to Loopback1 on PE4, the labels encapsulated into the packet are 48156, 321537, and 16006 from the innermost layer to the outermost layer.</w:t>
      </w:r>
    </w:p>
    <w:p w14:paraId="7D39DC20" w14:textId="00868CA8" w:rsidR="005921CA" w:rsidRPr="006346DD" w:rsidRDefault="0050433F" w:rsidP="0050433F">
      <w:pPr>
        <w:pStyle w:val="1f0"/>
        <w:rPr>
          <w:rFonts w:cs="Huawei Sans"/>
        </w:rPr>
      </w:pPr>
      <w:r>
        <w:t># Create ACL 10000 on P2 to match packets from 10.2.2.2 to 10.4.4.4.</w:t>
      </w:r>
    </w:p>
    <w:p w14:paraId="2FBEA0D3" w14:textId="77777777" w:rsidR="005921CA" w:rsidRPr="006346DD" w:rsidRDefault="005921CA" w:rsidP="005921CA">
      <w:pPr>
        <w:pStyle w:val="2f2"/>
        <w:rPr>
          <w:rFonts w:cs="Huawei Sans"/>
        </w:rPr>
      </w:pPr>
      <w:r w:rsidRPr="006346DD">
        <w:rPr>
          <w:rFonts w:cs="Huawei Sans"/>
        </w:rPr>
        <w:t>[P2]acl number 10000</w:t>
      </w:r>
    </w:p>
    <w:p w14:paraId="3F2C9964" w14:textId="77777777" w:rsidR="005921CA" w:rsidRPr="006346DD" w:rsidRDefault="005921CA" w:rsidP="005921CA">
      <w:pPr>
        <w:pStyle w:val="2f2"/>
        <w:rPr>
          <w:rFonts w:cs="Huawei Sans"/>
        </w:rPr>
      </w:pPr>
      <w:r w:rsidRPr="006346DD">
        <w:rPr>
          <w:rFonts w:cs="Huawei Sans"/>
        </w:rPr>
        <w:t>[P2-acl-mpls-10000] rule permit label 321537 48156</w:t>
      </w:r>
    </w:p>
    <w:p w14:paraId="0609DF01" w14:textId="3CA535FB" w:rsidR="0050433F" w:rsidRDefault="0050433F" w:rsidP="0050433F">
      <w:pPr>
        <w:pStyle w:val="1f0"/>
      </w:pPr>
      <w:r>
        <w:t>Note that the label sequence configured in the ACL is from the outermost layer to the innermost layer. In this case, when the packet reaches P2, the outermost label 16006 is already removed.</w:t>
      </w:r>
    </w:p>
    <w:p w14:paraId="289C687F" w14:textId="43BCCA2F" w:rsidR="005921CA" w:rsidRPr="006346DD" w:rsidRDefault="0050433F" w:rsidP="0050433F">
      <w:pPr>
        <w:pStyle w:val="1f0"/>
        <w:rPr>
          <w:rFonts w:cs="Huawei Sans"/>
        </w:rPr>
      </w:pPr>
      <w:r>
        <w:t xml:space="preserve"># Run the </w:t>
      </w:r>
      <w:r>
        <w:rPr>
          <w:b/>
          <w:bCs/>
        </w:rPr>
        <w:t>capture-packet</w:t>
      </w:r>
      <w:r>
        <w:t xml:space="preserve"> command on P2 to capture packet headers on GE0/3/0.</w:t>
      </w:r>
    </w:p>
    <w:p w14:paraId="136197FF" w14:textId="77777777" w:rsidR="005921CA" w:rsidRPr="006346DD" w:rsidRDefault="005921CA" w:rsidP="005921CA">
      <w:pPr>
        <w:pStyle w:val="2f2"/>
        <w:rPr>
          <w:rFonts w:cs="Huawei Sans"/>
        </w:rPr>
      </w:pPr>
      <w:r w:rsidRPr="006346DD">
        <w:rPr>
          <w:rFonts w:cs="Huawei Sans"/>
        </w:rPr>
        <w:t>[P2]capture-packet forwarding interface GigabitEthernet 0/3/0 inbound acl 10000 packet-num 5 packet-len 64 overwrite file SRMPLSTE.cap</w:t>
      </w:r>
    </w:p>
    <w:p w14:paraId="2210CC88" w14:textId="77777777" w:rsidR="005921CA" w:rsidRPr="006346DD" w:rsidRDefault="005921CA" w:rsidP="005921CA">
      <w:pPr>
        <w:pStyle w:val="2f2"/>
        <w:rPr>
          <w:rFonts w:cs="Huawei Sans"/>
        </w:rPr>
      </w:pPr>
      <w:r w:rsidRPr="006346DD">
        <w:rPr>
          <w:rFonts w:cs="Huawei Sans"/>
        </w:rPr>
        <w:t>Info: Capture-packet data will be saved to cfcard:/logfile/SRMPLSTE.cap.</w:t>
      </w:r>
    </w:p>
    <w:p w14:paraId="3D63ACD2" w14:textId="77777777" w:rsidR="005921CA" w:rsidRPr="006346DD" w:rsidRDefault="005921CA" w:rsidP="00C67429">
      <w:pPr>
        <w:pStyle w:val="1f0"/>
        <w:rPr>
          <w:rFonts w:cs="Huawei Sans"/>
        </w:rPr>
      </w:pPr>
      <w:r w:rsidRPr="006346DD">
        <w:rPr>
          <w:rFonts w:cs="Huawei Sans"/>
        </w:rPr>
        <w:t># On PE2, ping 10.4.4.4 from 10.2.2.2.</w:t>
      </w:r>
    </w:p>
    <w:p w14:paraId="33E9C13E" w14:textId="77777777" w:rsidR="00173294" w:rsidRPr="006346DD" w:rsidRDefault="00173294" w:rsidP="00FA3D9A">
      <w:pPr>
        <w:pStyle w:val="2f2"/>
        <w:rPr>
          <w:rFonts w:cs="Huawei Sans"/>
        </w:rPr>
      </w:pPr>
      <w:r w:rsidRPr="006346DD">
        <w:rPr>
          <w:rFonts w:cs="Huawei Sans"/>
        </w:rPr>
        <w:t xml:space="preserve">[PE2]ping -vpn-instance vpna -a 10.2.2.2 10.4.4.4 </w:t>
      </w:r>
    </w:p>
    <w:p w14:paraId="29A72FE8" w14:textId="77777777" w:rsidR="00173294" w:rsidRPr="006346DD" w:rsidRDefault="00173294" w:rsidP="00FA3D9A">
      <w:pPr>
        <w:pStyle w:val="2f2"/>
        <w:rPr>
          <w:rFonts w:cs="Huawei Sans"/>
        </w:rPr>
      </w:pPr>
      <w:r w:rsidRPr="006346DD">
        <w:rPr>
          <w:rFonts w:cs="Huawei Sans"/>
        </w:rPr>
        <w:t xml:space="preserve">  PING 10.4.4.4: 56  data bytes, press CTRL_C to break</w:t>
      </w:r>
    </w:p>
    <w:p w14:paraId="0DE59C98" w14:textId="77777777" w:rsidR="00173294" w:rsidRPr="006346DD" w:rsidRDefault="00173294" w:rsidP="00FA3D9A">
      <w:pPr>
        <w:pStyle w:val="2f2"/>
        <w:rPr>
          <w:rFonts w:cs="Huawei Sans"/>
        </w:rPr>
      </w:pPr>
      <w:r w:rsidRPr="006346DD">
        <w:rPr>
          <w:rFonts w:cs="Huawei Sans"/>
        </w:rPr>
        <w:t xml:space="preserve">    Reply from 10.4.4.4: bytes=56 Sequence=1 ttl=254 time=1 ms</w:t>
      </w:r>
    </w:p>
    <w:p w14:paraId="3CB5275F" w14:textId="77777777" w:rsidR="00173294" w:rsidRPr="006346DD" w:rsidRDefault="00173294" w:rsidP="00FA3D9A">
      <w:pPr>
        <w:pStyle w:val="2f2"/>
        <w:rPr>
          <w:rFonts w:cs="Huawei Sans"/>
        </w:rPr>
      </w:pPr>
      <w:r w:rsidRPr="006346DD">
        <w:rPr>
          <w:rFonts w:cs="Huawei Sans"/>
        </w:rPr>
        <w:t xml:space="preserve">    Reply from 10.4.4.4: bytes=56 Sequence=2 ttl=254 time=1 ms</w:t>
      </w:r>
    </w:p>
    <w:p w14:paraId="0CB42B2D" w14:textId="77777777" w:rsidR="00173294" w:rsidRPr="006346DD" w:rsidRDefault="00173294" w:rsidP="00FA3D9A">
      <w:pPr>
        <w:pStyle w:val="2f2"/>
        <w:rPr>
          <w:rFonts w:cs="Huawei Sans"/>
        </w:rPr>
      </w:pPr>
      <w:r w:rsidRPr="006346DD">
        <w:rPr>
          <w:rFonts w:cs="Huawei Sans"/>
        </w:rPr>
        <w:t xml:space="preserve">    Reply from 10.4.4.4: bytes=56 Sequence=3 ttl=254 time=1 ms</w:t>
      </w:r>
    </w:p>
    <w:p w14:paraId="76E911A5" w14:textId="77777777" w:rsidR="00173294" w:rsidRPr="006346DD" w:rsidRDefault="00173294" w:rsidP="00FA3D9A">
      <w:pPr>
        <w:pStyle w:val="2f2"/>
        <w:rPr>
          <w:rFonts w:cs="Huawei Sans"/>
        </w:rPr>
      </w:pPr>
      <w:r w:rsidRPr="006346DD">
        <w:rPr>
          <w:rFonts w:cs="Huawei Sans"/>
        </w:rPr>
        <w:t xml:space="preserve">    Reply from 10.4.4.4: bytes=56 Sequence=4 ttl=254 time=1 ms</w:t>
      </w:r>
    </w:p>
    <w:p w14:paraId="6656DEE6" w14:textId="77777777" w:rsidR="00173294" w:rsidRPr="006346DD" w:rsidRDefault="00173294" w:rsidP="00FA3D9A">
      <w:pPr>
        <w:pStyle w:val="2f2"/>
        <w:rPr>
          <w:rFonts w:cs="Huawei Sans"/>
        </w:rPr>
      </w:pPr>
      <w:r w:rsidRPr="006346DD">
        <w:rPr>
          <w:rFonts w:cs="Huawei Sans"/>
        </w:rPr>
        <w:t xml:space="preserve">    Reply from 10.4.4.4: bytes=56 Sequence=5 ttl=254 time=1 ms</w:t>
      </w:r>
    </w:p>
    <w:p w14:paraId="2DB2166A" w14:textId="77777777" w:rsidR="00173294" w:rsidRPr="006346DD" w:rsidRDefault="00173294" w:rsidP="00FA3D9A">
      <w:pPr>
        <w:pStyle w:val="2f2"/>
        <w:rPr>
          <w:rFonts w:cs="Huawei Sans"/>
        </w:rPr>
      </w:pPr>
    </w:p>
    <w:p w14:paraId="2412B9D3" w14:textId="77777777" w:rsidR="00173294" w:rsidRPr="006346DD" w:rsidRDefault="00173294" w:rsidP="00FA3D9A">
      <w:pPr>
        <w:pStyle w:val="2f2"/>
        <w:rPr>
          <w:rFonts w:cs="Huawei Sans"/>
        </w:rPr>
      </w:pPr>
      <w:r w:rsidRPr="006346DD">
        <w:rPr>
          <w:rFonts w:cs="Huawei Sans"/>
        </w:rPr>
        <w:t xml:space="preserve">  --- 10.4.4.4 ping statistics ---</w:t>
      </w:r>
    </w:p>
    <w:p w14:paraId="7D6F9AE8" w14:textId="77777777" w:rsidR="00173294" w:rsidRPr="006346DD" w:rsidRDefault="00173294" w:rsidP="00FA3D9A">
      <w:pPr>
        <w:pStyle w:val="2f2"/>
        <w:rPr>
          <w:rFonts w:cs="Huawei Sans"/>
        </w:rPr>
      </w:pPr>
      <w:r w:rsidRPr="006346DD">
        <w:rPr>
          <w:rFonts w:cs="Huawei Sans"/>
        </w:rPr>
        <w:t xml:space="preserve">    5 packet(s) transmitted</w:t>
      </w:r>
    </w:p>
    <w:p w14:paraId="3D96AC85" w14:textId="77777777" w:rsidR="00173294" w:rsidRPr="006346DD" w:rsidRDefault="00173294" w:rsidP="00FA3D9A">
      <w:pPr>
        <w:pStyle w:val="2f2"/>
        <w:rPr>
          <w:rFonts w:cs="Huawei Sans"/>
        </w:rPr>
      </w:pPr>
      <w:r w:rsidRPr="006346DD">
        <w:rPr>
          <w:rFonts w:cs="Huawei Sans"/>
        </w:rPr>
        <w:t xml:space="preserve">    5 packet(s) received</w:t>
      </w:r>
    </w:p>
    <w:p w14:paraId="58653611" w14:textId="77777777" w:rsidR="00173294" w:rsidRPr="006346DD" w:rsidRDefault="00173294" w:rsidP="00FA3D9A">
      <w:pPr>
        <w:pStyle w:val="2f2"/>
        <w:rPr>
          <w:rFonts w:cs="Huawei Sans"/>
        </w:rPr>
      </w:pPr>
      <w:r w:rsidRPr="006346DD">
        <w:rPr>
          <w:rFonts w:cs="Huawei Sans"/>
        </w:rPr>
        <w:t xml:space="preserve">    0.00% packet loss</w:t>
      </w:r>
    </w:p>
    <w:p w14:paraId="3DD81C84" w14:textId="77777777" w:rsidR="005921CA" w:rsidRPr="006346DD" w:rsidRDefault="00173294" w:rsidP="00FA3D9A">
      <w:pPr>
        <w:pStyle w:val="2f2"/>
        <w:rPr>
          <w:rFonts w:cs="Huawei Sans"/>
        </w:rPr>
      </w:pPr>
      <w:r w:rsidRPr="006346DD">
        <w:rPr>
          <w:rFonts w:cs="Huawei Sans"/>
        </w:rPr>
        <w:t xml:space="preserve">    round-trip min/avg/max = 1/1/1 ms</w:t>
      </w:r>
    </w:p>
    <w:p w14:paraId="08D57232" w14:textId="77777777" w:rsidR="0050433F" w:rsidRDefault="0050433F" w:rsidP="0050433F">
      <w:pPr>
        <w:pStyle w:val="1f0"/>
      </w:pPr>
      <w:r>
        <w:t xml:space="preserve">Information about the captured packet headers is saved in the </w:t>
      </w:r>
      <w:r>
        <w:rPr>
          <w:b/>
          <w:bCs/>
        </w:rPr>
        <w:t>/logfile</w:t>
      </w:r>
      <w:r>
        <w:t xml:space="preserve"> directory of the device. You can download the file through FTP or SFTP.</w:t>
      </w:r>
    </w:p>
    <w:p w14:paraId="044EE1FD" w14:textId="0128EF49" w:rsidR="005921CA" w:rsidRPr="006346DD" w:rsidRDefault="0050433F" w:rsidP="0050433F">
      <w:pPr>
        <w:pStyle w:val="1f0"/>
        <w:rPr>
          <w:rFonts w:cs="Huawei Sans"/>
        </w:rPr>
      </w:pPr>
      <w:r>
        <w:t># Check captured packet headers.</w:t>
      </w:r>
    </w:p>
    <w:p w14:paraId="61404BA0" w14:textId="77777777" w:rsidR="005921CA" w:rsidRPr="006346DD" w:rsidRDefault="005921CA" w:rsidP="005921CA">
      <w:pPr>
        <w:pStyle w:val="2f2"/>
        <w:rPr>
          <w:rFonts w:cs="Huawei Sans"/>
        </w:rPr>
      </w:pPr>
      <w:r w:rsidRPr="006346DD">
        <w:rPr>
          <w:rFonts w:cs="Huawei Sans"/>
        </w:rPr>
        <w:t>Ethernet II, Src: HuaweiTe_7a:c2:8a (dc:99:14:7a:c2:8a), Dst: HuaweiTe_7a:c3:f1 (dc:99:14:7a:c3:f1)</w:t>
      </w:r>
    </w:p>
    <w:p w14:paraId="7AA2131C" w14:textId="77777777" w:rsidR="005921CA" w:rsidRPr="006346DD" w:rsidRDefault="005921CA" w:rsidP="005921CA">
      <w:pPr>
        <w:pStyle w:val="2f2"/>
        <w:rPr>
          <w:rFonts w:cs="Huawei Sans"/>
        </w:rPr>
      </w:pPr>
      <w:r w:rsidRPr="006346DD">
        <w:rPr>
          <w:rFonts w:cs="Huawei Sans"/>
        </w:rPr>
        <w:t xml:space="preserve">MultiProtocol Label Switching Header, Label: </w:t>
      </w:r>
      <w:r w:rsidRPr="006346DD">
        <w:rPr>
          <w:rFonts w:cs="Huawei Sans"/>
          <w:color w:val="C7000B"/>
        </w:rPr>
        <w:t>321537</w:t>
      </w:r>
      <w:r w:rsidRPr="006346DD">
        <w:rPr>
          <w:rFonts w:cs="Huawei Sans"/>
        </w:rPr>
        <w:t>, Exp: 0, S: 0, TTL: 255</w:t>
      </w:r>
    </w:p>
    <w:p w14:paraId="36C41F25" w14:textId="77777777" w:rsidR="005921CA" w:rsidRPr="006346DD" w:rsidRDefault="005921CA" w:rsidP="005921CA">
      <w:pPr>
        <w:pStyle w:val="2f2"/>
        <w:rPr>
          <w:rFonts w:cs="Huawei Sans"/>
        </w:rPr>
      </w:pPr>
      <w:r w:rsidRPr="006346DD">
        <w:rPr>
          <w:rFonts w:cs="Huawei Sans"/>
        </w:rPr>
        <w:t xml:space="preserve">MultiProtocol Label Switching Header, Label: </w:t>
      </w:r>
      <w:r w:rsidRPr="006346DD">
        <w:rPr>
          <w:rFonts w:cs="Huawei Sans"/>
          <w:color w:val="C7000B"/>
        </w:rPr>
        <w:t>48156</w:t>
      </w:r>
      <w:r w:rsidRPr="006346DD">
        <w:rPr>
          <w:rFonts w:cs="Huawei Sans"/>
        </w:rPr>
        <w:t>, Exp: 0, S: 1, TTL: 255</w:t>
      </w:r>
    </w:p>
    <w:p w14:paraId="1CEB9F97" w14:textId="77777777" w:rsidR="005921CA" w:rsidRPr="006346DD" w:rsidRDefault="005921CA" w:rsidP="005921CA">
      <w:pPr>
        <w:pStyle w:val="2f2"/>
        <w:rPr>
          <w:rFonts w:cs="Huawei Sans"/>
        </w:rPr>
      </w:pPr>
      <w:r w:rsidRPr="006346DD">
        <w:rPr>
          <w:rFonts w:cs="Huawei Sans"/>
        </w:rPr>
        <w:t>Internet Protocol Version 4, Src: 10.2.2.2, Dst: 10.4.4.4</w:t>
      </w:r>
    </w:p>
    <w:p w14:paraId="165632D5" w14:textId="77777777" w:rsidR="005921CA" w:rsidRPr="006346DD" w:rsidRDefault="005921CA" w:rsidP="005921CA">
      <w:pPr>
        <w:pStyle w:val="2f2"/>
        <w:rPr>
          <w:rFonts w:cs="Huawei Sans"/>
        </w:rPr>
      </w:pPr>
      <w:r w:rsidRPr="006346DD">
        <w:rPr>
          <w:rFonts w:cs="Huawei Sans"/>
        </w:rPr>
        <w:t>Internet Control Message Protocol</w:t>
      </w:r>
    </w:p>
    <w:p w14:paraId="03E8DA18" w14:textId="77777777" w:rsidR="005921CA" w:rsidRPr="006346DD" w:rsidRDefault="005921CA" w:rsidP="00C67429">
      <w:pPr>
        <w:pStyle w:val="1f0"/>
        <w:rPr>
          <w:rFonts w:cs="Huawei Sans"/>
        </w:rPr>
      </w:pPr>
      <w:r w:rsidRPr="006346DD">
        <w:rPr>
          <w:rFonts w:cs="Huawei Sans"/>
        </w:rPr>
        <w:t>The labels of these packets are as expected.</w:t>
      </w:r>
    </w:p>
    <w:p w14:paraId="17036D7D" w14:textId="77777777" w:rsidR="005921CA" w:rsidRPr="006346DD" w:rsidRDefault="006338A2" w:rsidP="006338A2">
      <w:pPr>
        <w:pStyle w:val="3"/>
        <w:rPr>
          <w:rFonts w:cs="Huawei Sans"/>
        </w:rPr>
      </w:pPr>
      <w:bookmarkStart w:id="25" w:name="_Toc74745701"/>
      <w:r w:rsidRPr="006346DD">
        <w:rPr>
          <w:rFonts w:cs="Huawei Sans"/>
        </w:rPr>
        <w:t>Quiz</w:t>
      </w:r>
      <w:bookmarkEnd w:id="25"/>
    </w:p>
    <w:p w14:paraId="3092FCDD" w14:textId="77777777" w:rsidR="0050433F" w:rsidRDefault="0050433F" w:rsidP="0050433F">
      <w:pPr>
        <w:pStyle w:val="1f0"/>
      </w:pPr>
      <w:r>
        <w:t>In an SR-MPLS TE scenario, how can we forcibly forward packets through a specific interface on a specific device?</w:t>
      </w:r>
    </w:p>
    <w:p w14:paraId="7F91E582" w14:textId="77777777" w:rsidR="005921CA" w:rsidRPr="006346DD" w:rsidRDefault="005921CA" w:rsidP="006E15FA">
      <w:pPr>
        <w:pStyle w:val="2"/>
        <w:rPr>
          <w:rFonts w:cs="Huawei Sans"/>
        </w:rPr>
      </w:pPr>
      <w:bookmarkStart w:id="26" w:name="_Toc74745702"/>
      <w:r w:rsidRPr="006346DD">
        <w:rPr>
          <w:rFonts w:cs="Huawei Sans"/>
        </w:rPr>
        <w:lastRenderedPageBreak/>
        <w:t>L3VPNv4 over Static SR-MPLS Policy Experiment</w:t>
      </w:r>
      <w:bookmarkEnd w:id="26"/>
    </w:p>
    <w:p w14:paraId="1B1E97FA" w14:textId="77777777" w:rsidR="005921CA" w:rsidRPr="006346DD" w:rsidRDefault="005921CA" w:rsidP="006E15FA">
      <w:pPr>
        <w:pStyle w:val="3"/>
        <w:rPr>
          <w:rFonts w:cs="Huawei Sans"/>
        </w:rPr>
      </w:pPr>
      <w:bookmarkStart w:id="27" w:name="_Toc74745703"/>
      <w:r w:rsidRPr="006346DD">
        <w:rPr>
          <w:rFonts w:cs="Huawei Sans"/>
        </w:rPr>
        <w:t>Introduction</w:t>
      </w:r>
      <w:bookmarkEnd w:id="27"/>
    </w:p>
    <w:p w14:paraId="7FB90D16" w14:textId="77777777" w:rsidR="005921CA" w:rsidRDefault="005921CA" w:rsidP="006E15FA">
      <w:pPr>
        <w:pStyle w:val="4"/>
        <w:rPr>
          <w:rFonts w:cs="Huawei Sans" w:hint="default"/>
        </w:rPr>
      </w:pPr>
      <w:r w:rsidRPr="006346DD">
        <w:rPr>
          <w:rFonts w:cs="Huawei Sans" w:hint="default"/>
        </w:rPr>
        <w:t>Objectives</w:t>
      </w:r>
    </w:p>
    <w:p w14:paraId="78830372" w14:textId="02B74A64" w:rsidR="00CB501C" w:rsidRPr="00CB501C" w:rsidRDefault="00CB501C" w:rsidP="00CB501C">
      <w:pPr>
        <w:pStyle w:val="1f0"/>
      </w:pPr>
      <w:r>
        <w:t>Upon completion of this task, you will be able to:</w:t>
      </w:r>
    </w:p>
    <w:p w14:paraId="7937F8D4" w14:textId="77777777" w:rsidR="005921CA" w:rsidRPr="006346DD" w:rsidRDefault="005921CA" w:rsidP="005921CA">
      <w:pPr>
        <w:pStyle w:val="4a"/>
        <w:rPr>
          <w:rFonts w:cs="Huawei Sans"/>
        </w:rPr>
      </w:pPr>
      <w:r w:rsidRPr="006346DD">
        <w:rPr>
          <w:rFonts w:cs="Huawei Sans"/>
        </w:rPr>
        <w:t>Configure IS-IS to ensure that PEs are routable to each other.</w:t>
      </w:r>
    </w:p>
    <w:p w14:paraId="7351D652" w14:textId="77777777" w:rsidR="005921CA" w:rsidRPr="006346DD" w:rsidRDefault="005921CA" w:rsidP="005921CA">
      <w:pPr>
        <w:pStyle w:val="4a"/>
        <w:rPr>
          <w:rFonts w:cs="Huawei Sans"/>
        </w:rPr>
      </w:pPr>
      <w:r w:rsidRPr="006346DD">
        <w:rPr>
          <w:rFonts w:cs="Huawei Sans"/>
        </w:rPr>
        <w:t>Manually configure TE tunnels.</w:t>
      </w:r>
    </w:p>
    <w:p w14:paraId="25980AFE" w14:textId="77777777" w:rsidR="005921CA" w:rsidRPr="006346DD" w:rsidRDefault="005921CA" w:rsidP="005921CA">
      <w:pPr>
        <w:pStyle w:val="4a"/>
        <w:rPr>
          <w:rFonts w:cs="Huawei Sans"/>
        </w:rPr>
      </w:pPr>
      <w:r w:rsidRPr="006346DD">
        <w:rPr>
          <w:rFonts w:cs="Huawei Sans"/>
        </w:rPr>
        <w:t>Recurse L3VPN tunnels used for communication between CEs to static SR-MPLS Policies based on DSCP values.</w:t>
      </w:r>
    </w:p>
    <w:p w14:paraId="54EA67D9" w14:textId="77777777" w:rsidR="005921CA" w:rsidRPr="006346DD" w:rsidRDefault="005921CA" w:rsidP="00AA50BB">
      <w:pPr>
        <w:pStyle w:val="4"/>
        <w:rPr>
          <w:rFonts w:cs="Huawei Sans" w:hint="default"/>
        </w:rPr>
      </w:pPr>
      <w:r w:rsidRPr="006346DD">
        <w:rPr>
          <w:rFonts w:cs="Huawei Sans" w:hint="default"/>
        </w:rPr>
        <w:t>Networking Description</w:t>
      </w:r>
    </w:p>
    <w:p w14:paraId="3F9EC4CD" w14:textId="77777777" w:rsidR="00AA50BB" w:rsidRPr="006346DD" w:rsidRDefault="00AA50BB" w:rsidP="00C67429">
      <w:pPr>
        <w:pStyle w:val="1f0"/>
        <w:rPr>
          <w:rFonts w:cs="Huawei Sans"/>
        </w:rPr>
      </w:pPr>
      <w:r w:rsidRPr="006346DD">
        <w:rPr>
          <w:rFonts w:cs="Huawei Sans"/>
          <w:noProof/>
        </w:rPr>
        <w:drawing>
          <wp:inline distT="0" distB="0" distL="0" distR="0" wp14:anchorId="6DD39953" wp14:editId="69AE05BA">
            <wp:extent cx="5454000" cy="1217814"/>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000" cy="1217814"/>
                    </a:xfrm>
                    <a:prstGeom prst="rect">
                      <a:avLst/>
                    </a:prstGeom>
                    <a:noFill/>
                  </pic:spPr>
                </pic:pic>
              </a:graphicData>
            </a:graphic>
          </wp:inline>
        </w:drawing>
      </w:r>
    </w:p>
    <w:p w14:paraId="48F0C590" w14:textId="77777777" w:rsidR="005921CA" w:rsidRPr="006346DD" w:rsidRDefault="005921CA" w:rsidP="005921CA">
      <w:pPr>
        <w:pStyle w:val="92"/>
        <w:ind w:left="1701"/>
        <w:rPr>
          <w:rFonts w:cs="Huawei Sans"/>
        </w:rPr>
      </w:pPr>
      <w:r w:rsidRPr="006346DD">
        <w:rPr>
          <w:rFonts w:cs="Huawei Sans"/>
        </w:rPr>
        <w:t>L3VPNv4 over static SR-MPLS Policy experiment</w:t>
      </w:r>
    </w:p>
    <w:p w14:paraId="61E17637" w14:textId="77777777" w:rsidR="0050433F" w:rsidRDefault="0050433F" w:rsidP="0050433F">
      <w:pPr>
        <w:pStyle w:val="1f0"/>
      </w:pPr>
      <w:r>
        <w:t>The figure shows the device connection and IP address planning. The interface interconnection addresses are in the format of 10.0.0.</w:t>
      </w:r>
      <w:r>
        <w:rPr>
          <w:i/>
          <w:iCs/>
        </w:rPr>
        <w:t>Y</w:t>
      </w:r>
      <w:r>
        <w:t xml:space="preserve">/30, and the values represented by </w:t>
      </w:r>
      <w:r>
        <w:rPr>
          <w:i/>
          <w:iCs/>
        </w:rPr>
        <w:t>Y</w:t>
      </w:r>
      <w:r>
        <w:t xml:space="preserve"> are shown in the figure. Loopback0 is created on all devices. The Loopback0 address is used as the MPLS LSR ID of each device in the SR domain.</w:t>
      </w:r>
    </w:p>
    <w:p w14:paraId="14392EC8" w14:textId="6C2F61C7" w:rsidR="00AA50BB" w:rsidRPr="006346DD" w:rsidRDefault="0050433F" w:rsidP="0050433F">
      <w:pPr>
        <w:pStyle w:val="1f0"/>
        <w:rPr>
          <w:rFonts w:cs="Huawei Sans"/>
        </w:rPr>
      </w:pPr>
      <w:r>
        <w:t>Loopback1 is created on PE2 and PE4 to simulate user access. The Loopback1 addresses on PE2 and PE4 are 10.2.2.2/32 and 10.4.4.4/32, respectively, as shown in the figure.</w:t>
      </w:r>
    </w:p>
    <w:p w14:paraId="70C47922" w14:textId="77777777" w:rsidR="005921CA" w:rsidRPr="006346DD" w:rsidRDefault="005921CA" w:rsidP="006E15FA">
      <w:pPr>
        <w:pStyle w:val="3"/>
        <w:rPr>
          <w:rFonts w:cs="Huawei Sans"/>
        </w:rPr>
      </w:pPr>
      <w:bookmarkStart w:id="28" w:name="_Toc74745704"/>
      <w:r w:rsidRPr="006346DD">
        <w:rPr>
          <w:rFonts w:cs="Huawei Sans"/>
        </w:rPr>
        <w:t>Experiment Task</w:t>
      </w:r>
      <w:bookmarkEnd w:id="28"/>
    </w:p>
    <w:p w14:paraId="3C67FC52" w14:textId="77777777" w:rsidR="005921CA" w:rsidRPr="006346DD" w:rsidRDefault="005921CA" w:rsidP="006E15FA">
      <w:pPr>
        <w:pStyle w:val="4"/>
        <w:rPr>
          <w:rFonts w:cs="Huawei Sans" w:hint="default"/>
        </w:rPr>
      </w:pPr>
      <w:r w:rsidRPr="006346DD">
        <w:rPr>
          <w:rFonts w:cs="Huawei Sans" w:hint="default"/>
        </w:rPr>
        <w:t>Configuration Roadmap</w:t>
      </w:r>
    </w:p>
    <w:p w14:paraId="7E8C8AE4" w14:textId="77777777" w:rsidR="0050433F" w:rsidRDefault="0050433F" w:rsidP="0050433F">
      <w:pPr>
        <w:pStyle w:val="1f0"/>
        <w:numPr>
          <w:ilvl w:val="0"/>
          <w:numId w:val="17"/>
        </w:numPr>
      </w:pPr>
      <w:r>
        <w:t>Configure IP addresses for devices.</w:t>
      </w:r>
    </w:p>
    <w:p w14:paraId="70B93BA5" w14:textId="77777777" w:rsidR="0050433F" w:rsidRDefault="0050433F" w:rsidP="0050433F">
      <w:pPr>
        <w:pStyle w:val="1f0"/>
        <w:numPr>
          <w:ilvl w:val="0"/>
          <w:numId w:val="17"/>
        </w:numPr>
      </w:pPr>
      <w:r>
        <w:t>Configure IS-IS in the SR domain. Specifically, enable IS-IS on interconnection and Loopback0 interfaces for communication in the SR domain.</w:t>
      </w:r>
    </w:p>
    <w:p w14:paraId="0D321BA9" w14:textId="77777777" w:rsidR="0050433F" w:rsidRDefault="0050433F" w:rsidP="0050433F">
      <w:pPr>
        <w:pStyle w:val="1f0"/>
        <w:numPr>
          <w:ilvl w:val="0"/>
          <w:numId w:val="17"/>
        </w:numPr>
      </w:pPr>
      <w:r>
        <w:t>Configure MPLS. Specifically, enable MPLS and MPLS TE and set MPLS LSR IDs on devices.</w:t>
      </w:r>
    </w:p>
    <w:p w14:paraId="565BD977" w14:textId="77777777" w:rsidR="0050433F" w:rsidRDefault="0050433F" w:rsidP="0050433F">
      <w:pPr>
        <w:pStyle w:val="1f0"/>
        <w:numPr>
          <w:ilvl w:val="0"/>
          <w:numId w:val="17"/>
        </w:numPr>
      </w:pPr>
      <w:r>
        <w:t>Configure SR. Specifically, enable SR globally, enable IS-IS extensions for SR capabilities and TE, and configure node SIDs.</w:t>
      </w:r>
    </w:p>
    <w:p w14:paraId="1CB2977A" w14:textId="77777777" w:rsidR="0050433F" w:rsidRDefault="0050433F" w:rsidP="0050433F">
      <w:pPr>
        <w:pStyle w:val="1f0"/>
        <w:numPr>
          <w:ilvl w:val="0"/>
          <w:numId w:val="17"/>
        </w:numPr>
      </w:pPr>
      <w:r>
        <w:t>Configure explicit paths and TE tunnel interfaces on PE2 and PE4.</w:t>
      </w:r>
    </w:p>
    <w:p w14:paraId="0A69F6B8" w14:textId="77777777" w:rsidR="0050433F" w:rsidRDefault="0050433F" w:rsidP="0050433F">
      <w:pPr>
        <w:pStyle w:val="1f0"/>
        <w:numPr>
          <w:ilvl w:val="0"/>
          <w:numId w:val="17"/>
        </w:numPr>
      </w:pPr>
      <w:r>
        <w:t>Configure a VPN instance, add Loopback1 on PE2 and PE4 to the instance, and establish VPNv4 peer relationships between PE2 and P2 and between PE4 and P2.</w:t>
      </w:r>
    </w:p>
    <w:p w14:paraId="7AA77FE4" w14:textId="1E2AAAB1" w:rsidR="005921CA" w:rsidRPr="006346DD" w:rsidRDefault="0050433F" w:rsidP="0050433F">
      <w:pPr>
        <w:pStyle w:val="1f0"/>
        <w:numPr>
          <w:ilvl w:val="0"/>
          <w:numId w:val="17"/>
        </w:numPr>
        <w:rPr>
          <w:rFonts w:cs="Huawei Sans"/>
        </w:rPr>
      </w:pPr>
      <w:r>
        <w:t>Configure a tunnel selection policy to recurse L3VPN traffic to an SR-MPLS Policy.</w:t>
      </w:r>
    </w:p>
    <w:p w14:paraId="06E25228" w14:textId="77777777" w:rsidR="005921CA" w:rsidRPr="006346DD" w:rsidRDefault="005921CA" w:rsidP="00597676">
      <w:pPr>
        <w:pStyle w:val="4"/>
        <w:rPr>
          <w:rFonts w:cs="Huawei Sans" w:hint="default"/>
        </w:rPr>
      </w:pPr>
      <w:r w:rsidRPr="006346DD">
        <w:rPr>
          <w:rFonts w:cs="Huawei Sans" w:hint="default"/>
        </w:rPr>
        <w:lastRenderedPageBreak/>
        <w:t>Configuration Procedure</w:t>
      </w:r>
    </w:p>
    <w:p w14:paraId="3376739E" w14:textId="77777777" w:rsidR="005D3C1E" w:rsidRPr="006346DD" w:rsidRDefault="005D3C1E" w:rsidP="00597676">
      <w:pPr>
        <w:pStyle w:val="30"/>
        <w:keepNext/>
        <w:rPr>
          <w:rFonts w:cs="Huawei Sans"/>
        </w:rPr>
      </w:pPr>
      <w:r w:rsidRPr="006346DD">
        <w:rPr>
          <w:rFonts w:cs="Huawei Sans"/>
        </w:rPr>
        <w:t>Configure IP addresses for interconnection and loopback interfaces.</w:t>
      </w:r>
    </w:p>
    <w:p w14:paraId="623E38E2" w14:textId="7FE8F601" w:rsidR="005D3C1E" w:rsidRPr="006346DD" w:rsidRDefault="0050433F" w:rsidP="00C67429">
      <w:pPr>
        <w:pStyle w:val="1f0"/>
        <w:rPr>
          <w:rFonts w:cs="Huawei Sans"/>
        </w:rPr>
      </w:pPr>
      <w:r>
        <w:t>Configure the configuration validation mode as immediate validation and configure IP addresses for interconnection and Loopback0 interfaces. Loopback0 addresses must be configured as planned in the following table.</w:t>
      </w:r>
    </w:p>
    <w:p w14:paraId="081910B2" w14:textId="77777777" w:rsidR="005D3C1E" w:rsidRPr="006346DD" w:rsidRDefault="005D3C1E" w:rsidP="00233CD3">
      <w:pPr>
        <w:pStyle w:val="5b"/>
      </w:pPr>
      <w:r w:rsidRPr="006346DD">
        <w:t>Loopback0 interface IP addresses</w:t>
      </w:r>
    </w:p>
    <w:tbl>
      <w:tblPr>
        <w:tblStyle w:val="V306"/>
        <w:tblW w:w="0" w:type="auto"/>
        <w:tblInd w:w="2537"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063"/>
        <w:gridCol w:w="2331"/>
      </w:tblGrid>
      <w:tr w:rsidR="005D3C1E" w:rsidRPr="006346DD" w14:paraId="23BCF556" w14:textId="77777777" w:rsidTr="008036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3" w:type="dxa"/>
          </w:tcPr>
          <w:p w14:paraId="44A220EE" w14:textId="77777777" w:rsidR="005D3C1E" w:rsidRPr="006346DD" w:rsidRDefault="005D3C1E" w:rsidP="00FA3D9A">
            <w:pPr>
              <w:pStyle w:val="59"/>
              <w:rPr>
                <w:rFonts w:cs="Huawei Sans"/>
              </w:rPr>
            </w:pPr>
            <w:r w:rsidRPr="006346DD">
              <w:rPr>
                <w:rFonts w:cs="Huawei Sans"/>
              </w:rPr>
              <w:t>Device Number</w:t>
            </w:r>
          </w:p>
        </w:tc>
        <w:tc>
          <w:tcPr>
            <w:tcW w:w="2331" w:type="dxa"/>
          </w:tcPr>
          <w:p w14:paraId="1AD62101" w14:textId="77777777" w:rsidR="005D3C1E" w:rsidRPr="006346DD" w:rsidRDefault="005D3C1E"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Loopback0 IP Address</w:t>
            </w:r>
          </w:p>
        </w:tc>
      </w:tr>
      <w:tr w:rsidR="005D3C1E" w:rsidRPr="006346DD" w14:paraId="763DE853" w14:textId="77777777" w:rsidTr="0080360A">
        <w:tc>
          <w:tcPr>
            <w:cnfStyle w:val="001000000000" w:firstRow="0" w:lastRow="0" w:firstColumn="1" w:lastColumn="0" w:oddVBand="0" w:evenVBand="0" w:oddHBand="0" w:evenHBand="0" w:firstRowFirstColumn="0" w:firstRowLastColumn="0" w:lastRowFirstColumn="0" w:lastRowLastColumn="0"/>
            <w:tcW w:w="2063" w:type="dxa"/>
          </w:tcPr>
          <w:p w14:paraId="231CB325" w14:textId="77777777" w:rsidR="005D3C1E" w:rsidRPr="006346DD" w:rsidRDefault="005D3C1E" w:rsidP="00FA3D9A">
            <w:pPr>
              <w:pStyle w:val="59"/>
              <w:rPr>
                <w:rFonts w:cs="Huawei Sans"/>
              </w:rPr>
            </w:pPr>
            <w:r w:rsidRPr="006346DD">
              <w:rPr>
                <w:rFonts w:cs="Huawei Sans"/>
              </w:rPr>
              <w:t>PE2</w:t>
            </w:r>
          </w:p>
        </w:tc>
        <w:tc>
          <w:tcPr>
            <w:tcW w:w="2331" w:type="dxa"/>
          </w:tcPr>
          <w:p w14:paraId="1F11502F" w14:textId="77777777" w:rsidR="005D3C1E" w:rsidRPr="006346DD" w:rsidRDefault="005D3C1E"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r>
      <w:tr w:rsidR="005D3C1E" w:rsidRPr="006346DD" w14:paraId="3788F1D9" w14:textId="77777777" w:rsidTr="0080360A">
        <w:tc>
          <w:tcPr>
            <w:cnfStyle w:val="001000000000" w:firstRow="0" w:lastRow="0" w:firstColumn="1" w:lastColumn="0" w:oddVBand="0" w:evenVBand="0" w:oddHBand="0" w:evenHBand="0" w:firstRowFirstColumn="0" w:firstRowLastColumn="0" w:lastRowFirstColumn="0" w:lastRowLastColumn="0"/>
            <w:tcW w:w="2063" w:type="dxa"/>
          </w:tcPr>
          <w:p w14:paraId="40069C68" w14:textId="77777777" w:rsidR="005D3C1E" w:rsidRPr="006346DD" w:rsidRDefault="005D3C1E" w:rsidP="00FA3D9A">
            <w:pPr>
              <w:pStyle w:val="59"/>
              <w:rPr>
                <w:rFonts w:cs="Huawei Sans"/>
              </w:rPr>
            </w:pPr>
            <w:r w:rsidRPr="006346DD">
              <w:rPr>
                <w:rFonts w:cs="Huawei Sans"/>
              </w:rPr>
              <w:t>P2</w:t>
            </w:r>
          </w:p>
        </w:tc>
        <w:tc>
          <w:tcPr>
            <w:tcW w:w="2331" w:type="dxa"/>
          </w:tcPr>
          <w:p w14:paraId="58AB1D1E" w14:textId="77777777" w:rsidR="005D3C1E" w:rsidRPr="006346DD" w:rsidRDefault="005D3C1E"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r>
      <w:tr w:rsidR="005D3C1E" w:rsidRPr="006346DD" w14:paraId="0C13A7E4" w14:textId="77777777" w:rsidTr="0080360A">
        <w:tc>
          <w:tcPr>
            <w:cnfStyle w:val="001000000000" w:firstRow="0" w:lastRow="0" w:firstColumn="1" w:lastColumn="0" w:oddVBand="0" w:evenVBand="0" w:oddHBand="0" w:evenHBand="0" w:firstRowFirstColumn="0" w:firstRowLastColumn="0" w:lastRowFirstColumn="0" w:lastRowLastColumn="0"/>
            <w:tcW w:w="2063" w:type="dxa"/>
          </w:tcPr>
          <w:p w14:paraId="1BB2E588" w14:textId="77777777" w:rsidR="005D3C1E" w:rsidRPr="006346DD" w:rsidRDefault="005D3C1E" w:rsidP="00FA3D9A">
            <w:pPr>
              <w:pStyle w:val="59"/>
              <w:rPr>
                <w:rFonts w:cs="Huawei Sans"/>
              </w:rPr>
            </w:pPr>
            <w:r w:rsidRPr="006346DD">
              <w:rPr>
                <w:rFonts w:cs="Huawei Sans"/>
              </w:rPr>
              <w:t>PE4</w:t>
            </w:r>
          </w:p>
        </w:tc>
        <w:tc>
          <w:tcPr>
            <w:tcW w:w="2331" w:type="dxa"/>
          </w:tcPr>
          <w:p w14:paraId="391C41C3" w14:textId="77777777" w:rsidR="005D3C1E" w:rsidRPr="006346DD" w:rsidRDefault="005D3C1E"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r>
    </w:tbl>
    <w:p w14:paraId="691C8555" w14:textId="77777777" w:rsidR="005D3C1E" w:rsidRPr="006346DD" w:rsidRDefault="005D3C1E" w:rsidP="005D3C1E">
      <w:pPr>
        <w:ind w:left="1021"/>
        <w:rPr>
          <w:rFonts w:ascii="Huawei Sans" w:hAnsi="Huawei Sans" w:cs="Huawei Sans"/>
          <w:sz w:val="21"/>
        </w:rPr>
      </w:pPr>
    </w:p>
    <w:p w14:paraId="0633EDDE" w14:textId="77777777" w:rsidR="005D3C1E" w:rsidRPr="006346DD" w:rsidRDefault="005D3C1E" w:rsidP="00C67429">
      <w:pPr>
        <w:pStyle w:val="1f0"/>
        <w:rPr>
          <w:rFonts w:cs="Huawei Sans"/>
        </w:rPr>
      </w:pPr>
      <w:r w:rsidRPr="006346DD">
        <w:rPr>
          <w:rFonts w:cs="Huawei Sans"/>
        </w:rPr>
        <w:t># Name the devices.</w:t>
      </w:r>
    </w:p>
    <w:p w14:paraId="113904EA" w14:textId="77777777" w:rsidR="005D3C1E" w:rsidRPr="006346DD" w:rsidRDefault="005D3C1E" w:rsidP="00C67429">
      <w:pPr>
        <w:pStyle w:val="1f0"/>
        <w:rPr>
          <w:rFonts w:cs="Huawei Sans"/>
        </w:rPr>
      </w:pPr>
      <w:r w:rsidRPr="006346DD">
        <w:rPr>
          <w:rFonts w:cs="Huawei Sans"/>
        </w:rPr>
        <w:t>Omitted</w:t>
      </w:r>
    </w:p>
    <w:p w14:paraId="2D5232D2" w14:textId="77777777" w:rsidR="005D3C1E" w:rsidRPr="006346DD" w:rsidRDefault="005D3C1E" w:rsidP="00C67429">
      <w:pPr>
        <w:pStyle w:val="1f0"/>
        <w:rPr>
          <w:rFonts w:cs="Huawei Sans"/>
        </w:rPr>
      </w:pPr>
      <w:r w:rsidRPr="006346DD">
        <w:rPr>
          <w:rFonts w:cs="Huawei Sans"/>
        </w:rPr>
        <w:t># Configure the configuration validation mode as immediate validation.</w:t>
      </w:r>
    </w:p>
    <w:p w14:paraId="4574802D" w14:textId="77777777" w:rsidR="005D3C1E" w:rsidRPr="006346DD" w:rsidRDefault="00107517" w:rsidP="00FA3D9A">
      <w:pPr>
        <w:pStyle w:val="2f2"/>
        <w:rPr>
          <w:rFonts w:cs="Huawei Sans"/>
        </w:rPr>
      </w:pPr>
      <w:r w:rsidRPr="006346DD">
        <w:rPr>
          <w:rFonts w:cs="Huawei Sans"/>
        </w:rPr>
        <w:t>&lt;PE2&gt;system-view immediately</w:t>
      </w:r>
    </w:p>
    <w:p w14:paraId="216608AE" w14:textId="77777777" w:rsidR="005D3C1E" w:rsidRPr="006346DD" w:rsidRDefault="005D3C1E" w:rsidP="00FA3D9A">
      <w:pPr>
        <w:pStyle w:val="2f2"/>
        <w:rPr>
          <w:rFonts w:cs="Huawei Sans"/>
        </w:rPr>
      </w:pPr>
    </w:p>
    <w:p w14:paraId="6267B5E1" w14:textId="77777777" w:rsidR="005D3C1E" w:rsidRPr="006346DD" w:rsidRDefault="00107517" w:rsidP="00FA3D9A">
      <w:pPr>
        <w:pStyle w:val="2f2"/>
        <w:rPr>
          <w:rFonts w:cs="Huawei Sans"/>
        </w:rPr>
      </w:pPr>
      <w:r w:rsidRPr="006346DD">
        <w:rPr>
          <w:rFonts w:cs="Huawei Sans"/>
        </w:rPr>
        <w:t>&lt;P2&gt;system-view immediately</w:t>
      </w:r>
    </w:p>
    <w:p w14:paraId="3FB95B32" w14:textId="77777777" w:rsidR="005D3C1E" w:rsidRPr="006346DD" w:rsidRDefault="005D3C1E" w:rsidP="00FA3D9A">
      <w:pPr>
        <w:pStyle w:val="2f2"/>
        <w:rPr>
          <w:rFonts w:cs="Huawei Sans"/>
          <w:sz w:val="21"/>
        </w:rPr>
      </w:pPr>
    </w:p>
    <w:p w14:paraId="44EC5A91" w14:textId="77777777" w:rsidR="005D3C1E" w:rsidRPr="006346DD" w:rsidRDefault="005D3C1E" w:rsidP="00FA3D9A">
      <w:pPr>
        <w:pStyle w:val="2f2"/>
        <w:rPr>
          <w:rFonts w:cs="Huawei Sans"/>
        </w:rPr>
      </w:pPr>
      <w:r w:rsidRPr="006346DD">
        <w:rPr>
          <w:rFonts w:cs="Huawei Sans"/>
        </w:rPr>
        <w:t>&lt;PE4&gt;system-view immediately</w:t>
      </w:r>
    </w:p>
    <w:p w14:paraId="58937FCF" w14:textId="77777777" w:rsidR="005D3C1E" w:rsidRPr="006346DD" w:rsidRDefault="005D3C1E" w:rsidP="00C67429">
      <w:pPr>
        <w:pStyle w:val="1f0"/>
        <w:rPr>
          <w:rFonts w:cs="Huawei Sans"/>
        </w:rPr>
      </w:pPr>
      <w:r w:rsidRPr="006346DD">
        <w:rPr>
          <w:rFonts w:cs="Huawei Sans"/>
        </w:rPr>
        <w:t># Configure IP addresses for GE0/3/1 and Loopback0 on PE2.</w:t>
      </w:r>
    </w:p>
    <w:p w14:paraId="2D9B04F6" w14:textId="77777777" w:rsidR="005D3C1E" w:rsidRPr="006346DD" w:rsidRDefault="005D3C1E" w:rsidP="00FA3D9A">
      <w:pPr>
        <w:pStyle w:val="2f2"/>
        <w:rPr>
          <w:rFonts w:cs="Huawei Sans"/>
        </w:rPr>
      </w:pPr>
      <w:r w:rsidRPr="006346DD">
        <w:rPr>
          <w:rFonts w:cs="Huawei Sans"/>
        </w:rPr>
        <w:t>[PE2] interface LoopBack 0</w:t>
      </w:r>
    </w:p>
    <w:p w14:paraId="2F1A2643" w14:textId="77777777" w:rsidR="005D3C1E" w:rsidRPr="006346DD" w:rsidRDefault="005D3C1E" w:rsidP="00FA3D9A">
      <w:pPr>
        <w:pStyle w:val="2f2"/>
        <w:rPr>
          <w:rFonts w:cs="Huawei Sans"/>
        </w:rPr>
      </w:pPr>
      <w:r w:rsidRPr="006346DD">
        <w:rPr>
          <w:rFonts w:cs="Huawei Sans"/>
        </w:rPr>
        <w:t>[PE2-LoopBack0] ip address 1.0.0.2 255.255.255.255</w:t>
      </w:r>
    </w:p>
    <w:p w14:paraId="193AAA77" w14:textId="77777777" w:rsidR="005D3C1E" w:rsidRPr="006346DD" w:rsidRDefault="005D3C1E" w:rsidP="00FA3D9A">
      <w:pPr>
        <w:pStyle w:val="2f2"/>
        <w:rPr>
          <w:rFonts w:cs="Huawei Sans"/>
        </w:rPr>
      </w:pPr>
      <w:r w:rsidRPr="006346DD">
        <w:rPr>
          <w:rFonts w:cs="Huawei Sans"/>
        </w:rPr>
        <w:t>[PE2-LoopBack0] quit</w:t>
      </w:r>
    </w:p>
    <w:p w14:paraId="7AAA4DB3" w14:textId="77777777" w:rsidR="005D3C1E" w:rsidRPr="006346DD" w:rsidRDefault="005D3C1E" w:rsidP="00FA3D9A">
      <w:pPr>
        <w:pStyle w:val="2f2"/>
        <w:rPr>
          <w:rFonts w:cs="Huawei Sans"/>
        </w:rPr>
      </w:pPr>
    </w:p>
    <w:p w14:paraId="7273CE40" w14:textId="77777777" w:rsidR="005D3C1E" w:rsidRPr="006346DD" w:rsidRDefault="005D3C1E" w:rsidP="00FA3D9A">
      <w:pPr>
        <w:pStyle w:val="2f2"/>
        <w:rPr>
          <w:rFonts w:cs="Huawei Sans"/>
        </w:rPr>
      </w:pPr>
      <w:r w:rsidRPr="006346DD">
        <w:rPr>
          <w:rFonts w:cs="Huawei Sans"/>
        </w:rPr>
        <w:t>[PE2]interface GigabitEthernet0/3/1</w:t>
      </w:r>
    </w:p>
    <w:p w14:paraId="5FBC61C3" w14:textId="77777777" w:rsidR="005D3C1E" w:rsidRPr="006346DD" w:rsidRDefault="005D3C1E" w:rsidP="00FA3D9A">
      <w:pPr>
        <w:pStyle w:val="2f2"/>
        <w:rPr>
          <w:rFonts w:cs="Huawei Sans"/>
        </w:rPr>
      </w:pPr>
      <w:r w:rsidRPr="006346DD">
        <w:rPr>
          <w:rFonts w:cs="Huawei Sans"/>
        </w:rPr>
        <w:t>[PE2-GigabitEthernet0/3/1] ip address 10.0.0.22 255.255.255.252</w:t>
      </w:r>
    </w:p>
    <w:p w14:paraId="583B79E1" w14:textId="77777777" w:rsidR="005D3C1E" w:rsidRPr="006346DD" w:rsidRDefault="005D3C1E" w:rsidP="00C67429">
      <w:pPr>
        <w:pStyle w:val="1f0"/>
        <w:rPr>
          <w:rFonts w:cs="Huawei Sans"/>
        </w:rPr>
      </w:pPr>
      <w:r w:rsidRPr="006346DD">
        <w:rPr>
          <w:rFonts w:cs="Huawei Sans"/>
        </w:rPr>
        <w:t># Configure IP addresses for GE0/3/0, GE0/3/2, and Loopback0 on P2.</w:t>
      </w:r>
    </w:p>
    <w:p w14:paraId="7CBF891F" w14:textId="77777777" w:rsidR="005D3C1E" w:rsidRPr="006346DD" w:rsidRDefault="005D3C1E" w:rsidP="00FA3D9A">
      <w:pPr>
        <w:pStyle w:val="2f2"/>
        <w:rPr>
          <w:rFonts w:cs="Huawei Sans"/>
        </w:rPr>
      </w:pPr>
      <w:r w:rsidRPr="006346DD">
        <w:rPr>
          <w:rFonts w:cs="Huawei Sans"/>
        </w:rPr>
        <w:t>[P2] interface LoopBack 0</w:t>
      </w:r>
    </w:p>
    <w:p w14:paraId="5AFC690A" w14:textId="77777777" w:rsidR="005D3C1E" w:rsidRPr="006346DD" w:rsidRDefault="005D3C1E" w:rsidP="00FA3D9A">
      <w:pPr>
        <w:pStyle w:val="2f2"/>
        <w:rPr>
          <w:rFonts w:cs="Huawei Sans"/>
        </w:rPr>
      </w:pPr>
      <w:r w:rsidRPr="006346DD">
        <w:rPr>
          <w:rFonts w:cs="Huawei Sans"/>
        </w:rPr>
        <w:t>[P2-LoopBack0] ip address 1.0.0.6 255.255.255.255</w:t>
      </w:r>
    </w:p>
    <w:p w14:paraId="20568B5D" w14:textId="77777777" w:rsidR="005D3C1E" w:rsidRPr="006346DD" w:rsidRDefault="005D3C1E" w:rsidP="00FA3D9A">
      <w:pPr>
        <w:pStyle w:val="2f2"/>
        <w:rPr>
          <w:rFonts w:cs="Huawei Sans"/>
        </w:rPr>
      </w:pPr>
      <w:r w:rsidRPr="006346DD">
        <w:rPr>
          <w:rFonts w:cs="Huawei Sans"/>
        </w:rPr>
        <w:t>[P2-LoopBack0] quit</w:t>
      </w:r>
    </w:p>
    <w:p w14:paraId="332D2363" w14:textId="77777777" w:rsidR="005D3C1E" w:rsidRPr="006346DD" w:rsidRDefault="005D3C1E" w:rsidP="00FA3D9A">
      <w:pPr>
        <w:pStyle w:val="2f2"/>
        <w:rPr>
          <w:rFonts w:cs="Huawei Sans"/>
        </w:rPr>
      </w:pPr>
    </w:p>
    <w:p w14:paraId="65B35412" w14:textId="77777777" w:rsidR="005D3C1E" w:rsidRPr="006346DD" w:rsidRDefault="005D3C1E" w:rsidP="00FA3D9A">
      <w:pPr>
        <w:pStyle w:val="2f2"/>
        <w:rPr>
          <w:rFonts w:cs="Huawei Sans"/>
        </w:rPr>
      </w:pPr>
      <w:r w:rsidRPr="006346DD">
        <w:rPr>
          <w:rFonts w:cs="Huawei Sans"/>
        </w:rPr>
        <w:t>[P2]interface GigabitEthernet0/3/0</w:t>
      </w:r>
    </w:p>
    <w:p w14:paraId="2BAD1ED7" w14:textId="77777777" w:rsidR="005D3C1E" w:rsidRPr="006346DD" w:rsidRDefault="005D3C1E" w:rsidP="00FA3D9A">
      <w:pPr>
        <w:pStyle w:val="2f2"/>
        <w:rPr>
          <w:rFonts w:cs="Huawei Sans"/>
        </w:rPr>
      </w:pPr>
      <w:r w:rsidRPr="006346DD">
        <w:rPr>
          <w:rFonts w:cs="Huawei Sans"/>
        </w:rPr>
        <w:t>[P2-GigabitEthernet0/3/0] ip address 10.0.0.21 255.255.255.252</w:t>
      </w:r>
    </w:p>
    <w:p w14:paraId="2B84F1F4" w14:textId="77777777" w:rsidR="005D3C1E" w:rsidRPr="006346DD" w:rsidRDefault="005D3C1E" w:rsidP="00FA3D9A">
      <w:pPr>
        <w:pStyle w:val="2f2"/>
        <w:rPr>
          <w:rFonts w:cs="Huawei Sans"/>
        </w:rPr>
      </w:pPr>
      <w:r w:rsidRPr="006346DD">
        <w:rPr>
          <w:rFonts w:cs="Huawei Sans"/>
        </w:rPr>
        <w:t>[P2-GigabitEthernet0/3/0] quit</w:t>
      </w:r>
    </w:p>
    <w:p w14:paraId="2642DAEF" w14:textId="77777777" w:rsidR="005D3C1E" w:rsidRPr="006346DD" w:rsidRDefault="005D3C1E" w:rsidP="00FA3D9A">
      <w:pPr>
        <w:pStyle w:val="2f2"/>
        <w:rPr>
          <w:rFonts w:cs="Huawei Sans"/>
        </w:rPr>
      </w:pPr>
      <w:r w:rsidRPr="006346DD">
        <w:rPr>
          <w:rFonts w:cs="Huawei Sans"/>
        </w:rPr>
        <w:t>[P2]interface GigabitEthernet0/3/2</w:t>
      </w:r>
    </w:p>
    <w:p w14:paraId="6DD5CCA0" w14:textId="77777777" w:rsidR="005D3C1E" w:rsidRPr="006346DD" w:rsidRDefault="005D3C1E" w:rsidP="00FA3D9A">
      <w:pPr>
        <w:pStyle w:val="2f2"/>
        <w:rPr>
          <w:rFonts w:cs="Huawei Sans"/>
        </w:rPr>
      </w:pPr>
      <w:r w:rsidRPr="006346DD">
        <w:rPr>
          <w:rFonts w:cs="Huawei Sans"/>
        </w:rPr>
        <w:t>[P2-GigabitEthernet0/3/2] ip address 10.0.0.18 255.255.255.252</w:t>
      </w:r>
    </w:p>
    <w:p w14:paraId="3CA1CBC0" w14:textId="77777777" w:rsidR="005D3C1E" w:rsidRPr="006346DD" w:rsidRDefault="005D3C1E" w:rsidP="00C67429">
      <w:pPr>
        <w:pStyle w:val="1f0"/>
        <w:rPr>
          <w:rFonts w:cs="Huawei Sans"/>
        </w:rPr>
      </w:pPr>
      <w:r w:rsidRPr="006346DD">
        <w:rPr>
          <w:rFonts w:cs="Huawei Sans"/>
        </w:rPr>
        <w:t># Configure IP addresses for GE0/3/1 and Loopback0 on PE4.</w:t>
      </w:r>
    </w:p>
    <w:p w14:paraId="26124F88" w14:textId="77777777" w:rsidR="005D3C1E" w:rsidRPr="006346DD" w:rsidRDefault="005D3C1E" w:rsidP="00FA3D9A">
      <w:pPr>
        <w:pStyle w:val="2f2"/>
        <w:rPr>
          <w:rFonts w:cs="Huawei Sans"/>
        </w:rPr>
      </w:pPr>
      <w:r w:rsidRPr="006346DD">
        <w:rPr>
          <w:rFonts w:cs="Huawei Sans"/>
        </w:rPr>
        <w:lastRenderedPageBreak/>
        <w:t>[PE4] interface LoopBack 0</w:t>
      </w:r>
    </w:p>
    <w:p w14:paraId="2781D286" w14:textId="77777777" w:rsidR="005D3C1E" w:rsidRPr="006346DD" w:rsidRDefault="005D3C1E" w:rsidP="00FA3D9A">
      <w:pPr>
        <w:pStyle w:val="2f2"/>
        <w:rPr>
          <w:rFonts w:cs="Huawei Sans"/>
        </w:rPr>
      </w:pPr>
      <w:r w:rsidRPr="006346DD">
        <w:rPr>
          <w:rFonts w:cs="Huawei Sans"/>
        </w:rPr>
        <w:t>[PE4-LoopBack0] ip address 1.0.0.4 255.255.255.255</w:t>
      </w:r>
    </w:p>
    <w:p w14:paraId="3A762869" w14:textId="77777777" w:rsidR="005D3C1E" w:rsidRPr="006346DD" w:rsidRDefault="005D3C1E" w:rsidP="00FA3D9A">
      <w:pPr>
        <w:pStyle w:val="2f2"/>
        <w:rPr>
          <w:rFonts w:cs="Huawei Sans"/>
        </w:rPr>
      </w:pPr>
      <w:r w:rsidRPr="006346DD">
        <w:rPr>
          <w:rFonts w:cs="Huawei Sans"/>
        </w:rPr>
        <w:t>[PE4-LoopBack0] quit</w:t>
      </w:r>
    </w:p>
    <w:p w14:paraId="61F913CB" w14:textId="77777777" w:rsidR="005D3C1E" w:rsidRPr="006346DD" w:rsidRDefault="005D3C1E" w:rsidP="00FA3D9A">
      <w:pPr>
        <w:pStyle w:val="2f2"/>
        <w:rPr>
          <w:rFonts w:cs="Huawei Sans"/>
        </w:rPr>
      </w:pPr>
    </w:p>
    <w:p w14:paraId="2B792FCF" w14:textId="77777777" w:rsidR="005D3C1E" w:rsidRPr="006346DD" w:rsidRDefault="005D3C1E" w:rsidP="00FA3D9A">
      <w:pPr>
        <w:pStyle w:val="2f2"/>
        <w:rPr>
          <w:rFonts w:cs="Huawei Sans"/>
        </w:rPr>
      </w:pPr>
      <w:r w:rsidRPr="006346DD">
        <w:rPr>
          <w:rFonts w:cs="Huawei Sans"/>
        </w:rPr>
        <w:t>[PE4]interface GigabitEthernet0/3/1</w:t>
      </w:r>
    </w:p>
    <w:p w14:paraId="632BE29A" w14:textId="77777777" w:rsidR="005D3C1E" w:rsidRPr="006346DD" w:rsidRDefault="005D3C1E" w:rsidP="00FA3D9A">
      <w:pPr>
        <w:pStyle w:val="2f2"/>
        <w:rPr>
          <w:rFonts w:cs="Huawei Sans"/>
        </w:rPr>
      </w:pPr>
      <w:r w:rsidRPr="006346DD">
        <w:rPr>
          <w:rFonts w:cs="Huawei Sans"/>
        </w:rPr>
        <w:t>[PE4-GigabitEthernet0/3/1] ip address 10.0.0.17 255.255.255.252</w:t>
      </w:r>
    </w:p>
    <w:p w14:paraId="2FD3C340" w14:textId="6F77EB5C" w:rsidR="005D3C1E" w:rsidRPr="006346DD" w:rsidRDefault="005D3C1E" w:rsidP="00C67429">
      <w:pPr>
        <w:pStyle w:val="1f0"/>
        <w:rPr>
          <w:rFonts w:cs="Huawei Sans"/>
        </w:rPr>
      </w:pPr>
      <w:r w:rsidRPr="006346DD">
        <w:rPr>
          <w:rFonts w:cs="Huawei Sans"/>
        </w:rPr>
        <w:t xml:space="preserve"># </w:t>
      </w:r>
      <w:r w:rsidR="0050433F">
        <w:t>Test interconnection interface connectivity on P2.</w:t>
      </w:r>
    </w:p>
    <w:p w14:paraId="69F63C06" w14:textId="77777777" w:rsidR="005D3C1E" w:rsidRPr="006346DD" w:rsidRDefault="005D3C1E" w:rsidP="00FA3D9A">
      <w:pPr>
        <w:pStyle w:val="2f2"/>
        <w:rPr>
          <w:rFonts w:cs="Huawei Sans"/>
        </w:rPr>
      </w:pPr>
      <w:r w:rsidRPr="006346DD">
        <w:rPr>
          <w:rFonts w:cs="Huawei Sans"/>
        </w:rPr>
        <w:t>[P2]ping -c 1 10.0.0.22</w:t>
      </w:r>
    </w:p>
    <w:p w14:paraId="2669A0DA" w14:textId="77777777" w:rsidR="005D3C1E" w:rsidRPr="006346DD" w:rsidRDefault="005D3C1E" w:rsidP="00FA3D9A">
      <w:pPr>
        <w:pStyle w:val="2f2"/>
        <w:rPr>
          <w:rFonts w:cs="Huawei Sans"/>
        </w:rPr>
      </w:pPr>
      <w:r w:rsidRPr="006346DD">
        <w:rPr>
          <w:rFonts w:cs="Huawei Sans"/>
        </w:rPr>
        <w:t xml:space="preserve">  PING 10.0.0.22: 56  data bytes, press CTRL_C to break</w:t>
      </w:r>
    </w:p>
    <w:p w14:paraId="3D4C8989" w14:textId="77777777" w:rsidR="005D3C1E" w:rsidRPr="006346DD" w:rsidRDefault="005D3C1E" w:rsidP="00FA3D9A">
      <w:pPr>
        <w:pStyle w:val="2f2"/>
        <w:rPr>
          <w:rFonts w:cs="Huawei Sans"/>
        </w:rPr>
      </w:pPr>
      <w:r w:rsidRPr="006346DD">
        <w:rPr>
          <w:rFonts w:cs="Huawei Sans"/>
        </w:rPr>
        <w:t xml:space="preserve">    Reply from 10.0.0.22: bytes=56 Sequence=1 ttl=255 time=1 ms</w:t>
      </w:r>
    </w:p>
    <w:p w14:paraId="3C452B68" w14:textId="77777777" w:rsidR="005D3C1E" w:rsidRPr="006346DD" w:rsidRDefault="005D3C1E" w:rsidP="00FA3D9A">
      <w:pPr>
        <w:pStyle w:val="2f2"/>
        <w:rPr>
          <w:rFonts w:cs="Huawei Sans"/>
        </w:rPr>
      </w:pPr>
    </w:p>
    <w:p w14:paraId="449EF811" w14:textId="77777777" w:rsidR="005D3C1E" w:rsidRPr="006346DD" w:rsidRDefault="005D3C1E" w:rsidP="00FA3D9A">
      <w:pPr>
        <w:pStyle w:val="2f2"/>
        <w:rPr>
          <w:rFonts w:cs="Huawei Sans"/>
        </w:rPr>
      </w:pPr>
      <w:r w:rsidRPr="006346DD">
        <w:rPr>
          <w:rFonts w:cs="Huawei Sans"/>
        </w:rPr>
        <w:t xml:space="preserve">  --- 10.0.0.22 ping statistics ---</w:t>
      </w:r>
    </w:p>
    <w:p w14:paraId="219F825D" w14:textId="77777777" w:rsidR="005D3C1E" w:rsidRPr="006346DD" w:rsidRDefault="005D3C1E" w:rsidP="00FA3D9A">
      <w:pPr>
        <w:pStyle w:val="2f2"/>
        <w:rPr>
          <w:rFonts w:cs="Huawei Sans"/>
        </w:rPr>
      </w:pPr>
      <w:r w:rsidRPr="006346DD">
        <w:rPr>
          <w:rFonts w:cs="Huawei Sans"/>
        </w:rPr>
        <w:t xml:space="preserve">    1 packet(s) transmitted</w:t>
      </w:r>
    </w:p>
    <w:p w14:paraId="7F58E99F" w14:textId="77777777" w:rsidR="005D3C1E" w:rsidRPr="006346DD" w:rsidRDefault="005D3C1E" w:rsidP="00FA3D9A">
      <w:pPr>
        <w:pStyle w:val="2f2"/>
        <w:rPr>
          <w:rFonts w:cs="Huawei Sans"/>
        </w:rPr>
      </w:pPr>
      <w:r w:rsidRPr="006346DD">
        <w:rPr>
          <w:rFonts w:cs="Huawei Sans"/>
        </w:rPr>
        <w:t xml:space="preserve">    1 packet(s) received</w:t>
      </w:r>
    </w:p>
    <w:p w14:paraId="11076FAD" w14:textId="77777777" w:rsidR="005D3C1E" w:rsidRPr="006346DD" w:rsidRDefault="005D3C1E" w:rsidP="00FA3D9A">
      <w:pPr>
        <w:pStyle w:val="2f2"/>
        <w:rPr>
          <w:rFonts w:cs="Huawei Sans"/>
        </w:rPr>
      </w:pPr>
      <w:r w:rsidRPr="006346DD">
        <w:rPr>
          <w:rFonts w:cs="Huawei Sans"/>
        </w:rPr>
        <w:t xml:space="preserve">    0.00% packet loss</w:t>
      </w:r>
    </w:p>
    <w:p w14:paraId="6553FD83" w14:textId="77777777" w:rsidR="005D3C1E" w:rsidRPr="006346DD" w:rsidRDefault="005D3C1E" w:rsidP="0039103C">
      <w:pPr>
        <w:pStyle w:val="2f2"/>
        <w:rPr>
          <w:rFonts w:cs="Huawei Sans"/>
        </w:rPr>
      </w:pPr>
      <w:r w:rsidRPr="006346DD">
        <w:rPr>
          <w:rFonts w:cs="Huawei Sans"/>
        </w:rPr>
        <w:t>round-trip min/avg/max = 1/1/1 ms</w:t>
      </w:r>
    </w:p>
    <w:p w14:paraId="6231773C" w14:textId="77777777" w:rsidR="005D3C1E" w:rsidRPr="006346DD" w:rsidRDefault="005D3C1E" w:rsidP="00FA3D9A">
      <w:pPr>
        <w:pStyle w:val="2f2"/>
        <w:rPr>
          <w:rFonts w:cs="Huawei Sans"/>
        </w:rPr>
      </w:pPr>
    </w:p>
    <w:p w14:paraId="1EB8212D" w14:textId="77777777" w:rsidR="005D3C1E" w:rsidRPr="006346DD" w:rsidRDefault="005D3C1E" w:rsidP="00FA3D9A">
      <w:pPr>
        <w:pStyle w:val="2f2"/>
        <w:rPr>
          <w:rFonts w:cs="Huawei Sans"/>
        </w:rPr>
      </w:pPr>
      <w:r w:rsidRPr="006346DD">
        <w:rPr>
          <w:rFonts w:cs="Huawei Sans"/>
        </w:rPr>
        <w:t>[P2]ping -c 1 10.0.0.17</w:t>
      </w:r>
    </w:p>
    <w:p w14:paraId="18DD6FCD" w14:textId="77777777" w:rsidR="005D3C1E" w:rsidRPr="006346DD" w:rsidRDefault="005D3C1E" w:rsidP="00FA3D9A">
      <w:pPr>
        <w:pStyle w:val="2f2"/>
        <w:rPr>
          <w:rFonts w:cs="Huawei Sans"/>
        </w:rPr>
      </w:pPr>
      <w:r w:rsidRPr="006346DD">
        <w:rPr>
          <w:rFonts w:cs="Huawei Sans"/>
        </w:rPr>
        <w:t xml:space="preserve">  PING 10.0.0.17: 56  data bytes, press CTRL_C to break</w:t>
      </w:r>
    </w:p>
    <w:p w14:paraId="0216C4A6" w14:textId="77777777" w:rsidR="005D3C1E" w:rsidRPr="006346DD" w:rsidRDefault="005D3C1E" w:rsidP="00FA3D9A">
      <w:pPr>
        <w:pStyle w:val="2f2"/>
        <w:rPr>
          <w:rFonts w:cs="Huawei Sans"/>
        </w:rPr>
      </w:pPr>
      <w:r w:rsidRPr="006346DD">
        <w:rPr>
          <w:rFonts w:cs="Huawei Sans"/>
        </w:rPr>
        <w:t xml:space="preserve">    Reply from 10.0.0.17: bytes=56 Sequence=1 ttl=255 time=1 ms</w:t>
      </w:r>
    </w:p>
    <w:p w14:paraId="3E82B81F" w14:textId="77777777" w:rsidR="005D3C1E" w:rsidRPr="006346DD" w:rsidRDefault="005D3C1E" w:rsidP="00FA3D9A">
      <w:pPr>
        <w:pStyle w:val="2f2"/>
        <w:rPr>
          <w:rFonts w:cs="Huawei Sans"/>
        </w:rPr>
      </w:pPr>
    </w:p>
    <w:p w14:paraId="37DE505C" w14:textId="77777777" w:rsidR="005D3C1E" w:rsidRPr="006346DD" w:rsidRDefault="005D3C1E" w:rsidP="00FA3D9A">
      <w:pPr>
        <w:pStyle w:val="2f2"/>
        <w:rPr>
          <w:rFonts w:cs="Huawei Sans"/>
        </w:rPr>
      </w:pPr>
      <w:r w:rsidRPr="006346DD">
        <w:rPr>
          <w:rFonts w:cs="Huawei Sans"/>
        </w:rPr>
        <w:t xml:space="preserve">  --- 10.0.0.17 ping statistics ---</w:t>
      </w:r>
    </w:p>
    <w:p w14:paraId="66BDB4C2" w14:textId="77777777" w:rsidR="005D3C1E" w:rsidRPr="006346DD" w:rsidRDefault="005D3C1E" w:rsidP="00FA3D9A">
      <w:pPr>
        <w:pStyle w:val="2f2"/>
        <w:rPr>
          <w:rFonts w:cs="Huawei Sans"/>
        </w:rPr>
      </w:pPr>
      <w:r w:rsidRPr="006346DD">
        <w:rPr>
          <w:rFonts w:cs="Huawei Sans"/>
        </w:rPr>
        <w:t xml:space="preserve">    1 packet(s) transmitted</w:t>
      </w:r>
    </w:p>
    <w:p w14:paraId="16CC606E" w14:textId="77777777" w:rsidR="005D3C1E" w:rsidRPr="006346DD" w:rsidRDefault="005D3C1E" w:rsidP="00FA3D9A">
      <w:pPr>
        <w:pStyle w:val="2f2"/>
        <w:rPr>
          <w:rFonts w:cs="Huawei Sans"/>
        </w:rPr>
      </w:pPr>
      <w:r w:rsidRPr="006346DD">
        <w:rPr>
          <w:rFonts w:cs="Huawei Sans"/>
        </w:rPr>
        <w:t xml:space="preserve">    1 packet(s) received</w:t>
      </w:r>
    </w:p>
    <w:p w14:paraId="399C094B" w14:textId="77777777" w:rsidR="005D3C1E" w:rsidRPr="006346DD" w:rsidRDefault="005D3C1E" w:rsidP="00FA3D9A">
      <w:pPr>
        <w:pStyle w:val="2f2"/>
        <w:rPr>
          <w:rFonts w:cs="Huawei Sans"/>
        </w:rPr>
      </w:pPr>
      <w:r w:rsidRPr="006346DD">
        <w:rPr>
          <w:rFonts w:cs="Huawei Sans"/>
        </w:rPr>
        <w:t xml:space="preserve">    0.00% packet loss</w:t>
      </w:r>
    </w:p>
    <w:p w14:paraId="321D57F7" w14:textId="77777777" w:rsidR="005D3C1E" w:rsidRPr="006346DD" w:rsidRDefault="005D3C1E" w:rsidP="00FA3D9A">
      <w:pPr>
        <w:pStyle w:val="2f2"/>
        <w:rPr>
          <w:rFonts w:cs="Huawei Sans"/>
        </w:rPr>
      </w:pPr>
      <w:r w:rsidRPr="006346DD">
        <w:rPr>
          <w:rFonts w:cs="Huawei Sans"/>
        </w:rPr>
        <w:t xml:space="preserve">    round-trip min/avg/max = 1/1/1 ms</w:t>
      </w:r>
    </w:p>
    <w:p w14:paraId="4D275829" w14:textId="77777777" w:rsidR="005D3C1E" w:rsidRPr="006346DD" w:rsidRDefault="005D3C1E" w:rsidP="005D3C1E">
      <w:pPr>
        <w:pStyle w:val="30"/>
        <w:rPr>
          <w:rFonts w:cs="Huawei Sans"/>
        </w:rPr>
      </w:pPr>
      <w:r w:rsidRPr="006346DD">
        <w:rPr>
          <w:rFonts w:cs="Huawei Sans"/>
        </w:rPr>
        <w:t>Configure IS-IS in the SR domain.</w:t>
      </w:r>
    </w:p>
    <w:p w14:paraId="3222F224" w14:textId="77777777" w:rsidR="0050433F" w:rsidRPr="00484478" w:rsidRDefault="0050433F" w:rsidP="0050433F">
      <w:pPr>
        <w:pStyle w:val="1f0"/>
      </w:pPr>
      <w:r>
        <w:t>Ensure that the IS-IS area ID is 49.0001, the IS-IS process ID is 1, all devices are Level-2 devices, and the NET is converted from the Loopback0 IP address (for example, PE2's NET is 49.0001.0010.0000.0002.00). Then enable IS-IS on Loopback0 and interconnection interfaces.</w:t>
      </w:r>
    </w:p>
    <w:p w14:paraId="0B8B115E" w14:textId="01B02C85" w:rsidR="005D3C1E" w:rsidRPr="006346DD" w:rsidRDefault="0050433F" w:rsidP="0050433F">
      <w:pPr>
        <w:pStyle w:val="1f0"/>
        <w:rPr>
          <w:rFonts w:cs="Huawei Sans"/>
        </w:rPr>
      </w:pPr>
      <w:r>
        <w:t xml:space="preserve">In this case, you need to set </w:t>
      </w:r>
      <w:r>
        <w:rPr>
          <w:b/>
          <w:bCs/>
        </w:rPr>
        <w:t>cost-style</w:t>
      </w:r>
      <w:r>
        <w:t xml:space="preserve"> to </w:t>
      </w:r>
      <w:r>
        <w:rPr>
          <w:b/>
          <w:bCs/>
        </w:rPr>
        <w:t>wide</w:t>
      </w:r>
      <w:r>
        <w:t xml:space="preserve"> to support IS-IS extensions.</w:t>
      </w:r>
    </w:p>
    <w:p w14:paraId="597B9DE6" w14:textId="77777777" w:rsidR="005D3C1E" w:rsidRPr="006346DD" w:rsidRDefault="005D3C1E" w:rsidP="00C67429">
      <w:pPr>
        <w:pStyle w:val="1f0"/>
        <w:rPr>
          <w:rFonts w:cs="Huawei Sans"/>
        </w:rPr>
      </w:pPr>
      <w:r w:rsidRPr="006346DD">
        <w:rPr>
          <w:rFonts w:cs="Huawei Sans"/>
        </w:rPr>
        <w:t># Configure PE2.</w:t>
      </w:r>
    </w:p>
    <w:p w14:paraId="76655E96" w14:textId="77777777" w:rsidR="005D3C1E" w:rsidRPr="006346DD" w:rsidRDefault="005D3C1E" w:rsidP="00FA3D9A">
      <w:pPr>
        <w:pStyle w:val="2f2"/>
        <w:rPr>
          <w:rFonts w:cs="Huawei Sans"/>
        </w:rPr>
      </w:pPr>
      <w:r w:rsidRPr="006346DD">
        <w:rPr>
          <w:rFonts w:cs="Huawei Sans"/>
        </w:rPr>
        <w:t>[PE2]isis 1</w:t>
      </w:r>
    </w:p>
    <w:p w14:paraId="29EA9F1F" w14:textId="77777777" w:rsidR="005D3C1E" w:rsidRPr="006346DD" w:rsidRDefault="005D3C1E" w:rsidP="00FA3D9A">
      <w:pPr>
        <w:pStyle w:val="2f2"/>
        <w:rPr>
          <w:rFonts w:cs="Huawei Sans"/>
        </w:rPr>
      </w:pPr>
      <w:r w:rsidRPr="006346DD">
        <w:rPr>
          <w:rFonts w:cs="Huawei Sans"/>
        </w:rPr>
        <w:t>[PE2-isis-1] is-level level-2</w:t>
      </w:r>
    </w:p>
    <w:p w14:paraId="28E74134" w14:textId="77777777" w:rsidR="005D3C1E" w:rsidRPr="00777497" w:rsidRDefault="005D3C1E" w:rsidP="00777497">
      <w:pPr>
        <w:pStyle w:val="2f2"/>
      </w:pPr>
      <w:r w:rsidRPr="00777497">
        <w:t>[PE2-isis-1] cost-style wide</w:t>
      </w:r>
    </w:p>
    <w:p w14:paraId="4ABD32AB" w14:textId="77777777" w:rsidR="005D3C1E" w:rsidRPr="006346DD" w:rsidRDefault="005D3C1E" w:rsidP="00FA3D9A">
      <w:pPr>
        <w:pStyle w:val="2f2"/>
        <w:rPr>
          <w:rFonts w:cs="Huawei Sans"/>
        </w:rPr>
      </w:pPr>
      <w:r w:rsidRPr="006346DD">
        <w:rPr>
          <w:rFonts w:cs="Huawei Sans"/>
        </w:rPr>
        <w:t>[PE2-isis-1] network-entity 49.0001.0010.0000.0002.00</w:t>
      </w:r>
    </w:p>
    <w:p w14:paraId="574DAE99" w14:textId="77777777" w:rsidR="005D3C1E" w:rsidRPr="006346DD" w:rsidRDefault="005D3C1E" w:rsidP="00FA3D9A">
      <w:pPr>
        <w:pStyle w:val="2f2"/>
        <w:rPr>
          <w:rFonts w:cs="Huawei Sans"/>
        </w:rPr>
      </w:pPr>
      <w:r w:rsidRPr="006346DD">
        <w:rPr>
          <w:rFonts w:cs="Huawei Sans"/>
        </w:rPr>
        <w:t>[PE2-isis-1] is-name PE2</w:t>
      </w:r>
    </w:p>
    <w:p w14:paraId="016FA380" w14:textId="77777777" w:rsidR="005D3C1E" w:rsidRPr="006346DD" w:rsidRDefault="005D3C1E" w:rsidP="00C67429">
      <w:pPr>
        <w:pStyle w:val="1f0"/>
        <w:rPr>
          <w:rFonts w:cs="Huawei Sans"/>
        </w:rPr>
      </w:pPr>
      <w:r w:rsidRPr="006346DD">
        <w:rPr>
          <w:rFonts w:cs="Huawei Sans"/>
        </w:rPr>
        <w:t># Configure P2.</w:t>
      </w:r>
    </w:p>
    <w:p w14:paraId="32E01C33" w14:textId="77777777" w:rsidR="005D3C1E" w:rsidRPr="00123A24" w:rsidRDefault="005D3C1E" w:rsidP="00123A24">
      <w:pPr>
        <w:pStyle w:val="2f2"/>
      </w:pPr>
      <w:r w:rsidRPr="00123A24">
        <w:t>[P2]isis 1</w:t>
      </w:r>
    </w:p>
    <w:p w14:paraId="5AA69AEE" w14:textId="77777777" w:rsidR="005D3C1E" w:rsidRPr="006346DD" w:rsidRDefault="005D3C1E" w:rsidP="00FA3D9A">
      <w:pPr>
        <w:pStyle w:val="2f2"/>
        <w:rPr>
          <w:rFonts w:cs="Huawei Sans"/>
        </w:rPr>
      </w:pPr>
      <w:r w:rsidRPr="006346DD">
        <w:rPr>
          <w:rFonts w:cs="Huawei Sans"/>
        </w:rPr>
        <w:t>[P2-isis-1] is-level level-2</w:t>
      </w:r>
    </w:p>
    <w:p w14:paraId="44928FF7" w14:textId="77777777" w:rsidR="005D3C1E" w:rsidRPr="006346DD" w:rsidRDefault="005D3C1E" w:rsidP="00FA3D9A">
      <w:pPr>
        <w:pStyle w:val="2f2"/>
        <w:rPr>
          <w:rFonts w:cs="Huawei Sans"/>
        </w:rPr>
      </w:pPr>
      <w:r w:rsidRPr="006346DD">
        <w:rPr>
          <w:rFonts w:cs="Huawei Sans"/>
        </w:rPr>
        <w:t>[P2-isis-1] cost-style wide</w:t>
      </w:r>
    </w:p>
    <w:p w14:paraId="45A9BD50" w14:textId="77777777" w:rsidR="005D3C1E" w:rsidRPr="006346DD" w:rsidRDefault="005D3C1E" w:rsidP="00FA3D9A">
      <w:pPr>
        <w:pStyle w:val="2f2"/>
        <w:rPr>
          <w:rFonts w:cs="Huawei Sans"/>
        </w:rPr>
      </w:pPr>
      <w:r w:rsidRPr="006346DD">
        <w:rPr>
          <w:rFonts w:cs="Huawei Sans"/>
        </w:rPr>
        <w:t>[P2-isis-1] network-entity 49.0001.0010.0000.0006.00</w:t>
      </w:r>
    </w:p>
    <w:p w14:paraId="1BD083F3" w14:textId="77777777" w:rsidR="005D3C1E" w:rsidRPr="006346DD" w:rsidRDefault="005D3C1E" w:rsidP="00FA3D9A">
      <w:pPr>
        <w:pStyle w:val="2f2"/>
        <w:rPr>
          <w:rFonts w:cs="Huawei Sans"/>
        </w:rPr>
      </w:pPr>
      <w:r w:rsidRPr="006346DD">
        <w:rPr>
          <w:rFonts w:cs="Huawei Sans"/>
        </w:rPr>
        <w:t>[P2-isis-1] is-name P2</w:t>
      </w:r>
    </w:p>
    <w:p w14:paraId="4E29DA57" w14:textId="77777777" w:rsidR="005D3C1E" w:rsidRPr="006346DD" w:rsidRDefault="005D3C1E" w:rsidP="00C67429">
      <w:pPr>
        <w:pStyle w:val="1f0"/>
        <w:rPr>
          <w:rFonts w:cs="Huawei Sans"/>
        </w:rPr>
      </w:pPr>
      <w:r w:rsidRPr="006346DD">
        <w:rPr>
          <w:rFonts w:cs="Huawei Sans"/>
        </w:rPr>
        <w:lastRenderedPageBreak/>
        <w:t># Configure PE4.</w:t>
      </w:r>
    </w:p>
    <w:p w14:paraId="36AA1E10" w14:textId="77777777" w:rsidR="005D3C1E" w:rsidRPr="006346DD" w:rsidRDefault="005D3C1E" w:rsidP="00FA3D9A">
      <w:pPr>
        <w:pStyle w:val="2f2"/>
        <w:rPr>
          <w:rFonts w:cs="Huawei Sans"/>
        </w:rPr>
      </w:pPr>
      <w:r w:rsidRPr="006346DD">
        <w:rPr>
          <w:rFonts w:cs="Huawei Sans"/>
        </w:rPr>
        <w:t>[PE4]isis 1</w:t>
      </w:r>
    </w:p>
    <w:p w14:paraId="37501937" w14:textId="77777777" w:rsidR="005D3C1E" w:rsidRPr="006346DD" w:rsidRDefault="005D3C1E" w:rsidP="00FA3D9A">
      <w:pPr>
        <w:pStyle w:val="2f2"/>
        <w:rPr>
          <w:rFonts w:cs="Huawei Sans"/>
        </w:rPr>
      </w:pPr>
      <w:r w:rsidRPr="006346DD">
        <w:rPr>
          <w:rFonts w:cs="Huawei Sans"/>
        </w:rPr>
        <w:t>[PE4-isis-1] is-level level-2</w:t>
      </w:r>
    </w:p>
    <w:p w14:paraId="16E41ED0" w14:textId="77777777" w:rsidR="005D3C1E" w:rsidRPr="006346DD" w:rsidRDefault="005D3C1E" w:rsidP="00FA3D9A">
      <w:pPr>
        <w:pStyle w:val="2f2"/>
        <w:rPr>
          <w:rFonts w:cs="Huawei Sans"/>
        </w:rPr>
      </w:pPr>
      <w:r w:rsidRPr="006346DD">
        <w:rPr>
          <w:rFonts w:cs="Huawei Sans"/>
        </w:rPr>
        <w:t>[PE4-isis-1] cost-style wide</w:t>
      </w:r>
    </w:p>
    <w:p w14:paraId="487EBE25" w14:textId="77777777" w:rsidR="005D3C1E" w:rsidRPr="006346DD" w:rsidRDefault="005D3C1E" w:rsidP="00FA3D9A">
      <w:pPr>
        <w:pStyle w:val="2f2"/>
        <w:rPr>
          <w:rFonts w:cs="Huawei Sans"/>
        </w:rPr>
      </w:pPr>
      <w:r w:rsidRPr="006346DD">
        <w:rPr>
          <w:rFonts w:cs="Huawei Sans"/>
        </w:rPr>
        <w:t>[PE4-isis-1] network-entity 49.0001.0010.0000.0004.00</w:t>
      </w:r>
    </w:p>
    <w:p w14:paraId="41516E34" w14:textId="77777777" w:rsidR="005D3C1E" w:rsidRPr="006346DD" w:rsidRDefault="005D3C1E" w:rsidP="00FA3D9A">
      <w:pPr>
        <w:pStyle w:val="2f2"/>
        <w:rPr>
          <w:rFonts w:cs="Huawei Sans"/>
        </w:rPr>
      </w:pPr>
      <w:r w:rsidRPr="006346DD">
        <w:rPr>
          <w:rFonts w:cs="Huawei Sans"/>
        </w:rPr>
        <w:t>[PE4-isis-1] is-name PE4</w:t>
      </w:r>
    </w:p>
    <w:p w14:paraId="7A681223" w14:textId="77777777" w:rsidR="005D3C1E" w:rsidRPr="006346DD" w:rsidRDefault="005D3C1E" w:rsidP="00C67429">
      <w:pPr>
        <w:pStyle w:val="1f0"/>
        <w:rPr>
          <w:rFonts w:cs="Huawei Sans"/>
        </w:rPr>
      </w:pPr>
      <w:r w:rsidRPr="006346DD">
        <w:rPr>
          <w:rFonts w:cs="Huawei Sans"/>
        </w:rPr>
        <w:t># Enable IS-IS on interfaces.</w:t>
      </w:r>
    </w:p>
    <w:p w14:paraId="058CCBEB" w14:textId="77777777" w:rsidR="005D3C1E" w:rsidRPr="006346DD" w:rsidRDefault="005D3C1E" w:rsidP="00FA3D9A">
      <w:pPr>
        <w:pStyle w:val="2f2"/>
        <w:rPr>
          <w:rFonts w:cs="Huawei Sans"/>
        </w:rPr>
      </w:pPr>
      <w:r w:rsidRPr="006346DD">
        <w:rPr>
          <w:rFonts w:cs="Huawei Sans"/>
        </w:rPr>
        <w:t>[PE2]interface LoopBack0</w:t>
      </w:r>
    </w:p>
    <w:p w14:paraId="0577ABF3" w14:textId="77777777" w:rsidR="005D3C1E" w:rsidRPr="006346DD" w:rsidRDefault="005D3C1E" w:rsidP="00FA3D9A">
      <w:pPr>
        <w:pStyle w:val="2f2"/>
        <w:rPr>
          <w:rFonts w:cs="Huawei Sans"/>
        </w:rPr>
      </w:pPr>
      <w:r w:rsidRPr="006346DD">
        <w:rPr>
          <w:rFonts w:cs="Huawei Sans"/>
        </w:rPr>
        <w:t>[PE2-LoopBack0] isis enable 1</w:t>
      </w:r>
    </w:p>
    <w:p w14:paraId="5B0C37E2" w14:textId="77777777" w:rsidR="005D3C1E" w:rsidRPr="006346DD" w:rsidRDefault="005D3C1E" w:rsidP="00FA3D9A">
      <w:pPr>
        <w:pStyle w:val="2f2"/>
        <w:rPr>
          <w:rFonts w:cs="Huawei Sans"/>
        </w:rPr>
      </w:pPr>
      <w:r w:rsidRPr="006346DD">
        <w:rPr>
          <w:rFonts w:cs="Huawei Sans"/>
        </w:rPr>
        <w:t>[PE2-LoopBack0] quit</w:t>
      </w:r>
    </w:p>
    <w:p w14:paraId="7EC8B230" w14:textId="77777777" w:rsidR="005D3C1E" w:rsidRPr="006346DD" w:rsidRDefault="005D3C1E" w:rsidP="00FA3D9A">
      <w:pPr>
        <w:pStyle w:val="2f2"/>
        <w:rPr>
          <w:rFonts w:cs="Huawei Sans"/>
        </w:rPr>
      </w:pPr>
      <w:r w:rsidRPr="006346DD">
        <w:rPr>
          <w:rFonts w:cs="Huawei Sans"/>
        </w:rPr>
        <w:t>[PE2]interface GigabitEthernet0/3/1</w:t>
      </w:r>
    </w:p>
    <w:p w14:paraId="7468DA83" w14:textId="77777777" w:rsidR="005D3C1E" w:rsidRPr="006346DD" w:rsidRDefault="005D3C1E" w:rsidP="00FA3D9A">
      <w:pPr>
        <w:pStyle w:val="2f2"/>
        <w:rPr>
          <w:rFonts w:cs="Huawei Sans"/>
        </w:rPr>
      </w:pPr>
      <w:r w:rsidRPr="006346DD">
        <w:rPr>
          <w:rFonts w:cs="Huawei Sans"/>
        </w:rPr>
        <w:t>[PE2-GigabitEthernet0/3/1] isis enable 1</w:t>
      </w:r>
    </w:p>
    <w:p w14:paraId="7593D630" w14:textId="77777777" w:rsidR="005D3C1E" w:rsidRPr="006346DD" w:rsidRDefault="005D3C1E" w:rsidP="00FA3D9A">
      <w:pPr>
        <w:pStyle w:val="2f2"/>
        <w:rPr>
          <w:rFonts w:cs="Huawei Sans"/>
        </w:rPr>
      </w:pPr>
      <w:r w:rsidRPr="006346DD">
        <w:rPr>
          <w:rFonts w:cs="Huawei Sans"/>
        </w:rPr>
        <w:t>[PE2-GigabitEthernet0/3/1] isis circuit-type p2p</w:t>
      </w:r>
    </w:p>
    <w:p w14:paraId="438CE05B" w14:textId="77777777" w:rsidR="005D3C1E" w:rsidRPr="006346DD" w:rsidRDefault="005D3C1E" w:rsidP="005D3C1E">
      <w:pPr>
        <w:ind w:left="1021"/>
        <w:rPr>
          <w:rFonts w:ascii="Huawei Sans" w:hAnsi="Huawei Sans" w:cs="Huawei Sans"/>
          <w:sz w:val="21"/>
        </w:rPr>
      </w:pPr>
    </w:p>
    <w:p w14:paraId="0E87D2B6" w14:textId="77777777" w:rsidR="005D3C1E" w:rsidRPr="006346DD" w:rsidRDefault="005D3C1E" w:rsidP="00FA3D9A">
      <w:pPr>
        <w:pStyle w:val="2f2"/>
        <w:rPr>
          <w:rFonts w:cs="Huawei Sans"/>
        </w:rPr>
      </w:pPr>
      <w:r w:rsidRPr="006346DD">
        <w:rPr>
          <w:rFonts w:cs="Huawei Sans"/>
        </w:rPr>
        <w:t>[P2]interface LoopBack0</w:t>
      </w:r>
    </w:p>
    <w:p w14:paraId="0BAB46D2" w14:textId="77777777" w:rsidR="005D3C1E" w:rsidRPr="006346DD" w:rsidRDefault="005D3C1E" w:rsidP="00FA3D9A">
      <w:pPr>
        <w:pStyle w:val="2f2"/>
        <w:rPr>
          <w:rFonts w:cs="Huawei Sans"/>
        </w:rPr>
      </w:pPr>
      <w:r w:rsidRPr="006346DD">
        <w:rPr>
          <w:rFonts w:cs="Huawei Sans"/>
        </w:rPr>
        <w:t>[P2-LoopBack0] isis enable 1</w:t>
      </w:r>
    </w:p>
    <w:p w14:paraId="44C88A54" w14:textId="77777777" w:rsidR="005D3C1E" w:rsidRPr="006346DD" w:rsidRDefault="005D3C1E" w:rsidP="00FA3D9A">
      <w:pPr>
        <w:pStyle w:val="2f2"/>
        <w:rPr>
          <w:rFonts w:cs="Huawei Sans"/>
        </w:rPr>
      </w:pPr>
      <w:r w:rsidRPr="006346DD">
        <w:rPr>
          <w:rFonts w:cs="Huawei Sans"/>
        </w:rPr>
        <w:t>[P2-LoopBack0] quit</w:t>
      </w:r>
    </w:p>
    <w:p w14:paraId="5C6FA084" w14:textId="77777777" w:rsidR="005D3C1E" w:rsidRPr="006346DD" w:rsidRDefault="005D3C1E" w:rsidP="00FA3D9A">
      <w:pPr>
        <w:pStyle w:val="2f2"/>
        <w:rPr>
          <w:rFonts w:cs="Huawei Sans"/>
        </w:rPr>
      </w:pPr>
      <w:r w:rsidRPr="006346DD">
        <w:rPr>
          <w:rFonts w:cs="Huawei Sans"/>
        </w:rPr>
        <w:t>[P2]interface GigabitEthernet0/3/0</w:t>
      </w:r>
    </w:p>
    <w:p w14:paraId="416DC64A" w14:textId="77777777" w:rsidR="005D3C1E" w:rsidRPr="006346DD" w:rsidRDefault="005D3C1E" w:rsidP="00FA3D9A">
      <w:pPr>
        <w:pStyle w:val="2f2"/>
        <w:rPr>
          <w:rFonts w:cs="Huawei Sans"/>
        </w:rPr>
      </w:pPr>
      <w:r w:rsidRPr="006346DD">
        <w:rPr>
          <w:rFonts w:cs="Huawei Sans"/>
        </w:rPr>
        <w:t>[P2-GigabitEthernet0/3/0] isis enable 1</w:t>
      </w:r>
    </w:p>
    <w:p w14:paraId="2B5CD2A9" w14:textId="77777777" w:rsidR="005D3C1E" w:rsidRPr="006346DD" w:rsidRDefault="005D3C1E" w:rsidP="00FA3D9A">
      <w:pPr>
        <w:pStyle w:val="2f2"/>
        <w:rPr>
          <w:rFonts w:cs="Huawei Sans"/>
        </w:rPr>
      </w:pPr>
      <w:r w:rsidRPr="006346DD">
        <w:rPr>
          <w:rFonts w:cs="Huawei Sans"/>
        </w:rPr>
        <w:t>[P2-GigabitEthernet0/3/0] isis circuit-type p2p</w:t>
      </w:r>
    </w:p>
    <w:p w14:paraId="230A65B4" w14:textId="77777777" w:rsidR="005D3C1E" w:rsidRPr="006346DD" w:rsidRDefault="005D3C1E" w:rsidP="00FA3D9A">
      <w:pPr>
        <w:pStyle w:val="2f2"/>
        <w:rPr>
          <w:rFonts w:cs="Huawei Sans"/>
        </w:rPr>
      </w:pPr>
      <w:r w:rsidRPr="006346DD">
        <w:rPr>
          <w:rFonts w:cs="Huawei Sans"/>
        </w:rPr>
        <w:t>[P2-GigabitEthernet0/3/0] quit</w:t>
      </w:r>
    </w:p>
    <w:p w14:paraId="60EC68BB" w14:textId="77777777" w:rsidR="005D3C1E" w:rsidRPr="006346DD" w:rsidRDefault="005D3C1E" w:rsidP="00FA3D9A">
      <w:pPr>
        <w:pStyle w:val="2f2"/>
        <w:rPr>
          <w:rFonts w:cs="Huawei Sans"/>
        </w:rPr>
      </w:pPr>
      <w:r w:rsidRPr="006346DD">
        <w:rPr>
          <w:rFonts w:cs="Huawei Sans"/>
        </w:rPr>
        <w:t>[P2]interface GigabitEthernet0/3/2</w:t>
      </w:r>
    </w:p>
    <w:p w14:paraId="687AAC91" w14:textId="77777777" w:rsidR="005D3C1E" w:rsidRPr="006346DD" w:rsidRDefault="005D3C1E" w:rsidP="00FA3D9A">
      <w:pPr>
        <w:pStyle w:val="2f2"/>
        <w:rPr>
          <w:rFonts w:cs="Huawei Sans"/>
        </w:rPr>
      </w:pPr>
      <w:r w:rsidRPr="006346DD">
        <w:rPr>
          <w:rFonts w:cs="Huawei Sans"/>
        </w:rPr>
        <w:t>[P2-GigabitEthernet0/3/2] isis enable 1</w:t>
      </w:r>
    </w:p>
    <w:p w14:paraId="453B2053" w14:textId="77777777" w:rsidR="005D3C1E" w:rsidRPr="006346DD" w:rsidRDefault="005D3C1E" w:rsidP="00FA3D9A">
      <w:pPr>
        <w:pStyle w:val="2f2"/>
        <w:rPr>
          <w:rFonts w:cs="Huawei Sans"/>
        </w:rPr>
      </w:pPr>
      <w:r w:rsidRPr="006346DD">
        <w:rPr>
          <w:rFonts w:cs="Huawei Sans"/>
        </w:rPr>
        <w:t>[P2-GigabitEthernet0/3/2] isis circuit-type p2p</w:t>
      </w:r>
    </w:p>
    <w:p w14:paraId="0853EE57" w14:textId="77777777" w:rsidR="005D3C1E" w:rsidRPr="006346DD" w:rsidRDefault="005D3C1E" w:rsidP="00FA3D9A">
      <w:pPr>
        <w:pStyle w:val="2f2"/>
        <w:rPr>
          <w:rFonts w:cs="Huawei Sans"/>
          <w:sz w:val="21"/>
        </w:rPr>
      </w:pPr>
      <w:r w:rsidRPr="006346DD">
        <w:rPr>
          <w:rFonts w:cs="Huawei Sans"/>
          <w:sz w:val="21"/>
        </w:rPr>
        <w:t xml:space="preserve"> </w:t>
      </w:r>
    </w:p>
    <w:p w14:paraId="16EB3F72" w14:textId="77777777" w:rsidR="005D3C1E" w:rsidRPr="006346DD" w:rsidRDefault="005D3C1E" w:rsidP="00FA3D9A">
      <w:pPr>
        <w:pStyle w:val="2f2"/>
        <w:rPr>
          <w:rFonts w:cs="Huawei Sans"/>
        </w:rPr>
      </w:pPr>
      <w:r w:rsidRPr="006346DD">
        <w:rPr>
          <w:rFonts w:cs="Huawei Sans"/>
        </w:rPr>
        <w:t>[PE4]interface LoopBack0</w:t>
      </w:r>
    </w:p>
    <w:p w14:paraId="59EDC8F6" w14:textId="77777777" w:rsidR="005D3C1E" w:rsidRPr="006346DD" w:rsidRDefault="005D3C1E" w:rsidP="00FA3D9A">
      <w:pPr>
        <w:pStyle w:val="2f2"/>
        <w:rPr>
          <w:rFonts w:cs="Huawei Sans"/>
        </w:rPr>
      </w:pPr>
      <w:r w:rsidRPr="006346DD">
        <w:rPr>
          <w:rFonts w:cs="Huawei Sans"/>
        </w:rPr>
        <w:t>[PE4-LoopBack0] isis enable 1</w:t>
      </w:r>
    </w:p>
    <w:p w14:paraId="12436953" w14:textId="77777777" w:rsidR="005D3C1E" w:rsidRPr="006346DD" w:rsidRDefault="005D3C1E" w:rsidP="00FA3D9A">
      <w:pPr>
        <w:pStyle w:val="2f2"/>
        <w:rPr>
          <w:rFonts w:cs="Huawei Sans"/>
        </w:rPr>
      </w:pPr>
      <w:r w:rsidRPr="006346DD">
        <w:rPr>
          <w:rFonts w:cs="Huawei Sans"/>
        </w:rPr>
        <w:t>[PE4-LoopBack0] quit</w:t>
      </w:r>
    </w:p>
    <w:p w14:paraId="3F2C5478" w14:textId="77777777" w:rsidR="005D3C1E" w:rsidRPr="006346DD" w:rsidRDefault="005D3C1E" w:rsidP="00FA3D9A">
      <w:pPr>
        <w:pStyle w:val="2f2"/>
        <w:rPr>
          <w:rFonts w:cs="Huawei Sans"/>
        </w:rPr>
      </w:pPr>
      <w:r w:rsidRPr="006346DD">
        <w:rPr>
          <w:rFonts w:cs="Huawei Sans"/>
        </w:rPr>
        <w:t>[PE4]interface GigabitEthernet0/3/1</w:t>
      </w:r>
    </w:p>
    <w:p w14:paraId="22B145BB" w14:textId="77777777" w:rsidR="005D3C1E" w:rsidRPr="006346DD" w:rsidRDefault="005D3C1E" w:rsidP="00FA3D9A">
      <w:pPr>
        <w:pStyle w:val="2f2"/>
        <w:rPr>
          <w:rFonts w:cs="Huawei Sans"/>
        </w:rPr>
      </w:pPr>
      <w:r w:rsidRPr="006346DD">
        <w:rPr>
          <w:rFonts w:cs="Huawei Sans"/>
        </w:rPr>
        <w:t>[PE4-GigabitEthernet0/3/1] isis enable 1</w:t>
      </w:r>
    </w:p>
    <w:p w14:paraId="05CCCB03" w14:textId="77777777" w:rsidR="005D3C1E" w:rsidRPr="006346DD" w:rsidRDefault="005D3C1E" w:rsidP="00FA3D9A">
      <w:pPr>
        <w:pStyle w:val="2f2"/>
        <w:rPr>
          <w:rFonts w:cs="Huawei Sans"/>
        </w:rPr>
      </w:pPr>
      <w:r w:rsidRPr="006346DD">
        <w:rPr>
          <w:rFonts w:cs="Huawei Sans"/>
        </w:rPr>
        <w:t>[PE4-GigabitEthernet0/3/1] isis circuit-type p2p</w:t>
      </w:r>
    </w:p>
    <w:p w14:paraId="18994D71" w14:textId="77777777" w:rsidR="005D3C1E" w:rsidRPr="006346DD" w:rsidRDefault="005D3C1E" w:rsidP="00C67429">
      <w:pPr>
        <w:pStyle w:val="1f0"/>
        <w:rPr>
          <w:rFonts w:cs="Huawei Sans"/>
        </w:rPr>
      </w:pPr>
      <w:r w:rsidRPr="006346DD">
        <w:rPr>
          <w:rFonts w:cs="Huawei Sans"/>
        </w:rPr>
        <w:t># Check IS-IS neighbor relationships on P2.</w:t>
      </w:r>
    </w:p>
    <w:p w14:paraId="4C3CB946" w14:textId="77777777" w:rsidR="005D3C1E" w:rsidRPr="006346DD" w:rsidRDefault="005D3C1E" w:rsidP="00FA3D9A">
      <w:pPr>
        <w:pStyle w:val="2f2"/>
        <w:rPr>
          <w:rFonts w:cs="Huawei Sans"/>
        </w:rPr>
      </w:pPr>
      <w:r w:rsidRPr="006346DD">
        <w:rPr>
          <w:rFonts w:cs="Huawei Sans"/>
        </w:rPr>
        <w:t>[P2]display isis peer</w:t>
      </w:r>
      <w:r w:rsidRPr="006346DD">
        <w:rPr>
          <w:rFonts w:cs="Huawei Sans"/>
        </w:rPr>
        <w:tab/>
      </w:r>
    </w:p>
    <w:p w14:paraId="509C885F" w14:textId="77777777" w:rsidR="005D3C1E" w:rsidRPr="006346DD" w:rsidRDefault="005D3C1E" w:rsidP="00FA3D9A">
      <w:pPr>
        <w:pStyle w:val="2f2"/>
        <w:rPr>
          <w:rFonts w:cs="Huawei Sans"/>
        </w:rPr>
      </w:pPr>
    </w:p>
    <w:p w14:paraId="20288B77" w14:textId="77777777" w:rsidR="005D3C1E" w:rsidRPr="00777497" w:rsidRDefault="005D3C1E" w:rsidP="00777497">
      <w:pPr>
        <w:pStyle w:val="2f2"/>
      </w:pP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r>
      <w:r w:rsidRPr="00777497">
        <w:tab/>
        <w:t>Peer</w:t>
      </w:r>
      <w:r w:rsidRPr="00777497">
        <w:tab/>
        <w:t>information</w:t>
      </w:r>
      <w:r w:rsidRPr="00777497">
        <w:tab/>
        <w:t>for</w:t>
      </w:r>
      <w:r w:rsidRPr="00777497">
        <w:tab/>
        <w:t>ISIS(1)</w:t>
      </w:r>
    </w:p>
    <w:p w14:paraId="4E7B1DBC" w14:textId="77777777" w:rsidR="005D3C1E" w:rsidRPr="006346DD" w:rsidRDefault="005D3C1E"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4309667" w14:textId="77777777" w:rsidR="005D3C1E" w:rsidRPr="006346DD" w:rsidRDefault="005D3C1E" w:rsidP="00FA3D9A">
      <w:pPr>
        <w:pStyle w:val="2f2"/>
        <w:rPr>
          <w:rFonts w:cs="Huawei Sans"/>
        </w:rPr>
      </w:pPr>
      <w:r w:rsidRPr="006346DD">
        <w:rPr>
          <w:rFonts w:cs="Huawei Sans"/>
        </w:rPr>
        <w:tab/>
      </w:r>
      <w:r w:rsidRPr="006346DD">
        <w:rPr>
          <w:rFonts w:cs="Huawei Sans"/>
        </w:rPr>
        <w:tab/>
        <w:t>System</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Circuit</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t>HoldTime</w:t>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w:t>
      </w:r>
    </w:p>
    <w:p w14:paraId="3706D6D8" w14:textId="77777777" w:rsidR="005D3C1E" w:rsidRPr="006346DD" w:rsidRDefault="005D3C1E" w:rsidP="00FA3D9A">
      <w:pPr>
        <w:pStyle w:val="2f2"/>
        <w:rPr>
          <w:rFonts w:cs="Huawei Sans"/>
        </w:rPr>
      </w:pPr>
      <w:r w:rsidRPr="006346DD">
        <w:rPr>
          <w:rFonts w:cs="Huawei Sans"/>
        </w:rPr>
        <w:t>--------------------------------------------------------------------------------</w:t>
      </w:r>
    </w:p>
    <w:p w14:paraId="1C6CE5C0" w14:textId="77777777" w:rsidR="005D3C1E" w:rsidRPr="006346DD" w:rsidRDefault="005D3C1E" w:rsidP="00FA3D9A">
      <w:pPr>
        <w:pStyle w:val="2f2"/>
        <w:rPr>
          <w:rFonts w:cs="Huawei Sans"/>
        </w:rPr>
      </w:pPr>
      <w:r w:rsidRPr="006346DD">
        <w:rPr>
          <w:rFonts w:cs="Huawei Sans"/>
        </w:rPr>
        <w:t>PE2*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26s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18B6C2F4" w14:textId="77777777" w:rsidR="005D3C1E" w:rsidRPr="006346DD" w:rsidRDefault="005D3C1E" w:rsidP="00FA3D9A">
      <w:pPr>
        <w:pStyle w:val="2f2"/>
        <w:rPr>
          <w:rFonts w:cs="Huawei Sans"/>
        </w:rPr>
      </w:pPr>
      <w:r w:rsidRPr="006346DD">
        <w:rPr>
          <w:rFonts w:cs="Huawei Sans"/>
        </w:rPr>
        <w:t>PE4*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23s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3661DA11" w14:textId="5EA88AD5" w:rsidR="005D3C1E" w:rsidRPr="006346DD" w:rsidRDefault="005D3C1E" w:rsidP="00C67429">
      <w:pPr>
        <w:pStyle w:val="1f0"/>
        <w:rPr>
          <w:rFonts w:cs="Huawei Sans"/>
        </w:rPr>
      </w:pPr>
      <w:r w:rsidRPr="006346DD">
        <w:rPr>
          <w:rFonts w:cs="Huawei Sans"/>
        </w:rPr>
        <w:t>IS-IS neighbor relationships with PE2 and PE4 have been established.</w:t>
      </w:r>
    </w:p>
    <w:p w14:paraId="4CE941A5" w14:textId="77777777" w:rsidR="005D3C1E" w:rsidRPr="006346DD" w:rsidRDefault="005D3C1E" w:rsidP="00C67429">
      <w:pPr>
        <w:pStyle w:val="1f0"/>
        <w:rPr>
          <w:rFonts w:cs="Huawei Sans"/>
        </w:rPr>
      </w:pPr>
      <w:r w:rsidRPr="006346DD">
        <w:rPr>
          <w:rFonts w:cs="Huawei Sans"/>
        </w:rPr>
        <w:t># Check IS-IS routes on P2.</w:t>
      </w:r>
    </w:p>
    <w:p w14:paraId="2B883DD2" w14:textId="77777777" w:rsidR="005D3C1E" w:rsidRPr="00233CD3" w:rsidRDefault="005D3C1E" w:rsidP="00233CD3">
      <w:pPr>
        <w:pStyle w:val="2f2"/>
      </w:pPr>
      <w:r w:rsidRPr="00233CD3">
        <w:t>[P2]display</w:t>
      </w:r>
      <w:r w:rsidRPr="00233CD3">
        <w:tab/>
        <w:t>isis</w:t>
      </w:r>
      <w:r w:rsidRPr="00233CD3">
        <w:tab/>
        <w:t>route</w:t>
      </w:r>
      <w:r w:rsidRPr="00233CD3">
        <w:tab/>
      </w:r>
    </w:p>
    <w:p w14:paraId="24B863D4" w14:textId="77777777" w:rsidR="005D3C1E" w:rsidRPr="00233CD3" w:rsidRDefault="005D3C1E" w:rsidP="00233CD3">
      <w:pPr>
        <w:pStyle w:val="2f2"/>
      </w:pPr>
    </w:p>
    <w:p w14:paraId="50DA7AE1" w14:textId="77777777" w:rsidR="005D3C1E" w:rsidRPr="006346DD" w:rsidRDefault="005D3C1E" w:rsidP="00FA3D9A">
      <w:pPr>
        <w:pStyle w:val="2f2"/>
        <w:rPr>
          <w:rFonts w:cs="Huawei Sans"/>
        </w:rPr>
      </w:pPr>
      <w:r w:rsidRPr="006346DD">
        <w:rPr>
          <w:rFonts w:cs="Huawei Sans"/>
        </w:rPr>
        <w:lastRenderedPageBreak/>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68A8F2C9" w14:textId="77777777" w:rsidR="005D3C1E" w:rsidRPr="006346DD" w:rsidRDefault="005D3C1E"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3476FC2F" w14:textId="77777777" w:rsidR="005D3C1E" w:rsidRPr="006346DD" w:rsidRDefault="005D3C1E" w:rsidP="00FA3D9A">
      <w:pPr>
        <w:pStyle w:val="2f2"/>
        <w:rPr>
          <w:rFonts w:cs="Huawei Sans"/>
        </w:rPr>
      </w:pPr>
    </w:p>
    <w:p w14:paraId="53B577E1" w14:textId="77777777" w:rsidR="005D3C1E" w:rsidRPr="006346DD" w:rsidRDefault="005D3C1E"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73C4E6A6" w14:textId="77777777" w:rsidR="005D3C1E" w:rsidRPr="006346DD" w:rsidRDefault="005D3C1E"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63D16E6E" w14:textId="77777777" w:rsidR="005D3C1E" w:rsidRPr="006346DD" w:rsidRDefault="005D3C1E" w:rsidP="00FA3D9A">
      <w:pPr>
        <w:pStyle w:val="2f2"/>
        <w:rPr>
          <w:rFonts w:cs="Huawei Sans"/>
        </w:rPr>
      </w:pPr>
    </w:p>
    <w:p w14:paraId="7486632D" w14:textId="77777777" w:rsidR="005D3C1E" w:rsidRPr="006346DD" w:rsidRDefault="005D3C1E" w:rsidP="00FA3D9A">
      <w:pPr>
        <w:pStyle w:val="2f2"/>
        <w:rPr>
          <w:rFonts w:cs="Huawei Sans"/>
        </w:rPr>
      </w:pPr>
      <w:r w:rsidRPr="006346DD">
        <w:rPr>
          <w:rFonts w:cs="Huawei Sans"/>
        </w:rPr>
        <w:t>IPV4</w:t>
      </w:r>
      <w:r w:rsidRPr="006346DD">
        <w:rPr>
          <w:rFonts w:cs="Huawei Sans"/>
        </w:rPr>
        <w:tab/>
        <w:t>Destination</w:t>
      </w:r>
      <w:r w:rsidRPr="006346DD">
        <w:rPr>
          <w:rFonts w:cs="Huawei Sans"/>
        </w:rPr>
        <w:tab/>
      </w:r>
      <w:r w:rsidRPr="006346DD">
        <w:rPr>
          <w:rFonts w:cs="Huawei Sans"/>
        </w:rPr>
        <w:tab/>
      </w:r>
      <w:r w:rsidRPr="006346DD">
        <w:rPr>
          <w:rFonts w:cs="Huawei Sans"/>
        </w:rPr>
        <w:tab/>
        <w:t>IntCost</w:t>
      </w:r>
      <w:r w:rsidRPr="006346DD">
        <w:rPr>
          <w:rFonts w:cs="Huawei Sans"/>
        </w:rPr>
        <w:tab/>
      </w:r>
      <w:r w:rsidRPr="006346DD">
        <w:rPr>
          <w:rFonts w:cs="Huawei Sans"/>
        </w:rPr>
        <w:tab/>
      </w:r>
      <w:r w:rsidRPr="006346DD">
        <w:rPr>
          <w:rFonts w:cs="Huawei Sans"/>
        </w:rPr>
        <w:tab/>
      </w:r>
      <w:r w:rsidRPr="006346DD">
        <w:rPr>
          <w:rFonts w:cs="Huawei Sans"/>
        </w:rPr>
        <w:tab/>
        <w:t>ExtCost</w:t>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p>
    <w:p w14:paraId="6297A0CB" w14:textId="77777777" w:rsidR="005D3C1E" w:rsidRPr="006346DD" w:rsidRDefault="005D3C1E" w:rsidP="00FA3D9A">
      <w:pPr>
        <w:pStyle w:val="2f2"/>
        <w:rPr>
          <w:rFonts w:cs="Huawei Sans"/>
        </w:rPr>
      </w:pPr>
      <w:r w:rsidRPr="006346DD">
        <w:rPr>
          <w:rFonts w:cs="Huawei Sans"/>
        </w:rPr>
        <w:t>-------------------------------------------------------------------------------</w:t>
      </w:r>
    </w:p>
    <w:p w14:paraId="6E0077DD" w14:textId="77777777" w:rsidR="005D3C1E" w:rsidRPr="006346DD" w:rsidRDefault="005D3C1E" w:rsidP="00FA3D9A">
      <w:pPr>
        <w:pStyle w:val="2f2"/>
        <w:rPr>
          <w:rFonts w:cs="Huawei Sans"/>
        </w:rPr>
      </w:pPr>
      <w:r w:rsidRPr="00AB07E9">
        <w:rPr>
          <w:rFonts w:cs="Huawei Sans"/>
          <w:color w:val="C7000B"/>
        </w:rPr>
        <w:t>1.0.0.2/32</w:t>
      </w:r>
      <w:r w:rsidRPr="00AB07E9">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10.0.0.22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23035D9C" w14:textId="77777777" w:rsidR="005D3C1E" w:rsidRPr="006346DD" w:rsidRDefault="005D3C1E" w:rsidP="00FA3D9A">
      <w:pPr>
        <w:pStyle w:val="2f2"/>
        <w:rPr>
          <w:rFonts w:cs="Huawei Sans"/>
        </w:rPr>
      </w:pPr>
      <w:r w:rsidRPr="00AB07E9">
        <w:rPr>
          <w:rFonts w:cs="Huawei Sans"/>
          <w:color w:val="C7000B"/>
        </w:rPr>
        <w:t>1.0.0.4/32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p>
    <w:p w14:paraId="532AFB1E" w14:textId="77777777" w:rsidR="005D3C1E" w:rsidRPr="006346DD" w:rsidRDefault="005D3C1E" w:rsidP="00FA3D9A">
      <w:pPr>
        <w:pStyle w:val="2f2"/>
        <w:rPr>
          <w:rFonts w:cs="Huawei Sans"/>
        </w:rPr>
      </w:pPr>
      <w:r w:rsidRPr="006346DD">
        <w:rPr>
          <w:rFonts w:cs="Huawei Sans"/>
        </w:rPr>
        <w:t>10.0.0.20/30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32F098BF" w14:textId="77777777" w:rsidR="005D3C1E" w:rsidRPr="006346DD" w:rsidRDefault="005D3C1E" w:rsidP="00FA3D9A">
      <w:pPr>
        <w:pStyle w:val="2f2"/>
        <w:rPr>
          <w:rFonts w:cs="Huawei Sans"/>
        </w:rPr>
      </w:pPr>
      <w:r w:rsidRPr="006346DD">
        <w:rPr>
          <w:rFonts w:cs="Huawei Sans"/>
        </w:rPr>
        <w:t>10.0.0.16/30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p>
    <w:p w14:paraId="5320B1F9" w14:textId="77777777" w:rsidR="005D3C1E" w:rsidRPr="006346DD" w:rsidRDefault="005D3C1E" w:rsidP="00C67429">
      <w:pPr>
        <w:pStyle w:val="1f0"/>
        <w:rPr>
          <w:rFonts w:cs="Huawei Sans"/>
        </w:rPr>
      </w:pPr>
      <w:r w:rsidRPr="006346DD">
        <w:rPr>
          <w:rFonts w:cs="Huawei Sans"/>
        </w:rPr>
        <w:t>P2 has learned the IS-IS routes generated by Loopback0 on PE2 and PE4.</w:t>
      </w:r>
    </w:p>
    <w:p w14:paraId="685DA851" w14:textId="77777777" w:rsidR="005D3C1E" w:rsidRPr="006346DD" w:rsidRDefault="005D3C1E" w:rsidP="005D3C1E">
      <w:pPr>
        <w:pStyle w:val="30"/>
        <w:rPr>
          <w:rFonts w:cs="Huawei Sans"/>
        </w:rPr>
      </w:pPr>
      <w:r w:rsidRPr="006346DD">
        <w:rPr>
          <w:rFonts w:cs="Huawei Sans"/>
        </w:rPr>
        <w:t>Configure MPLS.</w:t>
      </w:r>
    </w:p>
    <w:p w14:paraId="6C0F23C2" w14:textId="36C7BCB5" w:rsidR="005D3C1E" w:rsidRPr="006346DD" w:rsidRDefault="0050433F" w:rsidP="00C67429">
      <w:pPr>
        <w:pStyle w:val="1f0"/>
        <w:rPr>
          <w:rFonts w:cs="Huawei Sans"/>
        </w:rPr>
      </w:pPr>
      <w:r>
        <w:t>Enable MPLS on the three devices and configure MPLS LSR IDs. MPLS does not need to be enabled on interfaces.</w:t>
      </w:r>
    </w:p>
    <w:p w14:paraId="58313CD7" w14:textId="77777777" w:rsidR="005D3C1E" w:rsidRPr="006346DD" w:rsidRDefault="005D3C1E" w:rsidP="00FA3D9A">
      <w:pPr>
        <w:pStyle w:val="2f2"/>
        <w:rPr>
          <w:rFonts w:cs="Huawei Sans"/>
        </w:rPr>
      </w:pPr>
      <w:r w:rsidRPr="006346DD">
        <w:rPr>
          <w:rFonts w:cs="Huawei Sans"/>
        </w:rPr>
        <w:t>[PE2]Mpls lsr-id 1.0.0.2</w:t>
      </w:r>
    </w:p>
    <w:p w14:paraId="73F7D852" w14:textId="77777777" w:rsidR="005D3C1E" w:rsidRPr="006346DD" w:rsidRDefault="005D3C1E" w:rsidP="00FA3D9A">
      <w:pPr>
        <w:pStyle w:val="2f2"/>
        <w:rPr>
          <w:rFonts w:cs="Huawei Sans"/>
        </w:rPr>
      </w:pPr>
      <w:r w:rsidRPr="006346DD">
        <w:rPr>
          <w:rFonts w:cs="Huawei Sans"/>
        </w:rPr>
        <w:t>[PE2]Mpls</w:t>
      </w:r>
    </w:p>
    <w:p w14:paraId="0632C84A" w14:textId="77777777" w:rsidR="005D3C1E" w:rsidRPr="006346DD" w:rsidRDefault="005D3C1E" w:rsidP="00FA3D9A">
      <w:pPr>
        <w:pStyle w:val="2f2"/>
        <w:rPr>
          <w:rFonts w:cs="Huawei Sans"/>
          <w:sz w:val="21"/>
        </w:rPr>
      </w:pPr>
    </w:p>
    <w:p w14:paraId="653A7428" w14:textId="77777777" w:rsidR="005D3C1E" w:rsidRPr="006346DD" w:rsidRDefault="005D3C1E" w:rsidP="00FA3D9A">
      <w:pPr>
        <w:pStyle w:val="2f2"/>
        <w:rPr>
          <w:rFonts w:cs="Huawei Sans"/>
        </w:rPr>
      </w:pPr>
      <w:r w:rsidRPr="006346DD">
        <w:rPr>
          <w:rFonts w:cs="Huawei Sans"/>
        </w:rPr>
        <w:t>[P2]Mpls lsr-id 1.0.0.6</w:t>
      </w:r>
    </w:p>
    <w:p w14:paraId="0E8701FE" w14:textId="77777777" w:rsidR="005D3C1E" w:rsidRPr="00233CD3" w:rsidRDefault="005D3C1E" w:rsidP="00233CD3">
      <w:pPr>
        <w:pStyle w:val="2f2"/>
      </w:pPr>
      <w:r w:rsidRPr="00233CD3">
        <w:t>[P2]Mpls</w:t>
      </w:r>
    </w:p>
    <w:p w14:paraId="6C64307B" w14:textId="77777777" w:rsidR="005D3C1E" w:rsidRPr="00233CD3" w:rsidRDefault="005D3C1E" w:rsidP="00233CD3">
      <w:pPr>
        <w:pStyle w:val="2f2"/>
      </w:pPr>
    </w:p>
    <w:p w14:paraId="5AA4DC43" w14:textId="77777777" w:rsidR="005D3C1E" w:rsidRPr="00233CD3" w:rsidRDefault="005D3C1E" w:rsidP="00233CD3">
      <w:pPr>
        <w:pStyle w:val="2f2"/>
      </w:pPr>
      <w:r w:rsidRPr="00233CD3">
        <w:t>[PE4]Mpls lsr-id 1.0.0.4</w:t>
      </w:r>
    </w:p>
    <w:p w14:paraId="01A2E0AB" w14:textId="77777777" w:rsidR="005D3C1E" w:rsidRPr="00233CD3" w:rsidRDefault="005D3C1E" w:rsidP="00233CD3">
      <w:pPr>
        <w:pStyle w:val="2f2"/>
      </w:pPr>
      <w:r w:rsidRPr="00233CD3">
        <w:t>[PE4]Mpls</w:t>
      </w:r>
    </w:p>
    <w:p w14:paraId="4F30F6F0" w14:textId="1EA6C0E6" w:rsidR="005D3C1E" w:rsidRPr="006346DD" w:rsidRDefault="0050433F" w:rsidP="005D3C1E">
      <w:pPr>
        <w:pStyle w:val="30"/>
        <w:rPr>
          <w:rFonts w:cs="Huawei Sans"/>
        </w:rPr>
      </w:pPr>
      <w:r>
        <w:t>Configure SR capabilities on devices.</w:t>
      </w:r>
    </w:p>
    <w:p w14:paraId="367713B8" w14:textId="77777777" w:rsidR="0050433F" w:rsidRPr="00484478" w:rsidRDefault="0050433F" w:rsidP="0050433F">
      <w:pPr>
        <w:pStyle w:val="1f0"/>
      </w:pPr>
      <w:r>
        <w:t>Enable SR-MPLS globally, enable IS-IS extensions for SR capabilities, configure an SRGB for IS-IS, and set the SRGB range to 16000 to 17000 on all devices.</w:t>
      </w:r>
    </w:p>
    <w:p w14:paraId="18B3A7A6" w14:textId="113C4DC4" w:rsidR="005D3C1E" w:rsidRPr="006346DD" w:rsidRDefault="0050433F" w:rsidP="0050433F">
      <w:pPr>
        <w:pStyle w:val="1f0"/>
        <w:rPr>
          <w:rFonts w:cs="Huawei Sans"/>
        </w:rPr>
      </w:pPr>
      <w:r>
        <w:t>Configure a SID for Loopback0 and use an index as the relative label value. The relative label value must be the same as the planned loopback address. For example, if the IP address of Loopback0 is 1.0.0.2, set the index to 2.</w:t>
      </w:r>
    </w:p>
    <w:p w14:paraId="2C35CDBE" w14:textId="77777777" w:rsidR="005D3C1E" w:rsidRPr="006346DD" w:rsidRDefault="005D3C1E" w:rsidP="00C67429">
      <w:pPr>
        <w:pStyle w:val="1f0"/>
        <w:rPr>
          <w:rFonts w:cs="Huawei Sans"/>
        </w:rPr>
      </w:pPr>
      <w:r w:rsidRPr="006346DD">
        <w:rPr>
          <w:rFonts w:cs="Huawei Sans"/>
        </w:rPr>
        <w:t># Enable SR-MPLS globally.</w:t>
      </w:r>
    </w:p>
    <w:p w14:paraId="2722C5B8" w14:textId="77777777" w:rsidR="005D3C1E" w:rsidRPr="006346DD" w:rsidRDefault="005D3C1E" w:rsidP="00FA3D9A">
      <w:pPr>
        <w:pStyle w:val="2f2"/>
        <w:rPr>
          <w:rFonts w:cs="Huawei Sans"/>
        </w:rPr>
      </w:pPr>
      <w:r w:rsidRPr="006346DD">
        <w:rPr>
          <w:rFonts w:cs="Huawei Sans"/>
        </w:rPr>
        <w:t xml:space="preserve">[PE2]segment-routing </w:t>
      </w:r>
    </w:p>
    <w:p w14:paraId="7C07F98F" w14:textId="77777777" w:rsidR="005D3C1E" w:rsidRPr="00233CD3" w:rsidRDefault="005D3C1E" w:rsidP="00233CD3">
      <w:pPr>
        <w:pStyle w:val="2f2"/>
      </w:pPr>
    </w:p>
    <w:p w14:paraId="58FDDB5C" w14:textId="77777777" w:rsidR="005D3C1E" w:rsidRPr="00777497" w:rsidRDefault="005D3C1E" w:rsidP="00777497">
      <w:pPr>
        <w:pStyle w:val="2f2"/>
      </w:pPr>
      <w:r w:rsidRPr="00777497">
        <w:t xml:space="preserve">[P2]segment-routing </w:t>
      </w:r>
    </w:p>
    <w:p w14:paraId="1DD52E5E" w14:textId="77777777" w:rsidR="005D3C1E" w:rsidRPr="00233CD3" w:rsidRDefault="005D3C1E" w:rsidP="00233CD3">
      <w:pPr>
        <w:pStyle w:val="2f2"/>
      </w:pPr>
    </w:p>
    <w:p w14:paraId="16608CBD" w14:textId="77777777" w:rsidR="005D3C1E" w:rsidRPr="00233CD3" w:rsidRDefault="005D3C1E" w:rsidP="00233CD3">
      <w:pPr>
        <w:pStyle w:val="2f2"/>
      </w:pPr>
      <w:r w:rsidRPr="00233CD3">
        <w:t xml:space="preserve">[PE4]segment-routing </w:t>
      </w:r>
    </w:p>
    <w:p w14:paraId="6054445D" w14:textId="77777777" w:rsidR="005D3C1E" w:rsidRPr="006346DD" w:rsidRDefault="005D3C1E" w:rsidP="00C67429">
      <w:pPr>
        <w:pStyle w:val="1f0"/>
        <w:rPr>
          <w:rFonts w:cs="Huawei Sans"/>
        </w:rPr>
      </w:pPr>
      <w:r w:rsidRPr="006346DD">
        <w:rPr>
          <w:rFonts w:cs="Huawei Sans"/>
        </w:rPr>
        <w:t># Enable IS-IS extensions for SR capabilities and configure an SRGB for IS-IS.</w:t>
      </w:r>
    </w:p>
    <w:p w14:paraId="1BCF8D36" w14:textId="77777777" w:rsidR="005D3C1E" w:rsidRPr="006346DD" w:rsidRDefault="005D3C1E" w:rsidP="00FA3D9A">
      <w:pPr>
        <w:pStyle w:val="2f2"/>
        <w:rPr>
          <w:rFonts w:cs="Huawei Sans"/>
        </w:rPr>
      </w:pPr>
      <w:r w:rsidRPr="006346DD">
        <w:rPr>
          <w:rFonts w:cs="Huawei Sans"/>
        </w:rPr>
        <w:t>[PE2]isis 1</w:t>
      </w:r>
    </w:p>
    <w:p w14:paraId="046919E7" w14:textId="77777777" w:rsidR="005D3C1E" w:rsidRPr="00233CD3" w:rsidRDefault="005D3C1E" w:rsidP="00233CD3">
      <w:pPr>
        <w:pStyle w:val="2f2"/>
      </w:pPr>
      <w:r w:rsidRPr="00233CD3">
        <w:t xml:space="preserve">[PE2-isis-1]segment-routing mpls </w:t>
      </w:r>
    </w:p>
    <w:p w14:paraId="4F1358C2" w14:textId="77777777" w:rsidR="005D3C1E" w:rsidRPr="00233CD3" w:rsidRDefault="005D3C1E" w:rsidP="00233CD3">
      <w:pPr>
        <w:pStyle w:val="2f2"/>
      </w:pPr>
      <w:r w:rsidRPr="00233CD3">
        <w:t>[PE2-isis-1]segment-routing global-block 16000 17000</w:t>
      </w:r>
    </w:p>
    <w:p w14:paraId="3440D9E7" w14:textId="77777777" w:rsidR="005D3C1E" w:rsidRPr="00233CD3" w:rsidRDefault="005D3C1E" w:rsidP="00233CD3">
      <w:pPr>
        <w:pStyle w:val="2f2"/>
      </w:pPr>
    </w:p>
    <w:p w14:paraId="36F43B13" w14:textId="77777777" w:rsidR="005D3C1E" w:rsidRPr="00233CD3" w:rsidRDefault="005D3C1E" w:rsidP="00233CD3">
      <w:pPr>
        <w:pStyle w:val="2f2"/>
      </w:pPr>
      <w:r w:rsidRPr="00233CD3">
        <w:t>[P2]isis 1</w:t>
      </w:r>
    </w:p>
    <w:p w14:paraId="528B1EAB" w14:textId="77777777" w:rsidR="005D3C1E" w:rsidRPr="00233CD3" w:rsidRDefault="005D3C1E" w:rsidP="00233CD3">
      <w:pPr>
        <w:pStyle w:val="2f2"/>
      </w:pPr>
      <w:r w:rsidRPr="00233CD3">
        <w:t xml:space="preserve">[P2-isis-1]segment-routing mpls </w:t>
      </w:r>
    </w:p>
    <w:p w14:paraId="3E246D00" w14:textId="77777777" w:rsidR="005D3C1E" w:rsidRPr="00233CD3" w:rsidRDefault="005D3C1E" w:rsidP="00233CD3">
      <w:pPr>
        <w:pStyle w:val="2f2"/>
      </w:pPr>
      <w:r w:rsidRPr="00233CD3">
        <w:t>[P2-isis-1]segment-routing global-block 16000 17000</w:t>
      </w:r>
    </w:p>
    <w:p w14:paraId="16765B8A" w14:textId="77777777" w:rsidR="005D3C1E" w:rsidRPr="00233CD3" w:rsidRDefault="005D3C1E" w:rsidP="00233CD3">
      <w:pPr>
        <w:pStyle w:val="2f2"/>
      </w:pPr>
    </w:p>
    <w:p w14:paraId="55A27BFF" w14:textId="77777777" w:rsidR="005D3C1E" w:rsidRPr="00233CD3" w:rsidRDefault="005D3C1E" w:rsidP="00233CD3">
      <w:pPr>
        <w:pStyle w:val="2f2"/>
      </w:pPr>
      <w:r w:rsidRPr="00233CD3">
        <w:t>[PE4]isis 1</w:t>
      </w:r>
    </w:p>
    <w:p w14:paraId="557BCEAF" w14:textId="77777777" w:rsidR="005D3C1E" w:rsidRPr="00233CD3" w:rsidRDefault="005D3C1E" w:rsidP="00233CD3">
      <w:pPr>
        <w:pStyle w:val="2f2"/>
      </w:pPr>
      <w:r w:rsidRPr="00233CD3">
        <w:t xml:space="preserve">[PE4-isis-1]segment-routing mpls </w:t>
      </w:r>
    </w:p>
    <w:p w14:paraId="09B502BE" w14:textId="77777777" w:rsidR="005D3C1E" w:rsidRPr="00233CD3" w:rsidRDefault="005D3C1E" w:rsidP="00233CD3">
      <w:pPr>
        <w:pStyle w:val="2f2"/>
      </w:pPr>
      <w:r w:rsidRPr="00233CD3">
        <w:t>[PE4-isis-1]segment-routing global-block 16000 17000</w:t>
      </w:r>
    </w:p>
    <w:p w14:paraId="5640E225" w14:textId="77777777" w:rsidR="005D3C1E" w:rsidRPr="006346DD" w:rsidRDefault="005D3C1E" w:rsidP="00C67429">
      <w:pPr>
        <w:pStyle w:val="1f0"/>
        <w:rPr>
          <w:rFonts w:cs="Huawei Sans"/>
        </w:rPr>
      </w:pPr>
      <w:r w:rsidRPr="006346DD">
        <w:rPr>
          <w:rFonts w:cs="Huawei Sans"/>
        </w:rPr>
        <w:t># Configure a node SID for devices.</w:t>
      </w:r>
    </w:p>
    <w:p w14:paraId="12307F36" w14:textId="77777777" w:rsidR="005D3C1E" w:rsidRPr="006346DD" w:rsidRDefault="005D3C1E" w:rsidP="00FA3D9A">
      <w:pPr>
        <w:pStyle w:val="2f2"/>
        <w:rPr>
          <w:rFonts w:cs="Huawei Sans"/>
        </w:rPr>
      </w:pPr>
      <w:r w:rsidRPr="006346DD">
        <w:rPr>
          <w:rFonts w:cs="Huawei Sans"/>
        </w:rPr>
        <w:t>[PE2]interface LoopBack 0</w:t>
      </w:r>
    </w:p>
    <w:p w14:paraId="698CED57" w14:textId="77777777" w:rsidR="005D3C1E" w:rsidRPr="006346DD" w:rsidRDefault="005D3C1E" w:rsidP="00FA3D9A">
      <w:pPr>
        <w:pStyle w:val="2f2"/>
        <w:rPr>
          <w:rFonts w:cs="Huawei Sans"/>
        </w:rPr>
      </w:pPr>
      <w:r w:rsidRPr="006346DD">
        <w:rPr>
          <w:rFonts w:cs="Huawei Sans"/>
        </w:rPr>
        <w:t>[PE2-LoopBack0]isis prefix-sid index 2</w:t>
      </w:r>
    </w:p>
    <w:p w14:paraId="5E7A21AF" w14:textId="77777777" w:rsidR="005D3C1E" w:rsidRPr="006346DD" w:rsidRDefault="005D3C1E" w:rsidP="00FA3D9A">
      <w:pPr>
        <w:pStyle w:val="2f2"/>
        <w:rPr>
          <w:rFonts w:cs="Huawei Sans"/>
          <w:sz w:val="21"/>
        </w:rPr>
      </w:pPr>
    </w:p>
    <w:p w14:paraId="0E6B12D0" w14:textId="77777777" w:rsidR="005D3C1E" w:rsidRPr="006346DD" w:rsidRDefault="005D3C1E" w:rsidP="00FA3D9A">
      <w:pPr>
        <w:pStyle w:val="2f2"/>
        <w:rPr>
          <w:rFonts w:cs="Huawei Sans"/>
        </w:rPr>
      </w:pPr>
      <w:r w:rsidRPr="006346DD">
        <w:rPr>
          <w:rFonts w:cs="Huawei Sans"/>
        </w:rPr>
        <w:t>[P2]interface LoopBack 0</w:t>
      </w:r>
    </w:p>
    <w:p w14:paraId="3CBD800B" w14:textId="77777777" w:rsidR="005D3C1E" w:rsidRPr="00233CD3" w:rsidRDefault="005D3C1E" w:rsidP="00233CD3">
      <w:pPr>
        <w:pStyle w:val="2f2"/>
      </w:pPr>
      <w:r w:rsidRPr="00233CD3">
        <w:t>[P2-LoopBack0]isis prefix-sid index 6</w:t>
      </w:r>
    </w:p>
    <w:p w14:paraId="4CE5EE9A" w14:textId="77777777" w:rsidR="005D3C1E" w:rsidRPr="00233CD3" w:rsidRDefault="005D3C1E" w:rsidP="00233CD3">
      <w:pPr>
        <w:pStyle w:val="2f2"/>
      </w:pPr>
    </w:p>
    <w:p w14:paraId="2BFF6429" w14:textId="77777777" w:rsidR="005D3C1E" w:rsidRPr="00233CD3" w:rsidRDefault="005D3C1E" w:rsidP="00233CD3">
      <w:pPr>
        <w:pStyle w:val="2f2"/>
      </w:pPr>
      <w:r w:rsidRPr="00233CD3">
        <w:t>[PE4]interface LoopBack 0</w:t>
      </w:r>
    </w:p>
    <w:p w14:paraId="7FB2470B" w14:textId="77777777" w:rsidR="005D3C1E" w:rsidRPr="00233CD3" w:rsidRDefault="005D3C1E" w:rsidP="00233CD3">
      <w:pPr>
        <w:pStyle w:val="2f2"/>
      </w:pPr>
      <w:r w:rsidRPr="00233CD3">
        <w:t>[PE4-LoopBack0]isis prefix-sid index 4</w:t>
      </w:r>
    </w:p>
    <w:p w14:paraId="7347C7B0" w14:textId="77777777" w:rsidR="005D3C1E" w:rsidRPr="006346DD" w:rsidRDefault="005D3C1E" w:rsidP="00C67429">
      <w:pPr>
        <w:pStyle w:val="1f0"/>
        <w:rPr>
          <w:rFonts w:cs="Huawei Sans"/>
        </w:rPr>
      </w:pPr>
      <w:r w:rsidRPr="006346DD">
        <w:rPr>
          <w:rFonts w:cs="Huawei Sans"/>
        </w:rPr>
        <w:t># Manually configure adjacency SIDs on P2.</w:t>
      </w:r>
    </w:p>
    <w:p w14:paraId="23C49975" w14:textId="77777777" w:rsidR="005D3C1E" w:rsidRPr="006346DD" w:rsidRDefault="005D3C1E" w:rsidP="00FA3D9A">
      <w:pPr>
        <w:pStyle w:val="2f2"/>
        <w:rPr>
          <w:rFonts w:cs="Huawei Sans"/>
        </w:rPr>
      </w:pPr>
      <w:r w:rsidRPr="006346DD">
        <w:rPr>
          <w:rFonts w:cs="Huawei Sans"/>
        </w:rPr>
        <w:t>[P2]segment-routing</w:t>
      </w:r>
    </w:p>
    <w:p w14:paraId="483FF458" w14:textId="77777777" w:rsidR="005D3C1E" w:rsidRPr="006346DD" w:rsidRDefault="005D3C1E" w:rsidP="00FA3D9A">
      <w:pPr>
        <w:pStyle w:val="2f2"/>
        <w:rPr>
          <w:rFonts w:cs="Huawei Sans"/>
        </w:rPr>
      </w:pPr>
      <w:r w:rsidRPr="006346DD">
        <w:rPr>
          <w:rFonts w:cs="Huawei Sans"/>
        </w:rPr>
        <w:t>[P2-segment-routing] ipv4 adjacency local-ip-addr 10.0.0.21 remote-ip-addr 10.0.0.22 sid 321536</w:t>
      </w:r>
    </w:p>
    <w:p w14:paraId="588DC1D0" w14:textId="77777777" w:rsidR="005D3C1E" w:rsidRPr="006346DD" w:rsidRDefault="005D3C1E" w:rsidP="00FA3D9A">
      <w:pPr>
        <w:pStyle w:val="2f2"/>
        <w:rPr>
          <w:rFonts w:cs="Huawei Sans"/>
        </w:rPr>
      </w:pPr>
      <w:r w:rsidRPr="006346DD">
        <w:rPr>
          <w:rFonts w:cs="Huawei Sans"/>
        </w:rPr>
        <w:t>[P2-segment-routing] ipv4 adjacency local-ip-addr 10.0.0.18 remote-ip-addr 10.0.0.17 sid 321537</w:t>
      </w:r>
    </w:p>
    <w:p w14:paraId="51512D57" w14:textId="21FD936C" w:rsidR="005D3C1E" w:rsidRPr="006346DD" w:rsidRDefault="0050433F" w:rsidP="00C67429">
      <w:pPr>
        <w:pStyle w:val="1f0"/>
        <w:rPr>
          <w:rFonts w:cs="Huawei Sans"/>
        </w:rPr>
      </w:pPr>
      <w:r>
        <w:t>To ensure that the adjacency SIDs specified during explicit path configuration remain unchanged, you are advised to configure static adjacency SIDs. Then, the SIDs remain unchanged after the device restarts.</w:t>
      </w:r>
    </w:p>
    <w:p w14:paraId="26EFFEC9" w14:textId="77777777" w:rsidR="005921CA" w:rsidRPr="006346DD" w:rsidRDefault="005921CA" w:rsidP="005921CA">
      <w:pPr>
        <w:pStyle w:val="30"/>
        <w:rPr>
          <w:rFonts w:cs="Huawei Sans"/>
        </w:rPr>
      </w:pPr>
      <w:r w:rsidRPr="006346DD">
        <w:rPr>
          <w:rFonts w:cs="Huawei Sans"/>
        </w:rPr>
        <w:t>Configure an SR-MPLS Policy.</w:t>
      </w:r>
    </w:p>
    <w:p w14:paraId="600E1D37" w14:textId="6FC32374" w:rsidR="005921CA" w:rsidRPr="006346DD" w:rsidRDefault="0050433F" w:rsidP="00C67429">
      <w:pPr>
        <w:pStyle w:val="1f0"/>
        <w:rPr>
          <w:rFonts w:cs="Huawei Sans"/>
        </w:rPr>
      </w:pPr>
      <w:r>
        <w:t>Configure candidate paths and associate these candidate paths with the SR-MPLS Policy. Then configure an SR-MPLS Policy group and associate colors with DSCP values in the SR-MPLS policy group.</w:t>
      </w:r>
    </w:p>
    <w:p w14:paraId="0E109AB4" w14:textId="77777777" w:rsidR="005921CA" w:rsidRPr="006346DD" w:rsidRDefault="005921CA" w:rsidP="00C67429">
      <w:pPr>
        <w:pStyle w:val="1f0"/>
        <w:rPr>
          <w:rFonts w:cs="Huawei Sans"/>
        </w:rPr>
      </w:pPr>
      <w:r w:rsidRPr="006346DD">
        <w:rPr>
          <w:rFonts w:cs="Huawei Sans"/>
        </w:rPr>
        <w:t># Configure candidate paths and associate them with an SR-MPLS Policy.</w:t>
      </w:r>
    </w:p>
    <w:p w14:paraId="2E0BAADB" w14:textId="77777777" w:rsidR="00107517" w:rsidRPr="006346DD" w:rsidRDefault="005921CA" w:rsidP="00107517">
      <w:pPr>
        <w:pStyle w:val="2f2"/>
        <w:rPr>
          <w:rFonts w:cs="Huawei Sans"/>
        </w:rPr>
      </w:pPr>
      <w:r w:rsidRPr="006346DD">
        <w:rPr>
          <w:rFonts w:cs="Huawei Sans"/>
        </w:rPr>
        <w:t>[PE2]segment-routing</w:t>
      </w:r>
    </w:p>
    <w:p w14:paraId="10A667A2" w14:textId="77777777" w:rsidR="00107517" w:rsidRPr="006346DD" w:rsidRDefault="00107517" w:rsidP="00107517">
      <w:pPr>
        <w:pStyle w:val="2f2"/>
        <w:rPr>
          <w:rFonts w:cs="Huawei Sans"/>
        </w:rPr>
      </w:pPr>
      <w:r w:rsidRPr="006346DD">
        <w:rPr>
          <w:rFonts w:cs="Huawei Sans"/>
        </w:rPr>
        <w:t>[PE2-segment-routing] segment-list PE2_PE4</w:t>
      </w:r>
    </w:p>
    <w:p w14:paraId="5AE25DAF" w14:textId="77777777" w:rsidR="00107517" w:rsidRPr="006346DD" w:rsidRDefault="00107517" w:rsidP="00107517">
      <w:pPr>
        <w:pStyle w:val="2f2"/>
        <w:rPr>
          <w:rFonts w:cs="Huawei Sans"/>
        </w:rPr>
      </w:pPr>
      <w:r w:rsidRPr="006346DD">
        <w:rPr>
          <w:rFonts w:cs="Huawei Sans"/>
        </w:rPr>
        <w:t>[PE2-segment-routing-segment-list-PE2_PE4] index 10 sid label 16006</w:t>
      </w:r>
    </w:p>
    <w:p w14:paraId="3930E661" w14:textId="77777777" w:rsidR="00107517" w:rsidRPr="006346DD" w:rsidRDefault="00107517" w:rsidP="00107517">
      <w:pPr>
        <w:pStyle w:val="2f2"/>
        <w:rPr>
          <w:rFonts w:cs="Huawei Sans"/>
        </w:rPr>
      </w:pPr>
      <w:r w:rsidRPr="006346DD">
        <w:rPr>
          <w:rFonts w:cs="Huawei Sans"/>
        </w:rPr>
        <w:t xml:space="preserve">[PE2-segment-routing-segment-list-PE2_PE4] index 20 sid label </w:t>
      </w:r>
      <w:r w:rsidRPr="006346DD">
        <w:rPr>
          <w:rFonts w:cs="Huawei Sans"/>
          <w:color w:val="C7000B"/>
        </w:rPr>
        <w:t>321537</w:t>
      </w:r>
    </w:p>
    <w:p w14:paraId="2402EEFB" w14:textId="77777777" w:rsidR="00107517" w:rsidRPr="006346DD" w:rsidRDefault="008760D2" w:rsidP="00107517">
      <w:pPr>
        <w:pStyle w:val="2f2"/>
        <w:rPr>
          <w:rFonts w:cs="Huawei Sans"/>
        </w:rPr>
      </w:pPr>
      <w:r w:rsidRPr="006346DD">
        <w:rPr>
          <w:rFonts w:cs="Huawei Sans"/>
        </w:rPr>
        <w:t>[PE2-segment-routing-segment-list-PE2_PE4] sr-te policy p1 endpoint 1.0.0.4 color 100</w:t>
      </w:r>
    </w:p>
    <w:p w14:paraId="1F96E190" w14:textId="77777777" w:rsidR="00107517" w:rsidRPr="006346DD" w:rsidRDefault="00107517" w:rsidP="00107517">
      <w:pPr>
        <w:pStyle w:val="2f2"/>
        <w:rPr>
          <w:rFonts w:cs="Huawei Sans"/>
        </w:rPr>
      </w:pPr>
      <w:r w:rsidRPr="006346DD">
        <w:rPr>
          <w:rFonts w:cs="Huawei Sans"/>
        </w:rPr>
        <w:t>[PE2-segment-routing-te-policy-p1] candidate-path preference 100</w:t>
      </w:r>
    </w:p>
    <w:p w14:paraId="7A5804A3" w14:textId="77777777" w:rsidR="00107517" w:rsidRPr="006346DD" w:rsidRDefault="00107517" w:rsidP="008760D2">
      <w:pPr>
        <w:pStyle w:val="2f2"/>
        <w:rPr>
          <w:rFonts w:cs="Huawei Sans"/>
        </w:rPr>
      </w:pPr>
      <w:r w:rsidRPr="006346DD">
        <w:rPr>
          <w:rFonts w:cs="Huawei Sans"/>
        </w:rPr>
        <w:t>[PE2-segment-routing-te-policy-p1-path] segment-list PE2_PE4</w:t>
      </w:r>
    </w:p>
    <w:p w14:paraId="1DB6CB51" w14:textId="77777777" w:rsidR="005921CA" w:rsidRPr="006346DD" w:rsidRDefault="005921CA" w:rsidP="00C67429">
      <w:pPr>
        <w:pStyle w:val="1f0"/>
        <w:rPr>
          <w:rFonts w:cs="Huawei Sans"/>
        </w:rPr>
      </w:pPr>
    </w:p>
    <w:p w14:paraId="08A29DB3" w14:textId="77777777" w:rsidR="005921CA" w:rsidRPr="006346DD" w:rsidRDefault="00136692" w:rsidP="008760D2">
      <w:pPr>
        <w:pStyle w:val="2f2"/>
        <w:rPr>
          <w:rFonts w:cs="Huawei Sans"/>
        </w:rPr>
      </w:pPr>
      <w:r w:rsidRPr="006346DD">
        <w:rPr>
          <w:rFonts w:cs="Huawei Sans"/>
        </w:rPr>
        <w:t>[PE4]segment-routing</w:t>
      </w:r>
    </w:p>
    <w:p w14:paraId="61888323" w14:textId="77777777" w:rsidR="008760D2" w:rsidRPr="006346DD" w:rsidRDefault="008760D2" w:rsidP="008760D2">
      <w:pPr>
        <w:pStyle w:val="2f2"/>
        <w:rPr>
          <w:rFonts w:cs="Huawei Sans"/>
        </w:rPr>
      </w:pPr>
      <w:r w:rsidRPr="006346DD">
        <w:rPr>
          <w:rFonts w:cs="Huawei Sans"/>
        </w:rPr>
        <w:t>[PE4-segment-routing] segment-list PE4_PE2</w:t>
      </w:r>
    </w:p>
    <w:p w14:paraId="4D1BCEE0" w14:textId="77777777" w:rsidR="008760D2" w:rsidRPr="006346DD" w:rsidRDefault="008760D2" w:rsidP="008760D2">
      <w:pPr>
        <w:pStyle w:val="2f2"/>
        <w:rPr>
          <w:rFonts w:cs="Huawei Sans"/>
        </w:rPr>
      </w:pPr>
      <w:r w:rsidRPr="006346DD">
        <w:rPr>
          <w:rFonts w:cs="Huawei Sans"/>
        </w:rPr>
        <w:t>[PE4-segment-routing-segment-list-PE4_PE2] index 10 sid label 16006</w:t>
      </w:r>
    </w:p>
    <w:p w14:paraId="3EDC3633" w14:textId="77777777" w:rsidR="008760D2" w:rsidRPr="006346DD" w:rsidRDefault="008760D2" w:rsidP="008760D2">
      <w:pPr>
        <w:pStyle w:val="2f2"/>
        <w:rPr>
          <w:rFonts w:cs="Huawei Sans"/>
        </w:rPr>
      </w:pPr>
      <w:r w:rsidRPr="006346DD">
        <w:rPr>
          <w:rFonts w:cs="Huawei Sans"/>
        </w:rPr>
        <w:t xml:space="preserve">[PE4-segment-routing-segment-list-PE4_PE2] index 20 sid label </w:t>
      </w:r>
      <w:r w:rsidRPr="006346DD">
        <w:rPr>
          <w:rFonts w:cs="Huawei Sans"/>
          <w:color w:val="C7000B"/>
        </w:rPr>
        <w:t>321536</w:t>
      </w:r>
    </w:p>
    <w:p w14:paraId="21181FAA" w14:textId="77777777" w:rsidR="008760D2" w:rsidRPr="006346DD" w:rsidRDefault="008760D2" w:rsidP="008760D2">
      <w:pPr>
        <w:pStyle w:val="2f2"/>
        <w:rPr>
          <w:rFonts w:cs="Huawei Sans"/>
        </w:rPr>
      </w:pPr>
      <w:r w:rsidRPr="006346DD">
        <w:rPr>
          <w:rFonts w:cs="Huawei Sans"/>
        </w:rPr>
        <w:t>[PE4-segment-routing-segment-list-PE4_PE2] sr-te policy p1 endpoint 1.0.0.2 color 100</w:t>
      </w:r>
    </w:p>
    <w:p w14:paraId="35838E22" w14:textId="77777777" w:rsidR="008760D2" w:rsidRPr="006346DD" w:rsidRDefault="008760D2" w:rsidP="008760D2">
      <w:pPr>
        <w:pStyle w:val="2f2"/>
        <w:rPr>
          <w:rFonts w:cs="Huawei Sans"/>
        </w:rPr>
      </w:pPr>
      <w:r w:rsidRPr="006346DD">
        <w:rPr>
          <w:rFonts w:cs="Huawei Sans"/>
        </w:rPr>
        <w:t>[PE4-segment-routing-te-policy-p1] candidate-path preference 100</w:t>
      </w:r>
    </w:p>
    <w:p w14:paraId="12F06BDF" w14:textId="77777777" w:rsidR="008760D2" w:rsidRPr="006346DD" w:rsidRDefault="008760D2" w:rsidP="008760D2">
      <w:pPr>
        <w:pStyle w:val="2f2"/>
        <w:rPr>
          <w:rFonts w:cs="Huawei Sans"/>
        </w:rPr>
      </w:pPr>
      <w:r w:rsidRPr="006346DD">
        <w:rPr>
          <w:rFonts w:cs="Huawei Sans"/>
        </w:rPr>
        <w:t>[PE4-segment-routing-te-policy-p1-path] segment-list PE4_PE2</w:t>
      </w:r>
    </w:p>
    <w:p w14:paraId="2C67025C" w14:textId="6A411E75" w:rsidR="005921CA" w:rsidRPr="006346DD" w:rsidRDefault="0050433F" w:rsidP="00C67429">
      <w:pPr>
        <w:pStyle w:val="1f0"/>
        <w:rPr>
          <w:rFonts w:cs="Huawei Sans"/>
        </w:rPr>
      </w:pPr>
      <w:r>
        <w:lastRenderedPageBreak/>
        <w:t>Associate colors with DSCP values to implement DSCP-based differentiated services. Packets from the same VPN instance carry different DSCP values and are mapped to different colors. The DSCP value -&gt; color -&gt; SR-MPLS TE Policy mapping is then formed (colors are already associated with SR-MPLS TE Policies). This allows packets destined for the same address to recurse to different SR-MPLS TE Policies based on DSCP values carried in these packets, implementing differentiated services.</w:t>
      </w:r>
    </w:p>
    <w:p w14:paraId="4AA13439" w14:textId="77777777" w:rsidR="00F22FCD" w:rsidRPr="006346DD" w:rsidRDefault="00F22FCD" w:rsidP="00C67429">
      <w:pPr>
        <w:pStyle w:val="1f0"/>
        <w:rPr>
          <w:rFonts w:cs="Huawei Sans"/>
        </w:rPr>
      </w:pPr>
      <w:r w:rsidRPr="006346DD">
        <w:rPr>
          <w:rFonts w:cs="Huawei Sans"/>
          <w:noProof/>
        </w:rPr>
        <w:drawing>
          <wp:inline distT="0" distB="0" distL="0" distR="0" wp14:anchorId="541EA515" wp14:editId="4256801E">
            <wp:extent cx="5454000" cy="2730169"/>
            <wp:effectExtent l="19050" t="19050" r="13970" b="133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4000" cy="2730169"/>
                    </a:xfrm>
                    <a:prstGeom prst="rect">
                      <a:avLst/>
                    </a:prstGeom>
                    <a:noFill/>
                    <a:ln w="19050">
                      <a:solidFill>
                        <a:schemeClr val="bg1">
                          <a:lumMod val="85000"/>
                        </a:schemeClr>
                      </a:solidFill>
                    </a:ln>
                  </pic:spPr>
                </pic:pic>
              </a:graphicData>
            </a:graphic>
          </wp:inline>
        </w:drawing>
      </w:r>
    </w:p>
    <w:p w14:paraId="26258F47" w14:textId="77777777" w:rsidR="00597676" w:rsidRPr="006346DD" w:rsidRDefault="00597676" w:rsidP="00597676">
      <w:pPr>
        <w:pStyle w:val="92"/>
        <w:keepNext/>
        <w:rPr>
          <w:rFonts w:cs="Huawei Sans"/>
        </w:rPr>
      </w:pPr>
      <w:r w:rsidRPr="006346DD">
        <w:rPr>
          <w:rFonts w:cs="Huawei Sans"/>
        </w:rPr>
        <w:t>SR-MPLS Policy group traffic mapping</w:t>
      </w:r>
    </w:p>
    <w:p w14:paraId="255D3BBC" w14:textId="77777777" w:rsidR="00F22FCD" w:rsidRPr="00597676" w:rsidRDefault="00F22FCD" w:rsidP="00C67429">
      <w:pPr>
        <w:pStyle w:val="1f0"/>
        <w:rPr>
          <w:rFonts w:cs="Huawei Sans"/>
        </w:rPr>
      </w:pPr>
    </w:p>
    <w:p w14:paraId="3E0D237E" w14:textId="77777777" w:rsidR="005921CA" w:rsidRPr="006346DD" w:rsidRDefault="005921CA" w:rsidP="00C67429">
      <w:pPr>
        <w:pStyle w:val="1f0"/>
        <w:rPr>
          <w:rFonts w:cs="Huawei Sans"/>
        </w:rPr>
      </w:pPr>
      <w:r w:rsidRPr="006346DD">
        <w:rPr>
          <w:rFonts w:cs="Huawei Sans"/>
        </w:rPr>
        <w:t># Create an SR-MPLS Policy group.</w:t>
      </w:r>
    </w:p>
    <w:p w14:paraId="191773AA" w14:textId="77777777" w:rsidR="005921CA" w:rsidRPr="006346DD" w:rsidRDefault="005921CA" w:rsidP="005921CA">
      <w:pPr>
        <w:pStyle w:val="2f2"/>
        <w:rPr>
          <w:rFonts w:cs="Huawei Sans"/>
        </w:rPr>
      </w:pPr>
      <w:r w:rsidRPr="006346DD">
        <w:rPr>
          <w:rFonts w:cs="Huawei Sans"/>
        </w:rPr>
        <w:t xml:space="preserve">[PE2] segment-routing </w:t>
      </w:r>
    </w:p>
    <w:p w14:paraId="33BD00E6" w14:textId="77777777" w:rsidR="008760D2" w:rsidRPr="006346DD" w:rsidRDefault="008760D2" w:rsidP="008760D2">
      <w:pPr>
        <w:pStyle w:val="2f2"/>
        <w:rPr>
          <w:rFonts w:cs="Huawei Sans"/>
        </w:rPr>
      </w:pPr>
      <w:r w:rsidRPr="006346DD">
        <w:rPr>
          <w:rFonts w:cs="Huawei Sans"/>
        </w:rPr>
        <w:t>[PE2-segment-routing] sr-te-policy group 1</w:t>
      </w:r>
    </w:p>
    <w:p w14:paraId="74D83D9C" w14:textId="77777777" w:rsidR="008760D2" w:rsidRPr="006346DD" w:rsidRDefault="008760D2" w:rsidP="008760D2">
      <w:pPr>
        <w:pStyle w:val="2f2"/>
        <w:rPr>
          <w:rFonts w:cs="Huawei Sans"/>
        </w:rPr>
      </w:pPr>
      <w:r w:rsidRPr="006346DD">
        <w:rPr>
          <w:rFonts w:cs="Huawei Sans"/>
        </w:rPr>
        <w:t>[PE2-segment-routing-te-policy-group-1] endpoint 1.0.0.4</w:t>
      </w:r>
    </w:p>
    <w:p w14:paraId="26C08382" w14:textId="77777777" w:rsidR="008760D2" w:rsidRPr="006346DD" w:rsidRDefault="008760D2" w:rsidP="008760D2">
      <w:pPr>
        <w:pStyle w:val="2f2"/>
        <w:rPr>
          <w:rFonts w:cs="Huawei Sans"/>
        </w:rPr>
      </w:pPr>
      <w:r w:rsidRPr="006346DD">
        <w:rPr>
          <w:rFonts w:cs="Huawei Sans"/>
        </w:rPr>
        <w:t>[PE2-segment-routing-te-policy-group-1] color 100 match dscp ipv4 41</w:t>
      </w:r>
    </w:p>
    <w:p w14:paraId="4281D331" w14:textId="77777777" w:rsidR="005921CA" w:rsidRPr="006346DD" w:rsidRDefault="005921CA" w:rsidP="00C67429">
      <w:pPr>
        <w:pStyle w:val="1f0"/>
        <w:rPr>
          <w:rFonts w:cs="Huawei Sans"/>
        </w:rPr>
      </w:pPr>
    </w:p>
    <w:p w14:paraId="098FC4CA" w14:textId="77777777" w:rsidR="00A75B98" w:rsidRPr="006346DD" w:rsidRDefault="00A75B98" w:rsidP="00A75B98">
      <w:pPr>
        <w:pStyle w:val="2f2"/>
        <w:rPr>
          <w:rFonts w:cs="Huawei Sans"/>
        </w:rPr>
      </w:pPr>
      <w:r w:rsidRPr="006346DD">
        <w:rPr>
          <w:rFonts w:cs="Huawei Sans"/>
        </w:rPr>
        <w:t xml:space="preserve">[PE4] segment-routing </w:t>
      </w:r>
    </w:p>
    <w:p w14:paraId="6B7D1F85" w14:textId="77777777" w:rsidR="008760D2" w:rsidRPr="006346DD" w:rsidRDefault="008760D2" w:rsidP="008760D2">
      <w:pPr>
        <w:pStyle w:val="2f2"/>
        <w:rPr>
          <w:rFonts w:cs="Huawei Sans"/>
        </w:rPr>
      </w:pPr>
      <w:r w:rsidRPr="006346DD">
        <w:rPr>
          <w:rFonts w:cs="Huawei Sans"/>
        </w:rPr>
        <w:t>[PE4-segment-routing] sr-te-policy group 1</w:t>
      </w:r>
    </w:p>
    <w:p w14:paraId="3A2F1C9D" w14:textId="77777777" w:rsidR="008760D2" w:rsidRPr="006346DD" w:rsidRDefault="008760D2" w:rsidP="008760D2">
      <w:pPr>
        <w:pStyle w:val="2f2"/>
        <w:rPr>
          <w:rFonts w:cs="Huawei Sans"/>
        </w:rPr>
      </w:pPr>
      <w:r w:rsidRPr="006346DD">
        <w:rPr>
          <w:rFonts w:cs="Huawei Sans"/>
        </w:rPr>
        <w:t>[PE4-segment-routing-te-policy-group-1] endpoint 1.0.0.2</w:t>
      </w:r>
    </w:p>
    <w:p w14:paraId="3C699112" w14:textId="77777777" w:rsidR="008760D2" w:rsidRPr="006346DD" w:rsidRDefault="008760D2" w:rsidP="008760D2">
      <w:pPr>
        <w:pStyle w:val="2f2"/>
        <w:rPr>
          <w:rFonts w:cs="Huawei Sans"/>
        </w:rPr>
      </w:pPr>
      <w:r w:rsidRPr="006346DD">
        <w:rPr>
          <w:rFonts w:cs="Huawei Sans"/>
        </w:rPr>
        <w:t>[PE4-segment-routing-te-policy-group-1] color 100 match dscp ipv4 41</w:t>
      </w:r>
    </w:p>
    <w:p w14:paraId="4C3CB2A0" w14:textId="77777777" w:rsidR="005921CA" w:rsidRPr="006346DD" w:rsidRDefault="005921CA" w:rsidP="00C67429">
      <w:pPr>
        <w:pStyle w:val="1f0"/>
        <w:rPr>
          <w:rFonts w:cs="Huawei Sans"/>
        </w:rPr>
      </w:pPr>
      <w:r w:rsidRPr="006346DD">
        <w:rPr>
          <w:rFonts w:cs="Huawei Sans"/>
        </w:rPr>
        <w:t># Check the tunnel status on PE2.</w:t>
      </w:r>
    </w:p>
    <w:p w14:paraId="4F9D8754" w14:textId="77777777" w:rsidR="003816FD" w:rsidRPr="006346DD" w:rsidRDefault="003816FD" w:rsidP="003816FD">
      <w:pPr>
        <w:pStyle w:val="2f2"/>
        <w:rPr>
          <w:rFonts w:cs="Huawei Sans"/>
        </w:rPr>
      </w:pPr>
      <w:r w:rsidRPr="006346DD">
        <w:rPr>
          <w:rFonts w:cs="Huawei Sans"/>
        </w:rPr>
        <w:t>[PE2]display</w:t>
      </w:r>
      <w:r w:rsidRPr="006346DD">
        <w:rPr>
          <w:rFonts w:cs="Huawei Sans"/>
        </w:rPr>
        <w:tab/>
        <w:t>tunnel-info</w:t>
      </w:r>
      <w:r w:rsidRPr="006346DD">
        <w:rPr>
          <w:rFonts w:cs="Huawei Sans"/>
        </w:rPr>
        <w:tab/>
        <w:t>all</w:t>
      </w:r>
      <w:r w:rsidRPr="006346DD">
        <w:rPr>
          <w:rFonts w:cs="Huawei Sans"/>
        </w:rPr>
        <w:tab/>
      </w:r>
    </w:p>
    <w:p w14:paraId="695D8E3C" w14:textId="77777777" w:rsidR="003816FD" w:rsidRPr="006346DD" w:rsidRDefault="003816FD" w:rsidP="003816FD">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45268324" w14:textId="77777777" w:rsidR="003816FD" w:rsidRPr="006346DD" w:rsidRDefault="003816FD" w:rsidP="003816FD">
      <w:pPr>
        <w:pStyle w:val="2f2"/>
        <w:rPr>
          <w:rFonts w:cs="Huawei Sans"/>
        </w:rPr>
      </w:pPr>
      <w:r w:rsidRPr="006346DD">
        <w:rPr>
          <w:rFonts w:cs="Huawei Sans"/>
        </w:rPr>
        <w:t>----------------------------------------------------------------------------------------</w:t>
      </w:r>
    </w:p>
    <w:p w14:paraId="7181D2C4" w14:textId="77777777" w:rsidR="003816FD" w:rsidRPr="006346DD" w:rsidRDefault="003816FD" w:rsidP="003816FD">
      <w:pPr>
        <w:pStyle w:val="2f2"/>
        <w:rPr>
          <w:rFonts w:cs="Huawei Sans"/>
        </w:rPr>
      </w:pPr>
      <w:r w:rsidRPr="006346DD">
        <w:rPr>
          <w:rFonts w:cs="Huawei Sans"/>
        </w:rPr>
        <w:t>0x000000002900000002</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1C7FAF7A" w14:textId="77777777" w:rsidR="003816FD" w:rsidRPr="006346DD" w:rsidRDefault="003816FD" w:rsidP="003816FD">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697BA1FA" w14:textId="2B8BFD3B" w:rsidR="003816FD" w:rsidRPr="006346DD" w:rsidRDefault="003816FD" w:rsidP="003816FD">
      <w:pPr>
        <w:pStyle w:val="2f2"/>
        <w:rPr>
          <w:rFonts w:cs="Huawei Sans"/>
        </w:rPr>
      </w:pPr>
      <w:r w:rsidRPr="006346DD">
        <w:rPr>
          <w:rFonts w:cs="Huawei Sans"/>
        </w:rPr>
        <w:t>0x00000000330001c002</w:t>
      </w:r>
      <w:r w:rsidRPr="006346DD">
        <w:rPr>
          <w:rFonts w:cs="Huawei Sans"/>
        </w:rPr>
        <w:tab/>
      </w:r>
      <w:r w:rsidR="00123A24">
        <w:rPr>
          <w:rFonts w:cs="Huawei Sans"/>
        </w:rPr>
        <w:tab/>
      </w:r>
      <w:r w:rsidRPr="006346DD">
        <w:rPr>
          <w:rFonts w:cs="Huawei Sans"/>
          <w:color w:val="C7000B"/>
        </w:rPr>
        <w:t>srtepolicygroup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701D8AC" w14:textId="77777777" w:rsidR="005921CA" w:rsidRPr="006346DD" w:rsidRDefault="005921CA" w:rsidP="00C67429">
      <w:pPr>
        <w:pStyle w:val="1f0"/>
        <w:rPr>
          <w:rFonts w:cs="Huawei Sans"/>
        </w:rPr>
      </w:pPr>
      <w:r w:rsidRPr="006346DD">
        <w:rPr>
          <w:rFonts w:cs="Huawei Sans"/>
        </w:rPr>
        <w:t>A tunnel of the srtepolicygroup type can be found.</w:t>
      </w:r>
    </w:p>
    <w:p w14:paraId="7B9A997D" w14:textId="3C16C531" w:rsidR="005921CA" w:rsidRPr="006346DD" w:rsidRDefault="005921CA" w:rsidP="00C67429">
      <w:pPr>
        <w:pStyle w:val="1f0"/>
        <w:rPr>
          <w:rFonts w:cs="Huawei Sans"/>
        </w:rPr>
      </w:pPr>
      <w:r w:rsidRPr="006346DD">
        <w:rPr>
          <w:rFonts w:cs="Huawei Sans"/>
        </w:rPr>
        <w:lastRenderedPageBreak/>
        <w:t># Test tunnel</w:t>
      </w:r>
      <w:r w:rsidR="003E6DD0">
        <w:rPr>
          <w:rFonts w:cs="Huawei Sans"/>
        </w:rPr>
        <w:t xml:space="preserve"> </w:t>
      </w:r>
      <w:r w:rsidR="003E6DD0" w:rsidRPr="006346DD">
        <w:rPr>
          <w:rFonts w:cs="Huawei Sans"/>
        </w:rPr>
        <w:t>connectivity</w:t>
      </w:r>
      <w:r w:rsidR="003E6DD0">
        <w:rPr>
          <w:rFonts w:cs="Huawei Sans"/>
        </w:rPr>
        <w:t>.</w:t>
      </w:r>
    </w:p>
    <w:p w14:paraId="74FF55B4" w14:textId="77777777" w:rsidR="003816FD" w:rsidRPr="006346DD" w:rsidRDefault="003816FD" w:rsidP="00FA3D9A">
      <w:pPr>
        <w:pStyle w:val="2f2"/>
        <w:rPr>
          <w:rFonts w:cs="Huawei Sans"/>
        </w:rPr>
      </w:pPr>
      <w:r w:rsidRPr="006346DD">
        <w:rPr>
          <w:rFonts w:cs="Huawei Sans"/>
        </w:rPr>
        <w:t>[PE2]ping lsp sr-te policy policy-name p1</w:t>
      </w:r>
    </w:p>
    <w:p w14:paraId="0287DFFE" w14:textId="77777777" w:rsidR="003816FD" w:rsidRPr="006346DD" w:rsidRDefault="003816FD" w:rsidP="00FA3D9A">
      <w:pPr>
        <w:pStyle w:val="2f2"/>
        <w:rPr>
          <w:rFonts w:cs="Huawei Sans"/>
        </w:rPr>
      </w:pPr>
      <w:r w:rsidRPr="006346DD">
        <w:rPr>
          <w:rFonts w:cs="Huawei Sans"/>
        </w:rPr>
        <w:t xml:space="preserve">  LSP PING FEC: Nil FEC : 100  data bytes, press CTRL_C to break</w:t>
      </w:r>
    </w:p>
    <w:p w14:paraId="31A8C1A8" w14:textId="77777777" w:rsidR="003816FD" w:rsidRPr="006346DD" w:rsidRDefault="003816FD" w:rsidP="00FA3D9A">
      <w:pPr>
        <w:pStyle w:val="2f2"/>
        <w:rPr>
          <w:rFonts w:cs="Huawei Sans"/>
        </w:rPr>
      </w:pPr>
      <w:r w:rsidRPr="006346DD">
        <w:rPr>
          <w:rFonts w:cs="Huawei Sans"/>
        </w:rPr>
        <w:t xml:space="preserve">  sr-te policy's segment list:</w:t>
      </w:r>
    </w:p>
    <w:p w14:paraId="321A0E38" w14:textId="77777777" w:rsidR="003816FD" w:rsidRPr="006346DD" w:rsidRDefault="003816FD" w:rsidP="00FA3D9A">
      <w:pPr>
        <w:pStyle w:val="2f2"/>
        <w:rPr>
          <w:rFonts w:cs="Huawei Sans"/>
        </w:rPr>
      </w:pPr>
      <w:r w:rsidRPr="006346DD">
        <w:rPr>
          <w:rFonts w:cs="Huawei Sans"/>
        </w:rPr>
        <w:t xml:space="preserve">  Preference: 100; Path Type: primary; Protocol-Origin: local; Originator: 0, 0.0.0.0; Discriminator: 100; Segment-List ID: 106497; Xcindex: 2106497</w:t>
      </w:r>
    </w:p>
    <w:p w14:paraId="2CA05010" w14:textId="77777777" w:rsidR="003816FD" w:rsidRPr="006346DD" w:rsidRDefault="003816FD" w:rsidP="00FA3D9A">
      <w:pPr>
        <w:pStyle w:val="2f2"/>
        <w:rPr>
          <w:rFonts w:cs="Huawei Sans"/>
        </w:rPr>
      </w:pPr>
      <w:r w:rsidRPr="006346DD">
        <w:rPr>
          <w:rFonts w:cs="Huawei Sans"/>
        </w:rPr>
        <w:t xml:space="preserve">    Reply from 1.0.0.4: bytes=100 Sequence=1 time=11 ms</w:t>
      </w:r>
    </w:p>
    <w:p w14:paraId="1D2C47DD" w14:textId="77777777" w:rsidR="003816FD" w:rsidRPr="006346DD" w:rsidRDefault="003816FD" w:rsidP="00FA3D9A">
      <w:pPr>
        <w:pStyle w:val="2f2"/>
        <w:rPr>
          <w:rFonts w:cs="Huawei Sans"/>
        </w:rPr>
      </w:pPr>
      <w:r w:rsidRPr="006346DD">
        <w:rPr>
          <w:rFonts w:cs="Huawei Sans"/>
        </w:rPr>
        <w:t xml:space="preserve">    Reply from 1.0.0.4: bytes=100 Sequence=2 time=2 ms</w:t>
      </w:r>
    </w:p>
    <w:p w14:paraId="46CD98CA" w14:textId="77777777" w:rsidR="003816FD" w:rsidRPr="006346DD" w:rsidRDefault="003816FD" w:rsidP="00FA3D9A">
      <w:pPr>
        <w:pStyle w:val="2f2"/>
        <w:rPr>
          <w:rFonts w:cs="Huawei Sans"/>
        </w:rPr>
      </w:pPr>
      <w:r w:rsidRPr="006346DD">
        <w:rPr>
          <w:rFonts w:cs="Huawei Sans"/>
        </w:rPr>
        <w:t xml:space="preserve">    Reply from 1.0.0.4: bytes=100 Sequence=3 time=2 ms</w:t>
      </w:r>
    </w:p>
    <w:p w14:paraId="586B5D5D" w14:textId="77777777" w:rsidR="003816FD" w:rsidRPr="006346DD" w:rsidRDefault="003816FD" w:rsidP="00FA3D9A">
      <w:pPr>
        <w:pStyle w:val="2f2"/>
        <w:rPr>
          <w:rFonts w:cs="Huawei Sans"/>
        </w:rPr>
      </w:pPr>
      <w:r w:rsidRPr="006346DD">
        <w:rPr>
          <w:rFonts w:cs="Huawei Sans"/>
        </w:rPr>
        <w:t xml:space="preserve">    Reply from 1.0.0.4: bytes=100 Sequence=4 time=2 ms</w:t>
      </w:r>
    </w:p>
    <w:p w14:paraId="29E9ACC7" w14:textId="77777777" w:rsidR="003816FD" w:rsidRPr="006346DD" w:rsidRDefault="003816FD" w:rsidP="00FA3D9A">
      <w:pPr>
        <w:pStyle w:val="2f2"/>
        <w:rPr>
          <w:rFonts w:cs="Huawei Sans"/>
        </w:rPr>
      </w:pPr>
      <w:r w:rsidRPr="006346DD">
        <w:rPr>
          <w:rFonts w:cs="Huawei Sans"/>
        </w:rPr>
        <w:t xml:space="preserve">    Reply from 1.0.0.4: bytes=100 Sequence=5 time=2 ms</w:t>
      </w:r>
    </w:p>
    <w:p w14:paraId="049608AB" w14:textId="77777777" w:rsidR="003816FD" w:rsidRPr="006346DD" w:rsidRDefault="003816FD" w:rsidP="00FA3D9A">
      <w:pPr>
        <w:pStyle w:val="2f2"/>
        <w:rPr>
          <w:rFonts w:cs="Huawei Sans"/>
        </w:rPr>
      </w:pPr>
    </w:p>
    <w:p w14:paraId="0AD72858" w14:textId="77777777" w:rsidR="003816FD" w:rsidRPr="006346DD" w:rsidRDefault="003816FD" w:rsidP="00FA3D9A">
      <w:pPr>
        <w:pStyle w:val="2f2"/>
        <w:rPr>
          <w:rFonts w:cs="Huawei Sans"/>
        </w:rPr>
      </w:pPr>
      <w:r w:rsidRPr="006346DD">
        <w:rPr>
          <w:rFonts w:cs="Huawei Sans"/>
        </w:rPr>
        <w:t xml:space="preserve">  --- FEC: Nil FEC ping statistics ---</w:t>
      </w:r>
    </w:p>
    <w:p w14:paraId="7B336F7D" w14:textId="77777777" w:rsidR="003816FD" w:rsidRPr="006346DD" w:rsidRDefault="003816FD" w:rsidP="00FA3D9A">
      <w:pPr>
        <w:pStyle w:val="2f2"/>
        <w:rPr>
          <w:rFonts w:cs="Huawei Sans"/>
        </w:rPr>
      </w:pPr>
      <w:r w:rsidRPr="006346DD">
        <w:rPr>
          <w:rFonts w:cs="Huawei Sans"/>
        </w:rPr>
        <w:t xml:space="preserve">    5 packet(s) transmitted</w:t>
      </w:r>
    </w:p>
    <w:p w14:paraId="7F48FF19" w14:textId="77777777" w:rsidR="003816FD" w:rsidRPr="006346DD" w:rsidRDefault="003816FD" w:rsidP="00FA3D9A">
      <w:pPr>
        <w:pStyle w:val="2f2"/>
        <w:rPr>
          <w:rFonts w:cs="Huawei Sans"/>
        </w:rPr>
      </w:pPr>
      <w:r w:rsidRPr="006346DD">
        <w:rPr>
          <w:rFonts w:cs="Huawei Sans"/>
        </w:rPr>
        <w:t xml:space="preserve">    5 packet(s) received</w:t>
      </w:r>
    </w:p>
    <w:p w14:paraId="2E6F697B" w14:textId="77777777" w:rsidR="003816FD" w:rsidRPr="006346DD" w:rsidRDefault="003816FD" w:rsidP="00FA3D9A">
      <w:pPr>
        <w:pStyle w:val="2f2"/>
        <w:rPr>
          <w:rFonts w:cs="Huawei Sans"/>
        </w:rPr>
      </w:pPr>
      <w:r w:rsidRPr="006346DD">
        <w:rPr>
          <w:rFonts w:cs="Huawei Sans"/>
        </w:rPr>
        <w:t xml:space="preserve">    0.00% packet loss</w:t>
      </w:r>
    </w:p>
    <w:p w14:paraId="032E4FDB" w14:textId="77777777" w:rsidR="003816FD" w:rsidRPr="006346DD" w:rsidRDefault="003816FD" w:rsidP="00FA3D9A">
      <w:pPr>
        <w:pStyle w:val="2f2"/>
        <w:rPr>
          <w:rFonts w:cs="Huawei Sans"/>
        </w:rPr>
      </w:pPr>
      <w:r w:rsidRPr="006346DD">
        <w:rPr>
          <w:rFonts w:cs="Huawei Sans"/>
        </w:rPr>
        <w:t>round-trip min/avg/max = 2/3/11 ms</w:t>
      </w:r>
    </w:p>
    <w:p w14:paraId="22BA3291" w14:textId="77777777" w:rsidR="005921CA" w:rsidRPr="006346DD" w:rsidRDefault="0032443E" w:rsidP="00C67429">
      <w:pPr>
        <w:pStyle w:val="1f0"/>
        <w:rPr>
          <w:rFonts w:cs="Huawei Sans"/>
        </w:rPr>
      </w:pPr>
      <w:r w:rsidRPr="006346DD">
        <w:rPr>
          <w:rFonts w:cs="Huawei Sans"/>
        </w:rPr>
        <w:t>The tunnel connectivity is normal.</w:t>
      </w:r>
    </w:p>
    <w:p w14:paraId="1F0C15ED" w14:textId="77777777" w:rsidR="005921CA" w:rsidRPr="006346DD" w:rsidRDefault="005921CA" w:rsidP="005921CA">
      <w:pPr>
        <w:pStyle w:val="30"/>
        <w:rPr>
          <w:rFonts w:cs="Huawei Sans"/>
        </w:rPr>
      </w:pPr>
      <w:r w:rsidRPr="006346DD">
        <w:rPr>
          <w:rFonts w:cs="Huawei Sans"/>
        </w:rPr>
        <w:t>Configure an L3VPN.</w:t>
      </w:r>
    </w:p>
    <w:p w14:paraId="2DB1F546" w14:textId="633206B3" w:rsidR="005921CA" w:rsidRPr="006346DD" w:rsidRDefault="003E6DD0" w:rsidP="00C67429">
      <w:pPr>
        <w:pStyle w:val="1f0"/>
        <w:rPr>
          <w:rFonts w:cs="Huawei Sans"/>
        </w:rPr>
      </w:pPr>
      <w:r>
        <w:t xml:space="preserve">Create a VPN instance named </w:t>
      </w:r>
      <w:r>
        <w:rPr>
          <w:b/>
          <w:bCs/>
        </w:rPr>
        <w:t>vpnb</w:t>
      </w:r>
      <w:r>
        <w:t xml:space="preserve"> on PE2 and PE4, add Loopback1 to the VPN instance, and establish an MP-BGP VPNv4 peer relationship between PE2 and P2 and between PE4 and P2 (the AS number is 65001). P2 functions as the RR, and PE2 and PE4 function as the RR clients and advertise VPNv4 routes through P2.</w:t>
      </w:r>
    </w:p>
    <w:p w14:paraId="73618B6A" w14:textId="77777777" w:rsidR="005921CA" w:rsidRPr="006346DD" w:rsidRDefault="005921CA" w:rsidP="00C67429">
      <w:pPr>
        <w:pStyle w:val="1f0"/>
        <w:rPr>
          <w:rFonts w:cs="Huawei Sans"/>
        </w:rPr>
      </w:pPr>
      <w:r w:rsidRPr="006346DD">
        <w:rPr>
          <w:rFonts w:cs="Huawei Sans"/>
        </w:rPr>
        <w:t xml:space="preserve"># Create a VPN instance named </w:t>
      </w:r>
      <w:r w:rsidRPr="006346DD">
        <w:rPr>
          <w:rFonts w:cs="Huawei Sans"/>
          <w:b/>
          <w:bCs/>
        </w:rPr>
        <w:t>vpnb</w:t>
      </w:r>
      <w:r w:rsidRPr="006346DD">
        <w:rPr>
          <w:rFonts w:cs="Huawei Sans"/>
        </w:rPr>
        <w:t>.</w:t>
      </w:r>
    </w:p>
    <w:p w14:paraId="002E4C23" w14:textId="77777777" w:rsidR="005921CA" w:rsidRPr="006346DD" w:rsidRDefault="005921CA" w:rsidP="00FA3D9A">
      <w:pPr>
        <w:pStyle w:val="2f2"/>
        <w:rPr>
          <w:rFonts w:cs="Huawei Sans"/>
        </w:rPr>
      </w:pPr>
      <w:r w:rsidRPr="006346DD">
        <w:rPr>
          <w:rFonts w:cs="Huawei Sans"/>
        </w:rPr>
        <w:t>[PE2]ip vpn-instance vpnb</w:t>
      </w:r>
    </w:p>
    <w:p w14:paraId="0B2B7A1D" w14:textId="77777777" w:rsidR="005921CA" w:rsidRPr="006346DD" w:rsidRDefault="005921CA" w:rsidP="00FA3D9A">
      <w:pPr>
        <w:pStyle w:val="2f2"/>
        <w:rPr>
          <w:rFonts w:cs="Huawei Sans"/>
        </w:rPr>
      </w:pPr>
      <w:r w:rsidRPr="006346DD">
        <w:rPr>
          <w:rFonts w:cs="Huawei Sans"/>
        </w:rPr>
        <w:t>[PE2-vpn-instance-vpnb] ipv4-family</w:t>
      </w:r>
    </w:p>
    <w:p w14:paraId="1DF86223" w14:textId="77777777" w:rsidR="005921CA" w:rsidRPr="006346DD" w:rsidRDefault="005921CA" w:rsidP="00FA3D9A">
      <w:pPr>
        <w:pStyle w:val="2f2"/>
        <w:rPr>
          <w:rFonts w:cs="Huawei Sans"/>
        </w:rPr>
      </w:pPr>
      <w:r w:rsidRPr="006346DD">
        <w:rPr>
          <w:rFonts w:cs="Huawei Sans"/>
        </w:rPr>
        <w:t>[PE2-vpn-instance-vpnb-af-ipv4] route-distinguisher 100:20</w:t>
      </w:r>
    </w:p>
    <w:p w14:paraId="5CD99206" w14:textId="77777777" w:rsidR="005921CA" w:rsidRPr="00233CD3" w:rsidRDefault="005921CA" w:rsidP="00233CD3">
      <w:pPr>
        <w:pStyle w:val="2f2"/>
      </w:pPr>
      <w:r w:rsidRPr="00233CD3">
        <w:t>[PE2-vpn-instance-vpnb-af-ipv4] vpn-target 100:1020 both</w:t>
      </w:r>
    </w:p>
    <w:p w14:paraId="21C3DF6A" w14:textId="77777777" w:rsidR="005921CA" w:rsidRPr="00233CD3" w:rsidRDefault="005921CA" w:rsidP="00233CD3">
      <w:pPr>
        <w:pStyle w:val="2f2"/>
      </w:pPr>
    </w:p>
    <w:p w14:paraId="725E9E9A" w14:textId="77777777" w:rsidR="005921CA" w:rsidRPr="00233CD3" w:rsidRDefault="003816FD" w:rsidP="00233CD3">
      <w:pPr>
        <w:pStyle w:val="2f2"/>
      </w:pPr>
      <w:r w:rsidRPr="00233CD3">
        <w:t>[PE4]ip vpn-instance vpnb</w:t>
      </w:r>
    </w:p>
    <w:p w14:paraId="32F76385" w14:textId="77777777" w:rsidR="005921CA" w:rsidRPr="00233CD3" w:rsidRDefault="003816FD" w:rsidP="00233CD3">
      <w:pPr>
        <w:pStyle w:val="2f2"/>
      </w:pPr>
      <w:r w:rsidRPr="00233CD3">
        <w:t>[PE4-vpn-instance-vpnb] ipv4-family</w:t>
      </w:r>
    </w:p>
    <w:p w14:paraId="57B1BC9B" w14:textId="77777777" w:rsidR="005921CA" w:rsidRPr="00233CD3" w:rsidRDefault="003816FD" w:rsidP="00233CD3">
      <w:pPr>
        <w:pStyle w:val="2f2"/>
      </w:pPr>
      <w:r w:rsidRPr="00233CD3">
        <w:t>[PE4-vpn-instance-vpnb-af-ipv4] route-distinguisher 100:40</w:t>
      </w:r>
    </w:p>
    <w:p w14:paraId="589D7799" w14:textId="77777777" w:rsidR="005921CA" w:rsidRPr="00233CD3" w:rsidRDefault="003816FD" w:rsidP="00233CD3">
      <w:pPr>
        <w:pStyle w:val="2f2"/>
      </w:pPr>
      <w:r w:rsidRPr="00233CD3">
        <w:t>[PE4-vpn-instance-vpnb-af-ipv4] vpn-target 100:1020 both</w:t>
      </w:r>
    </w:p>
    <w:p w14:paraId="67D2907C" w14:textId="4B7D8BED" w:rsidR="005921CA" w:rsidRPr="006346DD" w:rsidRDefault="005921CA" w:rsidP="00C67429">
      <w:pPr>
        <w:pStyle w:val="1f0"/>
        <w:rPr>
          <w:rFonts w:cs="Huawei Sans"/>
        </w:rPr>
      </w:pPr>
      <w:r w:rsidRPr="006346DD">
        <w:rPr>
          <w:rFonts w:cs="Huawei Sans"/>
        </w:rPr>
        <w:t xml:space="preserve"># </w:t>
      </w:r>
      <w:r w:rsidR="003E6DD0">
        <w:t>Create Loopback1, associate it with the VPN instance, and configure an IP address for the interface.</w:t>
      </w:r>
    </w:p>
    <w:p w14:paraId="13FDDBD0" w14:textId="77777777" w:rsidR="005921CA" w:rsidRPr="006346DD" w:rsidRDefault="005921CA" w:rsidP="00FA3D9A">
      <w:pPr>
        <w:pStyle w:val="2f2"/>
        <w:rPr>
          <w:rFonts w:cs="Huawei Sans"/>
        </w:rPr>
      </w:pPr>
      <w:r w:rsidRPr="006346DD">
        <w:rPr>
          <w:rFonts w:cs="Huawei Sans"/>
        </w:rPr>
        <w:t>[PE2]interface LoopBack 1</w:t>
      </w:r>
    </w:p>
    <w:p w14:paraId="0CE66A38" w14:textId="77777777" w:rsidR="005921CA" w:rsidRPr="006346DD" w:rsidRDefault="005921CA" w:rsidP="00FA3D9A">
      <w:pPr>
        <w:pStyle w:val="2f2"/>
        <w:rPr>
          <w:rFonts w:cs="Huawei Sans"/>
        </w:rPr>
      </w:pPr>
      <w:r w:rsidRPr="006346DD">
        <w:rPr>
          <w:rFonts w:cs="Huawei Sans"/>
        </w:rPr>
        <w:t xml:space="preserve">[PE2-LoopBack1]ip binding vpn-instance vpnb  </w:t>
      </w:r>
    </w:p>
    <w:p w14:paraId="7E85ADE6" w14:textId="77777777" w:rsidR="005921CA" w:rsidRPr="006346DD" w:rsidRDefault="005921CA" w:rsidP="00FA3D9A">
      <w:pPr>
        <w:pStyle w:val="2f2"/>
        <w:rPr>
          <w:rFonts w:cs="Huawei Sans"/>
        </w:rPr>
      </w:pPr>
      <w:r w:rsidRPr="006346DD">
        <w:rPr>
          <w:rFonts w:cs="Huawei Sans"/>
        </w:rPr>
        <w:t>Info: All IPv4 and IPv6 related configurations on this interface are removed.</w:t>
      </w:r>
    </w:p>
    <w:p w14:paraId="696D3C4D" w14:textId="77777777" w:rsidR="005921CA" w:rsidRPr="006346DD" w:rsidRDefault="005921CA" w:rsidP="00FA3D9A">
      <w:pPr>
        <w:pStyle w:val="2f2"/>
        <w:rPr>
          <w:rFonts w:cs="Huawei Sans"/>
        </w:rPr>
      </w:pPr>
      <w:r w:rsidRPr="006346DD">
        <w:rPr>
          <w:rFonts w:cs="Huawei Sans"/>
        </w:rPr>
        <w:t>[PE2-LoopBack1]ip address 10.2.2.2 32</w:t>
      </w:r>
    </w:p>
    <w:p w14:paraId="1EAF379B" w14:textId="77777777" w:rsidR="005921CA" w:rsidRPr="006346DD" w:rsidRDefault="005921CA" w:rsidP="005921CA">
      <w:pPr>
        <w:ind w:left="1021"/>
        <w:rPr>
          <w:rFonts w:ascii="Huawei Sans" w:hAnsi="Huawei Sans" w:cs="Huawei Sans"/>
          <w:sz w:val="21"/>
        </w:rPr>
      </w:pPr>
    </w:p>
    <w:p w14:paraId="42F502C9" w14:textId="77777777" w:rsidR="005921CA" w:rsidRPr="006346DD" w:rsidRDefault="003816FD" w:rsidP="00FA3D9A">
      <w:pPr>
        <w:pStyle w:val="2f2"/>
        <w:rPr>
          <w:rFonts w:cs="Huawei Sans"/>
        </w:rPr>
      </w:pPr>
      <w:r w:rsidRPr="006346DD">
        <w:rPr>
          <w:rFonts w:cs="Huawei Sans"/>
        </w:rPr>
        <w:t>[PE4]interface LoopBack 1</w:t>
      </w:r>
    </w:p>
    <w:p w14:paraId="4C78ABD1" w14:textId="77777777" w:rsidR="005921CA" w:rsidRPr="006346DD" w:rsidRDefault="005921CA" w:rsidP="00FA3D9A">
      <w:pPr>
        <w:pStyle w:val="2f2"/>
        <w:rPr>
          <w:rFonts w:cs="Huawei Sans"/>
        </w:rPr>
      </w:pPr>
      <w:r w:rsidRPr="006346DD">
        <w:rPr>
          <w:rFonts w:cs="Huawei Sans"/>
        </w:rPr>
        <w:t xml:space="preserve">[PE4-LoopBack1]ip binding vpn-instance vpnb </w:t>
      </w:r>
    </w:p>
    <w:p w14:paraId="4C643FC0" w14:textId="77777777" w:rsidR="005921CA" w:rsidRPr="006346DD" w:rsidRDefault="005921CA" w:rsidP="00FA3D9A">
      <w:pPr>
        <w:pStyle w:val="2f2"/>
        <w:rPr>
          <w:rFonts w:cs="Huawei Sans"/>
        </w:rPr>
      </w:pPr>
      <w:r w:rsidRPr="006346DD">
        <w:rPr>
          <w:rFonts w:cs="Huawei Sans"/>
        </w:rPr>
        <w:t>Info: All IPv4 and IPv6 related configurations on this interface are removed.</w:t>
      </w:r>
    </w:p>
    <w:p w14:paraId="3CEE85E3" w14:textId="77777777" w:rsidR="005921CA" w:rsidRPr="006346DD" w:rsidRDefault="003816FD" w:rsidP="00FA3D9A">
      <w:pPr>
        <w:pStyle w:val="2f2"/>
        <w:rPr>
          <w:rFonts w:cs="Huawei Sans"/>
        </w:rPr>
      </w:pPr>
      <w:r w:rsidRPr="006346DD">
        <w:rPr>
          <w:rFonts w:cs="Huawei Sans"/>
        </w:rPr>
        <w:t>[PE4-LoopBack1]ip address 10.4.4.4 32</w:t>
      </w:r>
    </w:p>
    <w:p w14:paraId="5CBCF8DA" w14:textId="77777777" w:rsidR="003E6DD0" w:rsidRPr="00E47797" w:rsidRDefault="003E6DD0" w:rsidP="003E6DD0">
      <w:pPr>
        <w:pStyle w:val="1f0"/>
      </w:pPr>
      <w:r>
        <w:lastRenderedPageBreak/>
        <w:t>Note that you need to associate the interface with the VPN instance before configuring an IP address for the interface.</w:t>
      </w:r>
    </w:p>
    <w:p w14:paraId="246E8979" w14:textId="1C21C206" w:rsidR="005921CA" w:rsidRPr="006346DD" w:rsidRDefault="003E6DD0" w:rsidP="003E6DD0">
      <w:pPr>
        <w:pStyle w:val="1f0"/>
        <w:rPr>
          <w:rFonts w:cs="Huawei Sans"/>
        </w:rPr>
      </w:pPr>
      <w:r>
        <w:t># Use Loopback0 to configure the MP-BGP VPNv4 peer relationship and use the Loopback0 address as the router ID.</w:t>
      </w:r>
    </w:p>
    <w:p w14:paraId="3F9CB136" w14:textId="77777777" w:rsidR="005921CA" w:rsidRPr="006346DD" w:rsidRDefault="005921CA" w:rsidP="003816FD">
      <w:pPr>
        <w:pStyle w:val="2f2"/>
        <w:rPr>
          <w:rFonts w:cs="Huawei Sans"/>
        </w:rPr>
      </w:pPr>
      <w:r w:rsidRPr="006346DD">
        <w:rPr>
          <w:rFonts w:cs="Huawei Sans"/>
        </w:rPr>
        <w:t>[PE2]bgp 65001</w:t>
      </w:r>
    </w:p>
    <w:p w14:paraId="79473EAE" w14:textId="77777777" w:rsidR="005921CA" w:rsidRPr="006346DD" w:rsidRDefault="005921CA" w:rsidP="003816FD">
      <w:pPr>
        <w:pStyle w:val="2f2"/>
        <w:rPr>
          <w:rFonts w:cs="Huawei Sans"/>
        </w:rPr>
      </w:pPr>
      <w:r w:rsidRPr="006346DD">
        <w:rPr>
          <w:rFonts w:cs="Huawei Sans"/>
        </w:rPr>
        <w:t>[PE2-bgp] router-id 1.0.0.2</w:t>
      </w:r>
    </w:p>
    <w:p w14:paraId="3D3C7FCA" w14:textId="77777777" w:rsidR="005921CA" w:rsidRPr="006346DD" w:rsidRDefault="005921CA" w:rsidP="003816FD">
      <w:pPr>
        <w:pStyle w:val="2f2"/>
        <w:rPr>
          <w:rFonts w:cs="Huawei Sans"/>
        </w:rPr>
      </w:pPr>
      <w:r w:rsidRPr="006346DD">
        <w:rPr>
          <w:rFonts w:cs="Huawei Sans"/>
        </w:rPr>
        <w:t>[PE2-bgp] peer 1.0.0.6 as-number 65001</w:t>
      </w:r>
    </w:p>
    <w:p w14:paraId="54FF357C" w14:textId="77777777" w:rsidR="005921CA" w:rsidRPr="006346DD" w:rsidRDefault="005921CA" w:rsidP="003816FD">
      <w:pPr>
        <w:pStyle w:val="2f2"/>
        <w:rPr>
          <w:rFonts w:cs="Huawei Sans"/>
        </w:rPr>
      </w:pPr>
      <w:r w:rsidRPr="006346DD">
        <w:rPr>
          <w:rFonts w:cs="Huawei Sans"/>
        </w:rPr>
        <w:t>[PE2-bgp] peer 1.0.0.6 connect-interface LoopBack0</w:t>
      </w:r>
    </w:p>
    <w:p w14:paraId="5DB3AC5D" w14:textId="77777777" w:rsidR="005921CA" w:rsidRPr="006346DD" w:rsidRDefault="005921CA" w:rsidP="003816FD">
      <w:pPr>
        <w:pStyle w:val="2f2"/>
        <w:rPr>
          <w:rFonts w:cs="Huawei Sans"/>
        </w:rPr>
      </w:pPr>
      <w:r w:rsidRPr="006346DD">
        <w:rPr>
          <w:rFonts w:cs="Huawei Sans"/>
        </w:rPr>
        <w:t>[PE2-bgp]ipv4-family vpnv4</w:t>
      </w:r>
    </w:p>
    <w:p w14:paraId="50E84F37" w14:textId="77777777" w:rsidR="005921CA" w:rsidRPr="006346DD" w:rsidRDefault="005921CA" w:rsidP="003816FD">
      <w:pPr>
        <w:pStyle w:val="2f2"/>
        <w:rPr>
          <w:rFonts w:cs="Huawei Sans"/>
        </w:rPr>
      </w:pPr>
      <w:r w:rsidRPr="006346DD">
        <w:rPr>
          <w:rFonts w:cs="Huawei Sans"/>
        </w:rPr>
        <w:t>[PE2-bgp-af-vpnv4] peer 1.0.0.6 enable</w:t>
      </w:r>
    </w:p>
    <w:p w14:paraId="7B33CC3D" w14:textId="77777777" w:rsidR="005921CA" w:rsidRPr="006346DD" w:rsidRDefault="005921CA" w:rsidP="003816FD">
      <w:pPr>
        <w:pStyle w:val="2f2"/>
        <w:rPr>
          <w:rFonts w:cs="Huawei Sans"/>
        </w:rPr>
      </w:pPr>
      <w:r w:rsidRPr="006346DD">
        <w:rPr>
          <w:rFonts w:cs="Huawei Sans"/>
        </w:rPr>
        <w:t>Error: Please choose 'YES' or 'NO' first before pressing 'Enter'. [Y/N]:y</w:t>
      </w:r>
    </w:p>
    <w:p w14:paraId="0D2F4982" w14:textId="77777777" w:rsidR="005921CA" w:rsidRPr="006346DD" w:rsidRDefault="005921CA" w:rsidP="005921CA">
      <w:pPr>
        <w:ind w:left="1021"/>
        <w:rPr>
          <w:rFonts w:ascii="Huawei Sans" w:hAnsi="Huawei Sans" w:cs="Huawei Sans"/>
          <w:sz w:val="21"/>
        </w:rPr>
      </w:pPr>
    </w:p>
    <w:p w14:paraId="6A23B1C0" w14:textId="77777777" w:rsidR="005921CA" w:rsidRPr="006346DD" w:rsidRDefault="005921CA" w:rsidP="003816FD">
      <w:pPr>
        <w:pStyle w:val="2f2"/>
        <w:rPr>
          <w:rFonts w:cs="Huawei Sans"/>
        </w:rPr>
      </w:pPr>
      <w:r w:rsidRPr="006346DD">
        <w:rPr>
          <w:rFonts w:cs="Huawei Sans"/>
        </w:rPr>
        <w:t>[PE4]bgp 65001</w:t>
      </w:r>
    </w:p>
    <w:p w14:paraId="7667156C" w14:textId="77777777" w:rsidR="005921CA" w:rsidRPr="006346DD" w:rsidRDefault="00951970" w:rsidP="003816FD">
      <w:pPr>
        <w:pStyle w:val="2f2"/>
        <w:rPr>
          <w:rFonts w:cs="Huawei Sans"/>
        </w:rPr>
      </w:pPr>
      <w:r w:rsidRPr="006346DD">
        <w:rPr>
          <w:rFonts w:cs="Huawei Sans"/>
        </w:rPr>
        <w:t>[PE4-bgp] router-id 1.0.0.11</w:t>
      </w:r>
    </w:p>
    <w:p w14:paraId="6BADC80B" w14:textId="77777777" w:rsidR="005921CA" w:rsidRPr="006346DD" w:rsidRDefault="00951970" w:rsidP="003816FD">
      <w:pPr>
        <w:pStyle w:val="2f2"/>
        <w:rPr>
          <w:rFonts w:cs="Huawei Sans"/>
        </w:rPr>
      </w:pPr>
      <w:r w:rsidRPr="006346DD">
        <w:rPr>
          <w:rFonts w:cs="Huawei Sans"/>
        </w:rPr>
        <w:t>[PE4-bgp] peer 1.0.0.6 as-number 65001</w:t>
      </w:r>
    </w:p>
    <w:p w14:paraId="04E038EC" w14:textId="77777777" w:rsidR="005921CA" w:rsidRPr="006346DD" w:rsidRDefault="00951970" w:rsidP="003816FD">
      <w:pPr>
        <w:pStyle w:val="2f2"/>
        <w:rPr>
          <w:rFonts w:cs="Huawei Sans"/>
        </w:rPr>
      </w:pPr>
      <w:r w:rsidRPr="006346DD">
        <w:rPr>
          <w:rFonts w:cs="Huawei Sans"/>
        </w:rPr>
        <w:t>[PE4-bgp] peer 1.0.0.6 connect-interface LoopBack0</w:t>
      </w:r>
    </w:p>
    <w:p w14:paraId="28F47101" w14:textId="77777777" w:rsidR="005921CA" w:rsidRPr="006346DD" w:rsidRDefault="00951970" w:rsidP="003816FD">
      <w:pPr>
        <w:pStyle w:val="2f2"/>
        <w:rPr>
          <w:rFonts w:cs="Huawei Sans"/>
        </w:rPr>
      </w:pPr>
      <w:r w:rsidRPr="006346DD">
        <w:rPr>
          <w:rFonts w:cs="Huawei Sans"/>
        </w:rPr>
        <w:t>[PE4-bgp]ipv4-family vpnv4</w:t>
      </w:r>
    </w:p>
    <w:p w14:paraId="44A000D7" w14:textId="77777777" w:rsidR="005921CA" w:rsidRPr="006346DD" w:rsidRDefault="00951970" w:rsidP="003816FD">
      <w:pPr>
        <w:pStyle w:val="2f2"/>
        <w:rPr>
          <w:rFonts w:cs="Huawei Sans"/>
        </w:rPr>
      </w:pPr>
      <w:r w:rsidRPr="006346DD">
        <w:rPr>
          <w:rFonts w:cs="Huawei Sans"/>
        </w:rPr>
        <w:t>[PE4-bgp-af-vpnv4] peer 1.0.0.6 enable</w:t>
      </w:r>
    </w:p>
    <w:p w14:paraId="494D0AE7" w14:textId="77777777" w:rsidR="005921CA" w:rsidRPr="006346DD" w:rsidRDefault="005921CA" w:rsidP="003816FD">
      <w:pPr>
        <w:pStyle w:val="2f2"/>
        <w:rPr>
          <w:rFonts w:cs="Huawei Sans"/>
        </w:rPr>
      </w:pPr>
      <w:r w:rsidRPr="006346DD">
        <w:rPr>
          <w:rFonts w:cs="Huawei Sans"/>
        </w:rPr>
        <w:t>Error: Please choose 'YES' or 'NO' first before pressing 'Enter'. [Y/N]:y</w:t>
      </w:r>
    </w:p>
    <w:p w14:paraId="2BA80EBE" w14:textId="77777777" w:rsidR="005921CA" w:rsidRPr="006346DD" w:rsidRDefault="005921CA" w:rsidP="005921CA">
      <w:pPr>
        <w:ind w:left="1021"/>
        <w:rPr>
          <w:rFonts w:ascii="Huawei Sans" w:hAnsi="Huawei Sans" w:cs="Huawei Sans"/>
          <w:sz w:val="21"/>
        </w:rPr>
      </w:pPr>
    </w:p>
    <w:p w14:paraId="694A6C28" w14:textId="77777777" w:rsidR="00951970" w:rsidRPr="006346DD" w:rsidRDefault="00951970" w:rsidP="00FA3D9A">
      <w:pPr>
        <w:pStyle w:val="2f2"/>
        <w:rPr>
          <w:rFonts w:cs="Huawei Sans"/>
        </w:rPr>
      </w:pPr>
      <w:r w:rsidRPr="006346DD">
        <w:rPr>
          <w:rFonts w:cs="Huawei Sans"/>
        </w:rPr>
        <w:t>[P2-bgp]bgp 65001</w:t>
      </w:r>
    </w:p>
    <w:p w14:paraId="67243244" w14:textId="77777777" w:rsidR="00951970" w:rsidRPr="006346DD" w:rsidRDefault="00951970" w:rsidP="00FA3D9A">
      <w:pPr>
        <w:pStyle w:val="2f2"/>
        <w:rPr>
          <w:rFonts w:cs="Huawei Sans"/>
        </w:rPr>
      </w:pPr>
      <w:r w:rsidRPr="006346DD">
        <w:rPr>
          <w:rFonts w:cs="Huawei Sans"/>
        </w:rPr>
        <w:t>[P2-bgp] router-id 1.0.0.6</w:t>
      </w:r>
    </w:p>
    <w:p w14:paraId="72A93E94" w14:textId="77777777" w:rsidR="00951970" w:rsidRPr="006346DD" w:rsidRDefault="00951970" w:rsidP="00FA3D9A">
      <w:pPr>
        <w:pStyle w:val="2f2"/>
        <w:rPr>
          <w:rFonts w:cs="Huawei Sans"/>
        </w:rPr>
      </w:pPr>
      <w:r w:rsidRPr="006346DD">
        <w:rPr>
          <w:rFonts w:cs="Huawei Sans"/>
        </w:rPr>
        <w:t>[P2-bgp] peer 1.0.0.2 as-number 65001</w:t>
      </w:r>
    </w:p>
    <w:p w14:paraId="61D2B8D6" w14:textId="77777777" w:rsidR="00951970" w:rsidRPr="006346DD" w:rsidRDefault="00951970" w:rsidP="00FA3D9A">
      <w:pPr>
        <w:pStyle w:val="2f2"/>
        <w:rPr>
          <w:rFonts w:cs="Huawei Sans"/>
        </w:rPr>
      </w:pPr>
      <w:r w:rsidRPr="006346DD">
        <w:rPr>
          <w:rFonts w:cs="Huawei Sans"/>
        </w:rPr>
        <w:t xml:space="preserve">[P2-bgp] peer 1.0.0.2 connect-interface LoopBack0 </w:t>
      </w:r>
    </w:p>
    <w:p w14:paraId="6C09DA5B" w14:textId="77777777" w:rsidR="00951970" w:rsidRPr="006346DD" w:rsidRDefault="00951970" w:rsidP="00FA3D9A">
      <w:pPr>
        <w:pStyle w:val="2f2"/>
        <w:rPr>
          <w:rFonts w:cs="Huawei Sans"/>
        </w:rPr>
      </w:pPr>
      <w:r w:rsidRPr="006346DD">
        <w:rPr>
          <w:rFonts w:cs="Huawei Sans"/>
        </w:rPr>
        <w:t>[P2-bgp] peer 1.0.0.4 as-number 65001</w:t>
      </w:r>
    </w:p>
    <w:p w14:paraId="510AD57C" w14:textId="77777777" w:rsidR="00951970" w:rsidRPr="006346DD" w:rsidRDefault="00951970" w:rsidP="00FA3D9A">
      <w:pPr>
        <w:pStyle w:val="2f2"/>
        <w:rPr>
          <w:rFonts w:cs="Huawei Sans"/>
        </w:rPr>
      </w:pPr>
      <w:r w:rsidRPr="006346DD">
        <w:rPr>
          <w:rFonts w:cs="Huawei Sans"/>
        </w:rPr>
        <w:t xml:space="preserve">[P2-bgp] peer 1.0.0.4 connect-interface LoopBack0 </w:t>
      </w:r>
    </w:p>
    <w:p w14:paraId="27ACDCC6" w14:textId="77777777" w:rsidR="00951970" w:rsidRPr="006346DD" w:rsidRDefault="00951970" w:rsidP="00FA3D9A">
      <w:pPr>
        <w:pStyle w:val="2f2"/>
        <w:rPr>
          <w:rFonts w:cs="Huawei Sans"/>
        </w:rPr>
      </w:pPr>
      <w:r w:rsidRPr="006346DD">
        <w:rPr>
          <w:rFonts w:cs="Huawei Sans"/>
        </w:rPr>
        <w:t>[P2-bgp] ipv4-family vpnv4</w:t>
      </w:r>
    </w:p>
    <w:p w14:paraId="2D9E72E5" w14:textId="77777777" w:rsidR="00951970" w:rsidRPr="006346DD" w:rsidRDefault="00951970" w:rsidP="00FA3D9A">
      <w:pPr>
        <w:pStyle w:val="2f2"/>
        <w:rPr>
          <w:rFonts w:cs="Huawei Sans"/>
        </w:rPr>
      </w:pPr>
      <w:r w:rsidRPr="006346DD">
        <w:rPr>
          <w:rFonts w:cs="Huawei Sans"/>
        </w:rPr>
        <w:t xml:space="preserve">[P2-bgp-af-vpnv4] </w:t>
      </w:r>
      <w:r w:rsidRPr="00AB07E9">
        <w:rPr>
          <w:rFonts w:cs="Huawei Sans"/>
          <w:color w:val="C7000B"/>
        </w:rPr>
        <w:t>undo policy vpn-target</w:t>
      </w:r>
    </w:p>
    <w:p w14:paraId="32AA824D" w14:textId="77777777" w:rsidR="00951970" w:rsidRPr="006346DD" w:rsidRDefault="00951970" w:rsidP="00FA3D9A">
      <w:pPr>
        <w:pStyle w:val="2f2"/>
        <w:rPr>
          <w:rFonts w:cs="Huawei Sans"/>
        </w:rPr>
      </w:pPr>
      <w:r w:rsidRPr="006346DD">
        <w:rPr>
          <w:rFonts w:cs="Huawei Sans"/>
        </w:rPr>
        <w:t>[P2-bgp-af-vpnv4] peer 1.0.0.2 enable</w:t>
      </w:r>
    </w:p>
    <w:p w14:paraId="525585E9" w14:textId="77777777" w:rsidR="00951970" w:rsidRPr="006346DD" w:rsidRDefault="00951970" w:rsidP="00FA3D9A">
      <w:pPr>
        <w:pStyle w:val="2f2"/>
        <w:rPr>
          <w:rFonts w:cs="Huawei Sans"/>
        </w:rPr>
      </w:pPr>
      <w:r w:rsidRPr="006346DD">
        <w:rPr>
          <w:rFonts w:cs="Huawei Sans"/>
        </w:rPr>
        <w:t>Error: Please choose 'YES' or 'NO' first before pressing 'Enter'. [Y/N]:y</w:t>
      </w:r>
    </w:p>
    <w:p w14:paraId="35FF0F7D" w14:textId="77777777" w:rsidR="00951970" w:rsidRPr="006346DD" w:rsidRDefault="00951970" w:rsidP="00FA3D9A">
      <w:pPr>
        <w:pStyle w:val="2f2"/>
        <w:rPr>
          <w:rFonts w:cs="Huawei Sans"/>
        </w:rPr>
      </w:pPr>
      <w:r w:rsidRPr="006346DD">
        <w:rPr>
          <w:rFonts w:cs="Huawei Sans"/>
        </w:rPr>
        <w:t>[P2-bgp-af-vpnv4] peer 1.0.0.2 reflect-client</w:t>
      </w:r>
    </w:p>
    <w:p w14:paraId="15021211" w14:textId="77777777" w:rsidR="00951970" w:rsidRPr="006346DD" w:rsidRDefault="00951970" w:rsidP="00FA3D9A">
      <w:pPr>
        <w:pStyle w:val="2f2"/>
        <w:rPr>
          <w:rFonts w:cs="Huawei Sans"/>
        </w:rPr>
      </w:pPr>
      <w:r w:rsidRPr="006346DD">
        <w:rPr>
          <w:rFonts w:cs="Huawei Sans"/>
        </w:rPr>
        <w:t>[P2-bgp-af-vpnv4] peer 1.0.0.4 enable</w:t>
      </w:r>
    </w:p>
    <w:p w14:paraId="0B7BDFFC" w14:textId="77777777" w:rsidR="00951970" w:rsidRPr="006346DD" w:rsidRDefault="00951970" w:rsidP="00FA3D9A">
      <w:pPr>
        <w:pStyle w:val="2f2"/>
        <w:rPr>
          <w:rFonts w:cs="Huawei Sans"/>
        </w:rPr>
      </w:pPr>
      <w:r w:rsidRPr="006346DD">
        <w:rPr>
          <w:rFonts w:cs="Huawei Sans"/>
        </w:rPr>
        <w:t>Error: Please choose 'YES' or 'NO' first before pressing 'Enter'. [Y/N]:y</w:t>
      </w:r>
    </w:p>
    <w:p w14:paraId="2A4C76CD" w14:textId="77777777" w:rsidR="00951970" w:rsidRPr="006346DD" w:rsidRDefault="00951970" w:rsidP="00FA3D9A">
      <w:pPr>
        <w:pStyle w:val="2f2"/>
        <w:rPr>
          <w:rFonts w:cs="Huawei Sans"/>
        </w:rPr>
      </w:pPr>
      <w:r w:rsidRPr="006346DD">
        <w:rPr>
          <w:rFonts w:cs="Huawei Sans"/>
        </w:rPr>
        <w:t>[P2-bgp-af-vpnv4] peer 1.0.0.4 reflect-client</w:t>
      </w:r>
    </w:p>
    <w:p w14:paraId="52766F69" w14:textId="04BF552B" w:rsidR="00951970" w:rsidRPr="006346DD" w:rsidRDefault="00951970" w:rsidP="00C67429">
      <w:pPr>
        <w:pStyle w:val="1f0"/>
        <w:rPr>
          <w:rFonts w:cs="Huawei Sans"/>
        </w:rPr>
      </w:pPr>
      <w:r w:rsidRPr="006346DD">
        <w:rPr>
          <w:rFonts w:cs="Huawei Sans"/>
        </w:rPr>
        <w:t xml:space="preserve">When configuring an RR, disable </w:t>
      </w:r>
      <w:r w:rsidR="007D1A22">
        <w:rPr>
          <w:rFonts w:cs="Huawei Sans"/>
        </w:rPr>
        <w:t>the RT check on VPNv4 routes</w:t>
      </w:r>
      <w:r w:rsidRPr="006346DD">
        <w:rPr>
          <w:rFonts w:cs="Huawei Sans"/>
        </w:rPr>
        <w:t>.</w:t>
      </w:r>
    </w:p>
    <w:p w14:paraId="3620D500" w14:textId="77777777" w:rsidR="00951970" w:rsidRPr="006346DD" w:rsidRDefault="00951970" w:rsidP="00C67429">
      <w:pPr>
        <w:pStyle w:val="1f0"/>
        <w:rPr>
          <w:rFonts w:cs="Huawei Sans"/>
        </w:rPr>
      </w:pPr>
      <w:r w:rsidRPr="006346DD">
        <w:rPr>
          <w:rFonts w:cs="Huawei Sans"/>
        </w:rPr>
        <w:t># Check the VPNv4 peer relationship status.</w:t>
      </w:r>
    </w:p>
    <w:p w14:paraId="24982ABB" w14:textId="77777777" w:rsidR="00951970" w:rsidRPr="006346DD" w:rsidRDefault="00951970" w:rsidP="00FA3D9A">
      <w:pPr>
        <w:pStyle w:val="2f2"/>
        <w:rPr>
          <w:rFonts w:cs="Huawei Sans"/>
        </w:rPr>
      </w:pPr>
      <w:r w:rsidRPr="006346DD">
        <w:rPr>
          <w:rFonts w:cs="Huawei Sans"/>
        </w:rPr>
        <w:t>[P2]display</w:t>
      </w:r>
      <w:r w:rsidRPr="006346DD">
        <w:rPr>
          <w:rFonts w:cs="Huawei Sans"/>
        </w:rPr>
        <w:tab/>
        <w:t>bgp</w:t>
      </w:r>
      <w:r w:rsidRPr="006346DD">
        <w:rPr>
          <w:rFonts w:cs="Huawei Sans"/>
        </w:rPr>
        <w:tab/>
        <w:t>vpnv4</w:t>
      </w:r>
      <w:r w:rsidRPr="006346DD">
        <w:rPr>
          <w:rFonts w:cs="Huawei Sans"/>
        </w:rPr>
        <w:tab/>
        <w:t>all peer</w:t>
      </w:r>
      <w:r w:rsidRPr="006346DD">
        <w:rPr>
          <w:rFonts w:cs="Huawei Sans"/>
        </w:rPr>
        <w:tab/>
      </w:r>
    </w:p>
    <w:p w14:paraId="7CAC1794" w14:textId="77777777" w:rsidR="00951970" w:rsidRPr="006346DD" w:rsidRDefault="00951970" w:rsidP="00FA3D9A">
      <w:pPr>
        <w:pStyle w:val="2f2"/>
        <w:rPr>
          <w:rFonts w:cs="Huawei Sans"/>
        </w:rPr>
      </w:pPr>
      <w:r w:rsidRPr="006346DD">
        <w:rPr>
          <w:rFonts w:cs="Huawei Sans"/>
        </w:rPr>
        <w:tab/>
      </w:r>
    </w:p>
    <w:p w14:paraId="71118C30" w14:textId="77777777" w:rsidR="00951970" w:rsidRPr="006346DD" w:rsidRDefault="00951970" w:rsidP="00FA3D9A">
      <w:pPr>
        <w:pStyle w:val="2f2"/>
        <w:rPr>
          <w:rFonts w:cs="Huawei Sans"/>
        </w:rPr>
      </w:pPr>
      <w:r w:rsidRPr="006346DD">
        <w:rPr>
          <w:rFonts w:cs="Huawei Sans"/>
        </w:rPr>
        <w:tab/>
        <w:t xml:space="preserve">BGP </w:t>
      </w:r>
      <w:r w:rsidRPr="006346DD">
        <w:rPr>
          <w:rFonts w:cs="Huawei Sans"/>
        </w:rPr>
        <w:tab/>
        <w:t>local</w:t>
      </w:r>
      <w:r w:rsidRPr="006346DD">
        <w:rPr>
          <w:rFonts w:cs="Huawei Sans"/>
        </w:rPr>
        <w:tab/>
        <w:t xml:space="preserve"> router </w:t>
      </w:r>
      <w:r w:rsidRPr="006346DD">
        <w:rPr>
          <w:rFonts w:cs="Huawei Sans"/>
        </w:rPr>
        <w:tab/>
        <w:t>ID</w:t>
      </w:r>
      <w:r w:rsidRPr="006346DD">
        <w:rPr>
          <w:rFonts w:cs="Huawei Sans"/>
        </w:rPr>
        <w:tab/>
        <w:t>:</w:t>
      </w:r>
      <w:r w:rsidRPr="006346DD">
        <w:rPr>
          <w:rFonts w:cs="Huawei Sans"/>
        </w:rPr>
        <w:tab/>
        <w:t>1.0.0.6</w:t>
      </w:r>
    </w:p>
    <w:p w14:paraId="493BFE5B" w14:textId="77777777" w:rsidR="00951970" w:rsidRPr="006346DD" w:rsidRDefault="00951970" w:rsidP="00FA3D9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1D99B8B6" w14:textId="77777777" w:rsidR="00951970" w:rsidRPr="006346DD" w:rsidRDefault="00951970" w:rsidP="00FA3D9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2</w:t>
      </w:r>
    </w:p>
    <w:p w14:paraId="2D4FD4D1" w14:textId="77777777" w:rsidR="00951970" w:rsidRPr="006346DD" w:rsidRDefault="00951970" w:rsidP="00FA3D9A">
      <w:pPr>
        <w:pStyle w:val="2f2"/>
        <w:rPr>
          <w:rFonts w:cs="Huawei Sans"/>
        </w:rPr>
      </w:pPr>
    </w:p>
    <w:p w14:paraId="6AA42054" w14:textId="77777777" w:rsidR="00951970" w:rsidRPr="006346DD" w:rsidRDefault="00951970" w:rsidP="00FA3D9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35791E84" w14:textId="77777777" w:rsidR="00951970" w:rsidRPr="006346DD" w:rsidRDefault="00951970" w:rsidP="00FA3D9A">
      <w:pPr>
        <w:pStyle w:val="2f2"/>
        <w:rPr>
          <w:rFonts w:cs="Huawei Sans"/>
        </w:rPr>
      </w:pPr>
      <w:r w:rsidRPr="006346DD">
        <w:rPr>
          <w:rFonts w:cs="Huawei Sans"/>
          <w:color w:val="C7000B"/>
        </w:rPr>
        <w:tab/>
      </w:r>
      <w:r w:rsidRPr="006346DD">
        <w:rPr>
          <w:rFonts w:cs="Huawei Sans"/>
          <w:color w:val="C7000B"/>
        </w:rPr>
        <w:tab/>
        <w:t>1.0.0.2</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00:01:00</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02948C4B" w14:textId="77777777" w:rsidR="00951970" w:rsidRPr="006346DD" w:rsidRDefault="00951970" w:rsidP="00FA3D9A">
      <w:pPr>
        <w:pStyle w:val="2f2"/>
        <w:rPr>
          <w:rFonts w:cs="Huawei Sans"/>
        </w:rPr>
      </w:pPr>
      <w:r w:rsidRPr="006346DD">
        <w:rPr>
          <w:rFonts w:cs="Huawei Sans"/>
        </w:rPr>
        <w:tab/>
      </w:r>
      <w:r w:rsidRPr="006346DD">
        <w:rPr>
          <w:rFonts w:cs="Huawei Sans"/>
        </w:rPr>
        <w:tab/>
      </w:r>
      <w:r w:rsidRPr="006346DD">
        <w:rPr>
          <w:rFonts w:cs="Huawei Sans"/>
          <w:color w:val="C7000B"/>
        </w:rPr>
        <w:t>1.0.0.4</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154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00:03:03</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17D6C0A9" w14:textId="77777777" w:rsidR="00951970" w:rsidRPr="006346DD" w:rsidRDefault="00951970" w:rsidP="00C67429">
      <w:pPr>
        <w:pStyle w:val="1f0"/>
        <w:rPr>
          <w:rFonts w:cs="Huawei Sans"/>
        </w:rPr>
      </w:pPr>
      <w:r w:rsidRPr="006346DD">
        <w:rPr>
          <w:rFonts w:cs="Huawei Sans"/>
        </w:rPr>
        <w:lastRenderedPageBreak/>
        <w:t>P2 has established MP-BGP VBNv4 peer relationships with PE2 and PE4.</w:t>
      </w:r>
    </w:p>
    <w:p w14:paraId="235E5DBC" w14:textId="77777777" w:rsidR="005921CA" w:rsidRPr="006346DD" w:rsidRDefault="005921CA" w:rsidP="00C67429">
      <w:pPr>
        <w:pStyle w:val="1f0"/>
        <w:rPr>
          <w:rFonts w:cs="Huawei Sans"/>
        </w:rPr>
      </w:pPr>
      <w:r w:rsidRPr="006346DD">
        <w:rPr>
          <w:rFonts w:cs="Huawei Sans"/>
        </w:rPr>
        <w:t># Import the direct routes of Loopback1 to BGP.</w:t>
      </w:r>
    </w:p>
    <w:p w14:paraId="763ECADD" w14:textId="77777777" w:rsidR="005921CA" w:rsidRPr="006346DD" w:rsidRDefault="005921CA" w:rsidP="00FA3D9A">
      <w:pPr>
        <w:pStyle w:val="2f2"/>
        <w:rPr>
          <w:rFonts w:cs="Huawei Sans"/>
        </w:rPr>
      </w:pPr>
      <w:r w:rsidRPr="006346DD">
        <w:rPr>
          <w:rFonts w:cs="Huawei Sans"/>
        </w:rPr>
        <w:t>[PE2]bgp 65001</w:t>
      </w:r>
    </w:p>
    <w:p w14:paraId="61F96AC2" w14:textId="77777777" w:rsidR="005921CA" w:rsidRPr="006346DD" w:rsidRDefault="005921CA" w:rsidP="00FA3D9A">
      <w:pPr>
        <w:pStyle w:val="2f2"/>
        <w:rPr>
          <w:rFonts w:cs="Huawei Sans"/>
        </w:rPr>
      </w:pPr>
      <w:r w:rsidRPr="006346DD">
        <w:rPr>
          <w:rFonts w:cs="Huawei Sans"/>
        </w:rPr>
        <w:t>[PE2-bgp]ipv4-family vpn-instance vpnb</w:t>
      </w:r>
    </w:p>
    <w:p w14:paraId="388172AA" w14:textId="77777777" w:rsidR="005921CA" w:rsidRPr="006346DD" w:rsidRDefault="005921CA" w:rsidP="00FA3D9A">
      <w:pPr>
        <w:pStyle w:val="2f2"/>
        <w:rPr>
          <w:rFonts w:cs="Huawei Sans"/>
        </w:rPr>
      </w:pPr>
      <w:r w:rsidRPr="006346DD">
        <w:rPr>
          <w:rFonts w:cs="Huawei Sans"/>
        </w:rPr>
        <w:t xml:space="preserve">[PE2-bgp-vpnb]import-route direct </w:t>
      </w:r>
    </w:p>
    <w:p w14:paraId="5918A398" w14:textId="77777777" w:rsidR="005921CA" w:rsidRPr="006346DD" w:rsidRDefault="005921CA" w:rsidP="00FA3D9A">
      <w:pPr>
        <w:pStyle w:val="2f2"/>
        <w:rPr>
          <w:rFonts w:cs="Huawei Sans"/>
        </w:rPr>
      </w:pPr>
    </w:p>
    <w:p w14:paraId="2148F522" w14:textId="77777777" w:rsidR="005921CA" w:rsidRPr="006346DD" w:rsidRDefault="005921CA" w:rsidP="00FA3D9A">
      <w:pPr>
        <w:pStyle w:val="2f2"/>
        <w:rPr>
          <w:rFonts w:cs="Huawei Sans"/>
        </w:rPr>
      </w:pPr>
      <w:r w:rsidRPr="006346DD">
        <w:rPr>
          <w:rFonts w:cs="Huawei Sans"/>
        </w:rPr>
        <w:t>[PE4]bgp 65001</w:t>
      </w:r>
    </w:p>
    <w:p w14:paraId="06F0D6F2" w14:textId="77777777" w:rsidR="005921CA" w:rsidRPr="006346DD" w:rsidRDefault="005921CA" w:rsidP="00FA3D9A">
      <w:pPr>
        <w:pStyle w:val="2f2"/>
        <w:rPr>
          <w:rFonts w:cs="Huawei Sans"/>
        </w:rPr>
      </w:pPr>
      <w:r w:rsidRPr="006346DD">
        <w:rPr>
          <w:rFonts w:cs="Huawei Sans"/>
        </w:rPr>
        <w:t>[PE4-bgp]ipv4-family vpn-instance vpnb</w:t>
      </w:r>
    </w:p>
    <w:p w14:paraId="6072C13A" w14:textId="77777777" w:rsidR="005921CA" w:rsidRPr="006346DD" w:rsidRDefault="005921CA" w:rsidP="00FA3D9A">
      <w:pPr>
        <w:pStyle w:val="2f2"/>
        <w:rPr>
          <w:rFonts w:cs="Huawei Sans"/>
        </w:rPr>
      </w:pPr>
      <w:r w:rsidRPr="006346DD">
        <w:rPr>
          <w:rFonts w:cs="Huawei Sans"/>
        </w:rPr>
        <w:t xml:space="preserve">[PE4-bgp-vpnb]import-route direct </w:t>
      </w:r>
    </w:p>
    <w:p w14:paraId="18E1271E" w14:textId="77777777" w:rsidR="005921CA" w:rsidRPr="006346DD" w:rsidRDefault="005921CA" w:rsidP="00C67429">
      <w:pPr>
        <w:pStyle w:val="1f0"/>
        <w:rPr>
          <w:rFonts w:cs="Huawei Sans"/>
        </w:rPr>
      </w:pPr>
      <w:r w:rsidRPr="006346DD">
        <w:rPr>
          <w:rFonts w:cs="Huawei Sans"/>
        </w:rPr>
        <w:t># Check VPNv4 routes on PE2.</w:t>
      </w:r>
    </w:p>
    <w:p w14:paraId="10A66698" w14:textId="77777777" w:rsidR="005921CA" w:rsidRPr="006346DD" w:rsidRDefault="005921CA" w:rsidP="00951970">
      <w:pPr>
        <w:pStyle w:val="2f2"/>
        <w:rPr>
          <w:rFonts w:cs="Huawei Sans"/>
        </w:rPr>
      </w:pPr>
      <w:r w:rsidRPr="006346DD">
        <w:rPr>
          <w:rFonts w:cs="Huawei Sans"/>
        </w:rPr>
        <w:t>[PE2]display bgp vpnv4 all routing-table</w:t>
      </w:r>
      <w:r w:rsidRPr="006346DD">
        <w:rPr>
          <w:rFonts w:cs="Huawei Sans"/>
        </w:rPr>
        <w:tab/>
        <w:t>|</w:t>
      </w:r>
      <w:r w:rsidRPr="006346DD">
        <w:rPr>
          <w:rFonts w:cs="Huawei Sans"/>
        </w:rPr>
        <w:tab/>
        <w:t>include</w:t>
      </w:r>
      <w:r w:rsidRPr="006346DD">
        <w:rPr>
          <w:rFonts w:cs="Huawei Sans"/>
        </w:rPr>
        <w:tab/>
        <w:t>10.4.4.4</w:t>
      </w:r>
      <w:r w:rsidRPr="006346DD">
        <w:rPr>
          <w:rFonts w:cs="Huawei Sans"/>
        </w:rPr>
        <w:tab/>
      </w:r>
    </w:p>
    <w:p w14:paraId="5ABA8DA3" w14:textId="77777777" w:rsidR="00951970" w:rsidRPr="006346DD" w:rsidRDefault="00951970" w:rsidP="00951970">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41D89DCD" w14:textId="77777777" w:rsidR="00951970" w:rsidRPr="006346DD" w:rsidRDefault="00951970" w:rsidP="00951970">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2E2A976B" w14:textId="77777777" w:rsidR="00951970" w:rsidRPr="006346DD" w:rsidRDefault="00951970" w:rsidP="0095197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32FFA476" w14:textId="77777777" w:rsidR="00951970" w:rsidRPr="006346DD" w:rsidRDefault="00951970" w:rsidP="0095197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14550C60" w14:textId="77777777" w:rsidR="00951970" w:rsidRPr="006346DD" w:rsidRDefault="00951970" w:rsidP="00951970">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1DC8799F" w14:textId="77777777" w:rsidR="00951970" w:rsidRPr="006346DD" w:rsidRDefault="00951970" w:rsidP="00951970">
      <w:pPr>
        <w:pStyle w:val="2f2"/>
        <w:rPr>
          <w:rFonts w:cs="Huawei Sans"/>
        </w:rPr>
      </w:pPr>
    </w:p>
    <w:p w14:paraId="2EEE8BD3" w14:textId="77777777" w:rsidR="00951970" w:rsidRPr="006346DD" w:rsidRDefault="00951970" w:rsidP="00951970">
      <w:pPr>
        <w:pStyle w:val="2f2"/>
        <w:rPr>
          <w:rFonts w:cs="Huawei Sans"/>
        </w:rPr>
      </w:pPr>
      <w:r w:rsidRPr="006346DD">
        <w:rPr>
          <w:rFonts w:cs="Huawei Sans"/>
        </w:rPr>
        <w:tab/>
      </w:r>
    </w:p>
    <w:p w14:paraId="1076E6EF" w14:textId="77777777" w:rsidR="00951970" w:rsidRPr="006346DD" w:rsidRDefault="00951970" w:rsidP="00951970">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routes</w:t>
      </w:r>
      <w:r w:rsidRPr="006346DD">
        <w:rPr>
          <w:rFonts w:cs="Huawei Sans"/>
        </w:rPr>
        <w:tab/>
        <w:t>from</w:t>
      </w:r>
      <w:r w:rsidRPr="006346DD">
        <w:rPr>
          <w:rFonts w:cs="Huawei Sans"/>
        </w:rPr>
        <w:tab/>
        <w:t>all</w:t>
      </w:r>
      <w:r w:rsidRPr="006346DD">
        <w:rPr>
          <w:rFonts w:cs="Huawei Sans"/>
        </w:rPr>
        <w:tab/>
        <w:t xml:space="preserve">PE: </w:t>
      </w:r>
      <w:r w:rsidRPr="006346DD">
        <w:rPr>
          <w:rFonts w:cs="Huawei Sans"/>
        </w:rPr>
        <w:tab/>
        <w:t>3</w:t>
      </w:r>
    </w:p>
    <w:p w14:paraId="3C862B07" w14:textId="77777777" w:rsidR="00951970" w:rsidRPr="006346DD" w:rsidRDefault="00951970" w:rsidP="0095197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100:20</w:t>
      </w:r>
    </w:p>
    <w:p w14:paraId="022D7AF9" w14:textId="77777777" w:rsidR="00951970" w:rsidRPr="006346DD" w:rsidRDefault="00951970" w:rsidP="00951970">
      <w:pPr>
        <w:pStyle w:val="2f2"/>
        <w:rPr>
          <w:rFonts w:cs="Huawei Sans"/>
        </w:rPr>
      </w:pPr>
    </w:p>
    <w:p w14:paraId="25D34440" w14:textId="77777777" w:rsidR="00951970" w:rsidRPr="006346DD" w:rsidRDefault="00951970" w:rsidP="00951970">
      <w:pPr>
        <w:pStyle w:val="2f2"/>
        <w:rPr>
          <w:rFonts w:cs="Huawei Sans"/>
        </w:rPr>
      </w:pPr>
    </w:p>
    <w:p w14:paraId="34EE2205" w14:textId="77777777" w:rsidR="00951970" w:rsidRPr="006346DD" w:rsidRDefault="00951970" w:rsidP="0095197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2E9BF156" w14:textId="77777777" w:rsidR="00951970" w:rsidRPr="006346DD" w:rsidRDefault="00951970" w:rsidP="00951970">
      <w:pPr>
        <w:pStyle w:val="2f2"/>
        <w:rPr>
          <w:rFonts w:cs="Huawei Sans"/>
        </w:rPr>
      </w:pPr>
    </w:p>
    <w:p w14:paraId="2F8629B7" w14:textId="77777777" w:rsidR="00951970" w:rsidRPr="006346DD" w:rsidRDefault="00951970" w:rsidP="00951970">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48FB112B" w14:textId="77777777" w:rsidR="00951970" w:rsidRPr="006346DD" w:rsidRDefault="00951970" w:rsidP="00951970">
      <w:pPr>
        <w:pStyle w:val="2f2"/>
        <w:rPr>
          <w:rFonts w:cs="Huawei Sans"/>
        </w:rPr>
      </w:pPr>
    </w:p>
    <w:p w14:paraId="62CE8798" w14:textId="77777777" w:rsidR="00951970" w:rsidRPr="006346DD" w:rsidRDefault="00951970" w:rsidP="00951970">
      <w:pPr>
        <w:pStyle w:val="2f2"/>
        <w:rPr>
          <w:rFonts w:cs="Huawei Sans"/>
        </w:rPr>
      </w:pPr>
    </w:p>
    <w:p w14:paraId="2834BE6B" w14:textId="77777777" w:rsidR="00951970" w:rsidRPr="006346DD" w:rsidRDefault="00951970" w:rsidP="0095197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0A79CD71" w14:textId="77777777" w:rsidR="00951970" w:rsidRPr="006346DD" w:rsidRDefault="00951970" w:rsidP="00951970">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DCB0EDC" w14:textId="77777777" w:rsidR="00951970" w:rsidRPr="006346DD" w:rsidRDefault="00951970" w:rsidP="00951970">
      <w:pPr>
        <w:pStyle w:val="2f2"/>
        <w:rPr>
          <w:rFonts w:cs="Huawei Sans"/>
        </w:rPr>
      </w:pPr>
    </w:p>
    <w:p w14:paraId="72061191" w14:textId="77777777" w:rsidR="00951970" w:rsidRPr="006346DD" w:rsidRDefault="00951970" w:rsidP="00951970">
      <w:pPr>
        <w:pStyle w:val="2f2"/>
        <w:rPr>
          <w:rFonts w:cs="Huawei Sans"/>
        </w:rPr>
      </w:pPr>
      <w:r w:rsidRPr="006346DD">
        <w:rPr>
          <w:rFonts w:cs="Huawei Sans"/>
        </w:rPr>
        <w:tab/>
        <w:t>VPN-Instance</w:t>
      </w:r>
      <w:r w:rsidRPr="006346DD">
        <w:rPr>
          <w:rFonts w:cs="Huawei Sans"/>
        </w:rPr>
        <w:tab/>
        <w:t>vpnb,</w:t>
      </w:r>
      <w:r w:rsidRPr="006346DD">
        <w:rPr>
          <w:rFonts w:cs="Huawei Sans"/>
        </w:rPr>
        <w:tab/>
        <w:t>Router</w:t>
      </w:r>
      <w:r w:rsidRPr="006346DD">
        <w:rPr>
          <w:rFonts w:cs="Huawei Sans"/>
        </w:rPr>
        <w:tab/>
        <w:t>ID</w:t>
      </w:r>
      <w:r w:rsidRPr="006346DD">
        <w:rPr>
          <w:rFonts w:cs="Huawei Sans"/>
        </w:rPr>
        <w:tab/>
        <w:t>1.0.0.2:</w:t>
      </w:r>
    </w:p>
    <w:p w14:paraId="6DDCED6C" w14:textId="77777777" w:rsidR="00951970" w:rsidRPr="006346DD" w:rsidRDefault="00951970" w:rsidP="00951970">
      <w:pPr>
        <w:pStyle w:val="2f2"/>
        <w:rPr>
          <w:rFonts w:cs="Huawei Sans"/>
        </w:rPr>
      </w:pPr>
    </w:p>
    <w:p w14:paraId="4F8D2AEA" w14:textId="77777777" w:rsidR="00951970" w:rsidRPr="006346DD" w:rsidRDefault="00951970" w:rsidP="00951970">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3</w:t>
      </w:r>
    </w:p>
    <w:p w14:paraId="75B43563" w14:textId="77777777" w:rsidR="00951970" w:rsidRPr="006346DD" w:rsidRDefault="00951970" w:rsidP="00951970">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1D7103C3" w14:textId="77777777" w:rsidR="00951970" w:rsidRPr="006346DD" w:rsidRDefault="00951970" w:rsidP="00951970">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13AA1FCB" w14:textId="77777777" w:rsidR="005921CA" w:rsidRPr="006346DD" w:rsidRDefault="005921CA" w:rsidP="00C67429">
      <w:pPr>
        <w:pStyle w:val="1f0"/>
        <w:rPr>
          <w:rFonts w:cs="Huawei Sans"/>
        </w:rPr>
      </w:pPr>
      <w:r w:rsidRPr="006346DD">
        <w:rPr>
          <w:rFonts w:cs="Huawei Sans"/>
        </w:rPr>
        <w:t>PE2 has learned the VPNv4 route from PE4 through MP-BGP.</w:t>
      </w:r>
    </w:p>
    <w:p w14:paraId="09B822ED" w14:textId="77777777" w:rsidR="005921CA" w:rsidRPr="006346DD" w:rsidRDefault="005921CA" w:rsidP="00C67429">
      <w:pPr>
        <w:pStyle w:val="1f0"/>
        <w:rPr>
          <w:rFonts w:cs="Huawei Sans"/>
        </w:rPr>
      </w:pPr>
      <w:r w:rsidRPr="006346DD">
        <w:rPr>
          <w:rFonts w:cs="Huawei Sans"/>
        </w:rPr>
        <w:t># Check the IP routing table on PE2.</w:t>
      </w:r>
    </w:p>
    <w:p w14:paraId="7820A13B" w14:textId="77777777" w:rsidR="005921CA" w:rsidRPr="006346DD" w:rsidRDefault="005921CA" w:rsidP="00FA3D9A">
      <w:pPr>
        <w:pStyle w:val="2f2"/>
        <w:rPr>
          <w:rFonts w:cs="Huawei Sans"/>
        </w:rPr>
      </w:pPr>
      <w:r w:rsidRPr="006346DD">
        <w:rPr>
          <w:rFonts w:cs="Huawei Sans"/>
        </w:rPr>
        <w:t xml:space="preserve">[PE2-bgp]display ip routing-table vpn-instance </w:t>
      </w:r>
      <w:r w:rsidRPr="006346DD">
        <w:rPr>
          <w:rFonts w:cs="Huawei Sans"/>
        </w:rPr>
        <w:tab/>
        <w:t>vpnb</w:t>
      </w:r>
      <w:r w:rsidRPr="006346DD">
        <w:rPr>
          <w:rFonts w:cs="Huawei Sans"/>
        </w:rPr>
        <w:tab/>
      </w:r>
    </w:p>
    <w:p w14:paraId="16D6568D" w14:textId="77777777" w:rsidR="00951970" w:rsidRPr="006346DD" w:rsidRDefault="00951970"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37C30FB4" w14:textId="77777777" w:rsidR="00951970" w:rsidRPr="006346DD" w:rsidRDefault="00951970" w:rsidP="00FA3D9A">
      <w:pPr>
        <w:pStyle w:val="2f2"/>
        <w:rPr>
          <w:rFonts w:cs="Huawei Sans"/>
        </w:rPr>
      </w:pPr>
      <w:r w:rsidRPr="006346DD">
        <w:rPr>
          <w:rFonts w:cs="Huawei Sans"/>
        </w:rPr>
        <w:t>------------------------------------------------------------------------------</w:t>
      </w:r>
    </w:p>
    <w:p w14:paraId="513E33DF" w14:textId="77777777" w:rsidR="00951970" w:rsidRPr="006346DD" w:rsidRDefault="00951970"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vpnb</w:t>
      </w:r>
    </w:p>
    <w:p w14:paraId="5A58D6CA" w14:textId="77777777" w:rsidR="00951970" w:rsidRPr="006346DD" w:rsidRDefault="0095197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D34E8FD" w14:textId="77777777" w:rsidR="00951970" w:rsidRPr="006346DD" w:rsidRDefault="00951970" w:rsidP="00FA3D9A">
      <w:pPr>
        <w:pStyle w:val="2f2"/>
        <w:rPr>
          <w:rFonts w:cs="Huawei Sans"/>
        </w:rPr>
      </w:pPr>
    </w:p>
    <w:p w14:paraId="11DAF114" w14:textId="77777777" w:rsidR="00951970" w:rsidRPr="006346DD" w:rsidRDefault="00951970" w:rsidP="00FA3D9A">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175F4477" w14:textId="77777777" w:rsidR="00951970" w:rsidRPr="006346DD" w:rsidRDefault="00951970" w:rsidP="00FA3D9A">
      <w:pPr>
        <w:pStyle w:val="2f2"/>
        <w:rPr>
          <w:rFonts w:cs="Huawei Sans"/>
        </w:rPr>
      </w:pPr>
    </w:p>
    <w:p w14:paraId="3CD2458C" w14:textId="77777777" w:rsidR="00951970" w:rsidRPr="00233CD3" w:rsidRDefault="00951970" w:rsidP="00233CD3">
      <w:pPr>
        <w:pStyle w:val="2f2"/>
      </w:pPr>
      <w:r w:rsidRPr="006346DD">
        <w:tab/>
      </w:r>
      <w:r w:rsidRPr="00233CD3">
        <w:tab/>
      </w:r>
      <w:r w:rsidRPr="00233CD3">
        <w:tab/>
      </w:r>
      <w:r w:rsidRPr="00233CD3">
        <w:tab/>
      </w:r>
      <w:r w:rsidRPr="00233CD3">
        <w:tab/>
      </w:r>
      <w:r w:rsidRPr="00233CD3">
        <w:tab/>
      </w:r>
      <w:r w:rsidRPr="00233CD3">
        <w:tab/>
        <w:t>10.2.2.2/32</w:t>
      </w:r>
      <w:r w:rsidRPr="00233CD3">
        <w:tab/>
      </w:r>
      <w:r w:rsidRPr="00233CD3">
        <w:tab/>
      </w:r>
      <w:r w:rsidRPr="00233CD3">
        <w:tab/>
      </w:r>
      <w:r w:rsidRPr="00233CD3">
        <w:tab/>
        <w:t>Direct</w:t>
      </w:r>
      <w:r w:rsidRPr="00233CD3">
        <w:tab/>
      </w:r>
      <w:r w:rsidRPr="00233CD3">
        <w:tab/>
        <w:t>0</w:t>
      </w:r>
      <w:r w:rsidRPr="00233CD3">
        <w:tab/>
      </w:r>
      <w:r w:rsidRPr="00233CD3">
        <w:tab/>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w:t>
      </w:r>
      <w:r w:rsidRPr="00233CD3">
        <w:tab/>
      </w:r>
      <w:r w:rsidRPr="00233CD3">
        <w:tab/>
      </w:r>
      <w:r w:rsidRPr="00233CD3">
        <w:tab/>
        <w:t>127.0.0.1</w:t>
      </w:r>
      <w:r w:rsidRPr="00233CD3">
        <w:tab/>
      </w:r>
      <w:r w:rsidRPr="00233CD3">
        <w:tab/>
      </w:r>
      <w:r w:rsidRPr="00233CD3">
        <w:tab/>
      </w:r>
      <w:r w:rsidRPr="00233CD3">
        <w:tab/>
      </w:r>
      <w:r w:rsidRPr="00233CD3">
        <w:tab/>
      </w:r>
      <w:r w:rsidRPr="00233CD3">
        <w:tab/>
      </w:r>
      <w:r w:rsidRPr="00233CD3">
        <w:tab/>
        <w:t>LoopBack1</w:t>
      </w:r>
    </w:p>
    <w:p w14:paraId="69C2EE2A" w14:textId="77777777" w:rsidR="00951970" w:rsidRPr="00233CD3" w:rsidRDefault="00951970" w:rsidP="00233CD3">
      <w:pPr>
        <w:pStyle w:val="2f2"/>
      </w:pPr>
      <w:r w:rsidRPr="00233CD3">
        <w:tab/>
      </w:r>
      <w:r w:rsidRPr="00233CD3">
        <w:tab/>
      </w:r>
      <w:r w:rsidRPr="00233CD3">
        <w:tab/>
      </w:r>
      <w:r w:rsidRPr="00233CD3">
        <w:tab/>
      </w:r>
      <w:r w:rsidRPr="00233CD3">
        <w:tab/>
      </w:r>
      <w:r w:rsidRPr="00233CD3">
        <w:tab/>
      </w:r>
      <w:r w:rsidRPr="00233CD3">
        <w:tab/>
        <w:t>10.4.4.4/32</w:t>
      </w:r>
      <w:r w:rsidRPr="00233CD3">
        <w:tab/>
      </w:r>
      <w:r w:rsidRPr="00233CD3">
        <w:tab/>
      </w:r>
      <w:r w:rsidRPr="00233CD3">
        <w:tab/>
      </w:r>
      <w:r w:rsidRPr="00233CD3">
        <w:tab/>
        <w:t>IBGP</w:t>
      </w:r>
      <w:r w:rsidRPr="00233CD3">
        <w:tab/>
      </w:r>
      <w:r w:rsidRPr="00233CD3">
        <w:tab/>
      </w:r>
      <w:r w:rsidRPr="00233CD3">
        <w:tab/>
        <w:t>255</w:t>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RD</w:t>
      </w:r>
      <w:r w:rsidRPr="00233CD3">
        <w:tab/>
      </w:r>
      <w:r w:rsidRPr="00233CD3">
        <w:tab/>
        <w:t>1.0.0.4</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GigabitEthernet0/3/1</w:t>
      </w:r>
    </w:p>
    <w:p w14:paraId="7637A715" w14:textId="77777777" w:rsidR="00951970" w:rsidRPr="00233CD3" w:rsidRDefault="00951970" w:rsidP="00233CD3">
      <w:pPr>
        <w:pStyle w:val="2f2"/>
      </w:pPr>
      <w:r w:rsidRPr="00233CD3">
        <w:tab/>
      </w:r>
      <w:r w:rsidRPr="00233CD3">
        <w:tab/>
      </w:r>
      <w:r w:rsidRPr="00233CD3">
        <w:tab/>
      </w:r>
      <w:r w:rsidRPr="00233CD3">
        <w:tab/>
      </w:r>
      <w:r w:rsidRPr="00233CD3">
        <w:tab/>
      </w:r>
      <w:r w:rsidRPr="00233CD3">
        <w:tab/>
        <w:t>127.0.0.0/8</w:t>
      </w:r>
      <w:r w:rsidRPr="00233CD3">
        <w:tab/>
      </w:r>
      <w:r w:rsidRPr="00233CD3">
        <w:tab/>
      </w:r>
      <w:r w:rsidRPr="00233CD3">
        <w:tab/>
      </w:r>
      <w:r w:rsidRPr="00233CD3">
        <w:tab/>
      </w:r>
      <w:r w:rsidRPr="00233CD3">
        <w:tab/>
        <w:t>Direct</w:t>
      </w:r>
      <w:r w:rsidRPr="00233CD3">
        <w:tab/>
      </w:r>
      <w:r w:rsidRPr="00233CD3">
        <w:tab/>
        <w:t>0</w:t>
      </w:r>
      <w:r w:rsidRPr="00233CD3">
        <w:tab/>
      </w:r>
      <w:r w:rsidRPr="00233CD3">
        <w:tab/>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w:t>
      </w:r>
      <w:r w:rsidRPr="00233CD3">
        <w:tab/>
      </w:r>
      <w:r w:rsidRPr="00233CD3">
        <w:tab/>
      </w:r>
      <w:r w:rsidRPr="00233CD3">
        <w:tab/>
        <w:t>127.0.0.1</w:t>
      </w:r>
      <w:r w:rsidRPr="00233CD3">
        <w:tab/>
      </w:r>
      <w:r w:rsidRPr="00233CD3">
        <w:tab/>
      </w:r>
      <w:r w:rsidRPr="00233CD3">
        <w:tab/>
      </w:r>
      <w:r w:rsidRPr="00233CD3">
        <w:tab/>
      </w:r>
      <w:r w:rsidRPr="00233CD3">
        <w:tab/>
      </w:r>
      <w:r w:rsidRPr="00233CD3">
        <w:tab/>
      </w:r>
      <w:r w:rsidRPr="00233CD3">
        <w:tab/>
        <w:t>InLoopBack0</w:t>
      </w:r>
    </w:p>
    <w:p w14:paraId="5011CB10" w14:textId="77777777" w:rsidR="00951970" w:rsidRPr="00233CD3" w:rsidRDefault="00951970" w:rsidP="00233CD3">
      <w:pPr>
        <w:pStyle w:val="2f2"/>
      </w:pPr>
      <w:r w:rsidRPr="00233CD3">
        <w:lastRenderedPageBreak/>
        <w:t>255.255.255.255/32</w:t>
      </w:r>
      <w:r w:rsidRPr="00233CD3">
        <w:tab/>
      </w:r>
      <w:r w:rsidRPr="00233CD3">
        <w:tab/>
        <w:t>Direct</w:t>
      </w:r>
      <w:r w:rsidRPr="00233CD3">
        <w:tab/>
      </w:r>
      <w:r w:rsidRPr="00233CD3">
        <w:tab/>
        <w:t>0</w:t>
      </w:r>
      <w:r w:rsidRPr="00233CD3">
        <w:tab/>
      </w:r>
      <w:r w:rsidRPr="00233CD3">
        <w:tab/>
      </w:r>
      <w:r w:rsidRPr="00233CD3">
        <w:tab/>
      </w:r>
      <w:r w:rsidRPr="00233CD3">
        <w:tab/>
        <w:t>0</w:t>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r>
      <w:r w:rsidRPr="00233CD3">
        <w:tab/>
        <w:t>D</w:t>
      </w:r>
      <w:r w:rsidRPr="00233CD3">
        <w:tab/>
      </w:r>
      <w:r w:rsidRPr="00233CD3">
        <w:tab/>
      </w:r>
      <w:r w:rsidRPr="00233CD3">
        <w:tab/>
        <w:t>127.0.0.1</w:t>
      </w:r>
      <w:r w:rsidRPr="00233CD3">
        <w:tab/>
      </w:r>
      <w:r w:rsidRPr="00233CD3">
        <w:tab/>
      </w:r>
      <w:r w:rsidRPr="00233CD3">
        <w:tab/>
      </w:r>
      <w:r w:rsidRPr="00233CD3">
        <w:tab/>
      </w:r>
      <w:r w:rsidRPr="00233CD3">
        <w:tab/>
      </w:r>
      <w:r w:rsidRPr="00233CD3">
        <w:tab/>
      </w:r>
      <w:r w:rsidRPr="00233CD3">
        <w:tab/>
        <w:t>InLoopBack0</w:t>
      </w:r>
    </w:p>
    <w:p w14:paraId="55A7F728" w14:textId="77777777" w:rsidR="005921CA" w:rsidRPr="006346DD" w:rsidRDefault="005921CA" w:rsidP="00C67429">
      <w:pPr>
        <w:pStyle w:val="1f0"/>
        <w:rPr>
          <w:rFonts w:cs="Huawei Sans"/>
        </w:rPr>
      </w:pPr>
      <w:r w:rsidRPr="006346DD">
        <w:rPr>
          <w:rFonts w:cs="Huawei Sans"/>
        </w:rPr>
        <w:t>The route to the remote CE has been loaded to the VPN instance routing table on PE2.</w:t>
      </w:r>
    </w:p>
    <w:p w14:paraId="4E3ADE7A" w14:textId="77777777" w:rsidR="003E6DD0" w:rsidRDefault="003E6DD0" w:rsidP="003E6DD0">
      <w:pPr>
        <w:pStyle w:val="1f0"/>
      </w:pPr>
      <w:r>
        <w:t># Check route details.</w:t>
      </w:r>
    </w:p>
    <w:p w14:paraId="2F3D5896" w14:textId="77777777" w:rsidR="005921CA" w:rsidRPr="006346DD" w:rsidRDefault="00E15CD8" w:rsidP="00FA3D9A">
      <w:pPr>
        <w:pStyle w:val="2f2"/>
        <w:rPr>
          <w:rFonts w:cs="Huawei Sans"/>
        </w:rPr>
      </w:pPr>
      <w:r w:rsidRPr="006346DD">
        <w:rPr>
          <w:rFonts w:cs="Huawei Sans"/>
        </w:rPr>
        <w:t>[PE2]display</w:t>
      </w:r>
      <w:r w:rsidRPr="006346DD">
        <w:rPr>
          <w:rFonts w:cs="Huawei Sans"/>
        </w:rPr>
        <w:tab/>
      </w:r>
      <w:r w:rsidRPr="006346DD">
        <w:rPr>
          <w:rFonts w:cs="Huawei Sans"/>
        </w:rPr>
        <w:tab/>
        <w:t>ip routing-table</w:t>
      </w:r>
      <w:r w:rsidRPr="006346DD">
        <w:rPr>
          <w:rFonts w:cs="Huawei Sans"/>
        </w:rPr>
        <w:tab/>
        <w:t>vpn-instance</w:t>
      </w:r>
      <w:r w:rsidRPr="006346DD">
        <w:rPr>
          <w:rFonts w:cs="Huawei Sans"/>
        </w:rPr>
        <w:tab/>
        <w:t>vpnb</w:t>
      </w:r>
      <w:r w:rsidRPr="006346DD">
        <w:rPr>
          <w:rFonts w:cs="Huawei Sans"/>
        </w:rPr>
        <w:tab/>
        <w:t xml:space="preserve">10.4.4.4 </w:t>
      </w:r>
      <w:r w:rsidRPr="006346DD">
        <w:rPr>
          <w:rFonts w:cs="Huawei Sans"/>
        </w:rPr>
        <w:tab/>
        <w:t>verbose</w:t>
      </w:r>
      <w:r w:rsidRPr="006346DD">
        <w:rPr>
          <w:rFonts w:cs="Huawei Sans"/>
        </w:rPr>
        <w:tab/>
      </w:r>
    </w:p>
    <w:p w14:paraId="5F7C4523" w14:textId="77777777" w:rsidR="00E15CD8" w:rsidRPr="006346DD" w:rsidRDefault="00E15CD8"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3D7536F7" w14:textId="77777777" w:rsidR="00E15CD8" w:rsidRPr="006346DD" w:rsidRDefault="00E15CD8" w:rsidP="00FA3D9A">
      <w:pPr>
        <w:pStyle w:val="2f2"/>
        <w:rPr>
          <w:rFonts w:cs="Huawei Sans"/>
        </w:rPr>
      </w:pPr>
      <w:r w:rsidRPr="006346DD">
        <w:rPr>
          <w:rFonts w:cs="Huawei Sans"/>
        </w:rPr>
        <w:t>------------------------------------------------------------------------------</w:t>
      </w:r>
    </w:p>
    <w:p w14:paraId="54CA871C" w14:textId="77777777" w:rsidR="00E15CD8" w:rsidRPr="006346DD" w:rsidRDefault="00E15CD8"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vpnb</w:t>
      </w:r>
    </w:p>
    <w:p w14:paraId="78AE0DCB" w14:textId="77777777" w:rsidR="00E15CD8" w:rsidRPr="006346DD" w:rsidRDefault="00E15CD8" w:rsidP="00FA3D9A">
      <w:pPr>
        <w:pStyle w:val="2f2"/>
        <w:rPr>
          <w:rFonts w:cs="Huawei Sans"/>
        </w:rPr>
      </w:pPr>
      <w:r w:rsidRPr="006346DD">
        <w:rPr>
          <w:rFonts w:cs="Huawei Sans"/>
        </w:rPr>
        <w:t>Summary</w:t>
      </w:r>
      <w:r w:rsidRPr="006346DD">
        <w:rPr>
          <w:rFonts w:cs="Huawei Sans"/>
        </w:rPr>
        <w:tab/>
        <w:t>Count</w:t>
      </w:r>
      <w:r w:rsidRPr="006346DD">
        <w:rPr>
          <w:rFonts w:cs="Huawei Sans"/>
        </w:rPr>
        <w:tab/>
        <w:t>:</w:t>
      </w:r>
      <w:r w:rsidRPr="006346DD">
        <w:rPr>
          <w:rFonts w:cs="Huawei Sans"/>
        </w:rPr>
        <w:tab/>
        <w:t>1</w:t>
      </w:r>
    </w:p>
    <w:p w14:paraId="48540FAB" w14:textId="77777777" w:rsidR="00E15CD8" w:rsidRPr="006346DD" w:rsidRDefault="00E15CD8" w:rsidP="00FA3D9A">
      <w:pPr>
        <w:pStyle w:val="2f2"/>
        <w:rPr>
          <w:rFonts w:cs="Huawei Sans"/>
        </w:rPr>
      </w:pPr>
    </w:p>
    <w:p w14:paraId="5BE9F4C0" w14:textId="77777777" w:rsidR="00E15CD8" w:rsidRPr="006346DD" w:rsidRDefault="00E15CD8" w:rsidP="00FA3D9A">
      <w:pPr>
        <w:pStyle w:val="2f2"/>
        <w:rPr>
          <w:rFonts w:cs="Huawei Sans"/>
        </w:rPr>
      </w:pPr>
      <w:r w:rsidRPr="006346DD">
        <w:rPr>
          <w:rFonts w:cs="Huawei Sans"/>
        </w:rPr>
        <w:t xml:space="preserve">Destination: </w:t>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95F5D97"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Protocol: </w:t>
      </w:r>
      <w:r w:rsidRPr="006346DD">
        <w:rPr>
          <w:rFonts w:cs="Huawei Sans"/>
        </w:rPr>
        <w:tab/>
        <w:t>IBGP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Process</w:t>
      </w:r>
      <w:r w:rsidRPr="006346DD">
        <w:rPr>
          <w:rFonts w:cs="Huawei Sans"/>
        </w:rPr>
        <w:tab/>
        <w:t>ID</w:t>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A963CA7"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t xml:space="preserve">Preference: </w:t>
      </w:r>
      <w:r w:rsidRPr="006346DD">
        <w:rPr>
          <w:rFonts w:cs="Huawei Sans"/>
        </w:rPr>
        <w:tab/>
        <w:t>255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0A1A17F"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NextHop: </w:t>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Neighbour</w:t>
      </w:r>
      <w:r w:rsidRPr="006346DD">
        <w:rPr>
          <w:rFonts w:cs="Huawei Sans"/>
        </w:rPr>
        <w:tab/>
      </w:r>
      <w:r w:rsidRPr="006346DD">
        <w:rPr>
          <w:rFonts w:cs="Huawei Sans"/>
        </w:rPr>
        <w:tab/>
        <w:t>:</w:t>
      </w:r>
      <w:r w:rsidRPr="006346DD">
        <w:rPr>
          <w:rFonts w:cs="Huawei Sans"/>
        </w:rPr>
        <w:tab/>
        <w:t>1.0.0.6</w:t>
      </w:r>
    </w:p>
    <w:p w14:paraId="23BD3BE9"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t>:</w:t>
      </w:r>
      <w:r w:rsidRPr="006346DD">
        <w:rPr>
          <w:rFonts w:cs="Huawei Sans"/>
        </w:rPr>
        <w:tab/>
        <w:t>Active</w:t>
      </w:r>
      <w:r w:rsidRPr="006346DD">
        <w:rPr>
          <w:rFonts w:cs="Huawei Sans"/>
        </w:rPr>
        <w:tab/>
        <w:t>Adv</w:t>
      </w:r>
      <w:r w:rsidRPr="006346DD">
        <w:rPr>
          <w:rFonts w:cs="Huawei Sans"/>
        </w:rPr>
        <w:tab/>
        <w:t>Relied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Age</w:t>
      </w:r>
      <w:r w:rsidRPr="006346DD">
        <w:rPr>
          <w:rFonts w:cs="Huawei Sans"/>
        </w:rPr>
        <w:tab/>
      </w:r>
      <w:r w:rsidRPr="006346DD">
        <w:rPr>
          <w:rFonts w:cs="Huawei Sans"/>
        </w:rPr>
        <w:tab/>
        <w:t>:</w:t>
      </w:r>
      <w:r w:rsidRPr="006346DD">
        <w:rPr>
          <w:rFonts w:cs="Huawei Sans"/>
        </w:rPr>
        <w:tab/>
        <w:t>00h03m17s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DB02B05"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Tag: </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Priority</w:t>
      </w:r>
      <w:r w:rsidRPr="006346DD">
        <w:rPr>
          <w:rFonts w:cs="Huawei Sans"/>
        </w:rPr>
        <w:tab/>
      </w:r>
      <w:r w:rsidRPr="006346DD">
        <w:rPr>
          <w:rFonts w:cs="Huawei Sans"/>
        </w:rPr>
        <w:tab/>
        <w:t>:</w:t>
      </w:r>
      <w:r w:rsidRPr="006346DD">
        <w:rPr>
          <w:rFonts w:cs="Huawei Sans"/>
        </w:rPr>
        <w:tab/>
        <w:t>low</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A6F1C55"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Label: </w:t>
      </w:r>
      <w:r w:rsidRPr="006346DD">
        <w:rPr>
          <w:rFonts w:cs="Huawei Sans"/>
        </w:rPr>
        <w:tab/>
        <w:t>48157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QoSInfo</w:t>
      </w:r>
      <w:r w:rsidRPr="006346DD">
        <w:rPr>
          <w:rFonts w:cs="Huawei Sans"/>
        </w:rPr>
        <w:tab/>
        <w:t>:</w:t>
      </w:r>
      <w:r w:rsidRPr="006346DD">
        <w:rPr>
          <w:rFonts w:cs="Huawei Sans"/>
        </w:rPr>
        <w:tab/>
        <w:t>0x0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39EC796"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IndirectID: </w:t>
      </w:r>
      <w:r w:rsidRPr="006346DD">
        <w:rPr>
          <w:rFonts w:cs="Huawei Sans"/>
        </w:rPr>
        <w:tab/>
        <w:t>0x1000347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Instance</w:t>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D5BB61C" w14:textId="77777777" w:rsidR="00E15CD8" w:rsidRPr="006346DD" w:rsidRDefault="00E15CD8" w:rsidP="00FA3D9A">
      <w:pPr>
        <w:pStyle w:val="2f2"/>
        <w:rPr>
          <w:rFonts w:cs="Huawei Sans"/>
        </w:rPr>
      </w:pPr>
      <w:r w:rsidRPr="006346DD">
        <w:rPr>
          <w:rFonts w:cs="Huawei Sans"/>
        </w:rPr>
        <w:tab/>
        <w:t xml:space="preserve">RelayNextHop: </w:t>
      </w:r>
      <w:r w:rsidRPr="006346DD">
        <w:rPr>
          <w:rFonts w:cs="Huawei Sans"/>
        </w:rPr>
        <w:tab/>
        <w:t>10.0.0.21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r w:rsidRPr="006346DD">
        <w:rPr>
          <w:rFonts w:cs="Huawei Sans"/>
        </w:rPr>
        <w:tab/>
        <w:t>:</w:t>
      </w:r>
      <w:r w:rsidRPr="006346DD">
        <w:rPr>
          <w:rFonts w:cs="Huawei Sans"/>
        </w:rPr>
        <w:tab/>
        <w:t>GigabitEthernet0/3/1</w:t>
      </w:r>
    </w:p>
    <w:p w14:paraId="32662A50" w14:textId="77777777" w:rsidR="00E15CD8" w:rsidRPr="006346DD" w:rsidRDefault="00E15CD8"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TunnelID</w:t>
      </w:r>
      <w:r w:rsidRPr="006346DD">
        <w:rPr>
          <w:rFonts w:cs="Huawei Sans"/>
        </w:rPr>
        <w:tab/>
        <w:t>:</w:t>
      </w:r>
      <w:r w:rsidRPr="006346DD">
        <w:rPr>
          <w:rFonts w:cs="Huawei Sans"/>
        </w:rPr>
        <w:tab/>
      </w:r>
      <w:r w:rsidRPr="006346DD">
        <w:rPr>
          <w:rFonts w:cs="Huawei Sans"/>
          <w:color w:val="C7000B"/>
        </w:rPr>
        <w:t>0x000000002900000005</w:t>
      </w:r>
      <w:r w:rsidRPr="006346DD">
        <w:rPr>
          <w:rFonts w:cs="Huawei Sans"/>
        </w:rPr>
        <w:tab/>
      </w:r>
      <w:r w:rsidRPr="006346DD">
        <w:rPr>
          <w:rFonts w:cs="Huawei Sans"/>
        </w:rPr>
        <w:tab/>
        <w:t>Flags</w:t>
      </w:r>
      <w:r w:rsidRPr="006346DD">
        <w:rPr>
          <w:rFonts w:cs="Huawei Sans"/>
        </w:rPr>
        <w:tab/>
        <w:t>:</w:t>
      </w:r>
      <w:r w:rsidRPr="006346DD">
        <w:rPr>
          <w:rFonts w:cs="Huawei Sans"/>
        </w:rPr>
        <w:tab/>
        <w:t>RD</w:t>
      </w:r>
      <w:r w:rsidRPr="006346DD">
        <w:rPr>
          <w:rFonts w:cs="Huawei Sans"/>
        </w:rPr>
        <w:tab/>
      </w:r>
      <w:r w:rsidRPr="006346DD">
        <w:rPr>
          <w:rFonts w:cs="Huawei Sans"/>
        </w:rPr>
        <w:tab/>
      </w:r>
      <w:r w:rsidRPr="006346DD">
        <w:rPr>
          <w:rFonts w:cs="Huawei Sans"/>
        </w:rPr>
        <w:tab/>
      </w:r>
    </w:p>
    <w:p w14:paraId="1472063F" w14:textId="77777777" w:rsidR="005921CA" w:rsidRPr="006346DD" w:rsidRDefault="005921CA" w:rsidP="00C67429">
      <w:pPr>
        <w:pStyle w:val="1f0"/>
        <w:rPr>
          <w:rFonts w:cs="Huawei Sans"/>
        </w:rPr>
      </w:pPr>
      <w:r w:rsidRPr="006346DD">
        <w:rPr>
          <w:rFonts w:cs="Huawei Sans"/>
        </w:rPr>
        <w:t>In this case, the tunnel ID is 000000002900000005.</w:t>
      </w:r>
    </w:p>
    <w:p w14:paraId="74A8A678" w14:textId="77777777" w:rsidR="005921CA" w:rsidRPr="006346DD" w:rsidRDefault="005921CA" w:rsidP="00C67429">
      <w:pPr>
        <w:pStyle w:val="1f0"/>
        <w:rPr>
          <w:rFonts w:cs="Huawei Sans"/>
        </w:rPr>
      </w:pPr>
      <w:r w:rsidRPr="006346DD">
        <w:rPr>
          <w:rFonts w:cs="Huawei Sans"/>
        </w:rPr>
        <w:t># Check tunnel status.</w:t>
      </w:r>
    </w:p>
    <w:p w14:paraId="05072DA0" w14:textId="77777777" w:rsidR="006A5393" w:rsidRPr="006346DD" w:rsidRDefault="006A5393" w:rsidP="005921CA">
      <w:pPr>
        <w:pStyle w:val="2f2"/>
        <w:rPr>
          <w:rFonts w:cs="Huawei Sans"/>
        </w:rPr>
      </w:pPr>
      <w:r w:rsidRPr="006346DD">
        <w:rPr>
          <w:rFonts w:cs="Huawei Sans"/>
        </w:rPr>
        <w:t xml:space="preserve">[PE2]display tunnel-info all | include 000000002900000005    </w:t>
      </w:r>
    </w:p>
    <w:p w14:paraId="7F6E197B" w14:textId="77777777" w:rsidR="006A5393" w:rsidRPr="006346DD" w:rsidRDefault="006A5393" w:rsidP="006A5393">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3DD47307" w14:textId="77777777" w:rsidR="006A5393" w:rsidRPr="006346DD" w:rsidRDefault="006A5393" w:rsidP="006A5393">
      <w:pPr>
        <w:pStyle w:val="2f2"/>
        <w:rPr>
          <w:rFonts w:cs="Huawei Sans"/>
        </w:rPr>
      </w:pPr>
      <w:r w:rsidRPr="006346DD">
        <w:rPr>
          <w:rFonts w:cs="Huawei Sans"/>
        </w:rPr>
        <w:t>----------------------------------------------------------------------------------------</w:t>
      </w:r>
    </w:p>
    <w:p w14:paraId="1A4DAA63" w14:textId="77777777" w:rsidR="006A5393" w:rsidRPr="006346DD" w:rsidRDefault="006A5393" w:rsidP="006A5393">
      <w:pPr>
        <w:pStyle w:val="2f2"/>
        <w:rPr>
          <w:rFonts w:cs="Huawei Sans"/>
        </w:rPr>
      </w:pPr>
      <w:r w:rsidRPr="006346DD">
        <w:rPr>
          <w:rFonts w:cs="Huawei Sans"/>
        </w:rPr>
        <w:t>0x000000002900000005</w:t>
      </w:r>
      <w:r w:rsidRPr="006346DD">
        <w:rPr>
          <w:rFonts w:cs="Huawei Sans"/>
          <w:color w:val="C7000B"/>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308E5F73" w14:textId="77777777" w:rsidR="005921CA" w:rsidRPr="006346DD" w:rsidRDefault="005921CA" w:rsidP="00C67429">
      <w:pPr>
        <w:pStyle w:val="1f0"/>
        <w:rPr>
          <w:rFonts w:cs="Huawei Sans"/>
        </w:rPr>
      </w:pPr>
      <w:r w:rsidRPr="006346DD">
        <w:rPr>
          <w:rFonts w:cs="Huawei Sans"/>
        </w:rPr>
        <w:t>Judging from the tunnel ID information, the route from PE2 to Loopback1 on PE4 still recurses to the SR-MPLS BE tunnel.</w:t>
      </w:r>
    </w:p>
    <w:p w14:paraId="5E9FA2F2" w14:textId="77777777" w:rsidR="005921CA" w:rsidRPr="006346DD" w:rsidRDefault="005921CA" w:rsidP="005921CA">
      <w:pPr>
        <w:pStyle w:val="30"/>
        <w:rPr>
          <w:rFonts w:cs="Huawei Sans"/>
        </w:rPr>
      </w:pPr>
      <w:r w:rsidRPr="006346DD">
        <w:rPr>
          <w:rFonts w:cs="Huawei Sans"/>
        </w:rPr>
        <w:t>Configure a tunnel binding policy.</w:t>
      </w:r>
    </w:p>
    <w:p w14:paraId="2D3AFC7A" w14:textId="1A5B69BF" w:rsidR="005921CA" w:rsidRPr="006346DD" w:rsidRDefault="005921CA" w:rsidP="00C67429">
      <w:pPr>
        <w:pStyle w:val="1f0"/>
        <w:rPr>
          <w:rFonts w:cs="Huawei Sans"/>
        </w:rPr>
      </w:pPr>
      <w:r w:rsidRPr="006346DD">
        <w:rPr>
          <w:rFonts w:cs="Huawei Sans"/>
        </w:rPr>
        <w:t xml:space="preserve">Configure a tunnel binding policy to preferentially select the SR-MPLS </w:t>
      </w:r>
      <w:r w:rsidR="003E6DD0">
        <w:rPr>
          <w:rFonts w:cs="Huawei Sans"/>
        </w:rPr>
        <w:t>P</w:t>
      </w:r>
      <w:r w:rsidRPr="006346DD">
        <w:rPr>
          <w:rFonts w:cs="Huawei Sans"/>
        </w:rPr>
        <w:t>olicy group and associate the tunnel policy with the VPN instance.</w:t>
      </w:r>
    </w:p>
    <w:p w14:paraId="235D9F86" w14:textId="77777777" w:rsidR="005921CA" w:rsidRPr="006346DD" w:rsidRDefault="005921CA" w:rsidP="00C67429">
      <w:pPr>
        <w:pStyle w:val="1f0"/>
        <w:rPr>
          <w:rFonts w:cs="Huawei Sans"/>
        </w:rPr>
      </w:pPr>
      <w:r w:rsidRPr="006346DD">
        <w:rPr>
          <w:rFonts w:cs="Huawei Sans"/>
        </w:rPr>
        <w:t># Configure a tunnel binding policy.</w:t>
      </w:r>
    </w:p>
    <w:p w14:paraId="59BD9725" w14:textId="77777777" w:rsidR="005921CA" w:rsidRPr="006346DD" w:rsidRDefault="005921CA" w:rsidP="00FA3D9A">
      <w:pPr>
        <w:pStyle w:val="2f2"/>
        <w:rPr>
          <w:rFonts w:cs="Huawei Sans"/>
        </w:rPr>
      </w:pPr>
      <w:r w:rsidRPr="006346DD">
        <w:rPr>
          <w:rFonts w:cs="Huawei Sans"/>
        </w:rPr>
        <w:t>[PE2]tunnel-policy p1</w:t>
      </w:r>
    </w:p>
    <w:p w14:paraId="595C3A82" w14:textId="77777777" w:rsidR="005921CA" w:rsidRPr="006346DD" w:rsidRDefault="0080360A" w:rsidP="00FA3D9A">
      <w:pPr>
        <w:pStyle w:val="2f2"/>
        <w:rPr>
          <w:rFonts w:cs="Huawei Sans"/>
        </w:rPr>
      </w:pPr>
      <w:r w:rsidRPr="006346DD">
        <w:rPr>
          <w:rFonts w:cs="Huawei Sans"/>
        </w:rPr>
        <w:t>[PE2-tunnel-policy-p1]tunnel binding destination 1.0.0.4 sr-te-policy group 1</w:t>
      </w:r>
    </w:p>
    <w:p w14:paraId="423D85C9" w14:textId="77777777" w:rsidR="0080360A" w:rsidRPr="006346DD" w:rsidRDefault="0080360A" w:rsidP="00C67429">
      <w:pPr>
        <w:pStyle w:val="1f0"/>
        <w:rPr>
          <w:rFonts w:cs="Huawei Sans"/>
        </w:rPr>
      </w:pPr>
    </w:p>
    <w:p w14:paraId="4D4253D3" w14:textId="77777777" w:rsidR="005921CA" w:rsidRPr="006346DD" w:rsidRDefault="0080360A" w:rsidP="00FA3D9A">
      <w:pPr>
        <w:pStyle w:val="2f2"/>
        <w:rPr>
          <w:rFonts w:cs="Huawei Sans"/>
        </w:rPr>
      </w:pPr>
      <w:r w:rsidRPr="006346DD">
        <w:rPr>
          <w:rFonts w:cs="Huawei Sans"/>
        </w:rPr>
        <w:t>[PE4]tunnel-policy p1</w:t>
      </w:r>
    </w:p>
    <w:p w14:paraId="04969D66" w14:textId="77777777" w:rsidR="005921CA" w:rsidRPr="006346DD" w:rsidRDefault="0080360A" w:rsidP="00FA3D9A">
      <w:pPr>
        <w:pStyle w:val="2f2"/>
        <w:rPr>
          <w:rFonts w:cs="Huawei Sans"/>
        </w:rPr>
      </w:pPr>
      <w:r w:rsidRPr="006346DD">
        <w:rPr>
          <w:rFonts w:cs="Huawei Sans"/>
        </w:rPr>
        <w:t>[PE4-tunnel-policy-p1] tunnel binding destination 1.0.0.2 sr-te-policy group 1</w:t>
      </w:r>
    </w:p>
    <w:p w14:paraId="092637DE" w14:textId="77777777" w:rsidR="005921CA" w:rsidRPr="006346DD" w:rsidRDefault="005921CA" w:rsidP="00C67429">
      <w:pPr>
        <w:pStyle w:val="1f0"/>
        <w:rPr>
          <w:rFonts w:cs="Huawei Sans"/>
        </w:rPr>
      </w:pPr>
      <w:r w:rsidRPr="006346DD">
        <w:rPr>
          <w:rFonts w:cs="Huawei Sans"/>
        </w:rPr>
        <w:t># Associate the tunnel policy with the VPN instance.</w:t>
      </w:r>
    </w:p>
    <w:p w14:paraId="1A3A0363" w14:textId="77777777" w:rsidR="005921CA" w:rsidRPr="006346DD" w:rsidRDefault="005921CA" w:rsidP="00FA3D9A">
      <w:pPr>
        <w:pStyle w:val="2f2"/>
        <w:rPr>
          <w:rFonts w:cs="Huawei Sans"/>
        </w:rPr>
      </w:pPr>
      <w:r w:rsidRPr="006346DD">
        <w:rPr>
          <w:rFonts w:cs="Huawei Sans"/>
        </w:rPr>
        <w:t>[PE2]ip vpn-instance vpnb</w:t>
      </w:r>
    </w:p>
    <w:p w14:paraId="3EA0A83C" w14:textId="77777777" w:rsidR="005921CA" w:rsidRPr="006346DD" w:rsidRDefault="005921CA" w:rsidP="00FA3D9A">
      <w:pPr>
        <w:pStyle w:val="2f2"/>
        <w:rPr>
          <w:rFonts w:cs="Huawei Sans"/>
        </w:rPr>
      </w:pPr>
      <w:r w:rsidRPr="006346DD">
        <w:rPr>
          <w:rFonts w:cs="Huawei Sans"/>
        </w:rPr>
        <w:t>[PE2-vpn-instance-vpnb] ipv4-family</w:t>
      </w:r>
    </w:p>
    <w:p w14:paraId="3462D346" w14:textId="77777777" w:rsidR="005921CA" w:rsidRPr="006346DD" w:rsidRDefault="005921CA" w:rsidP="00FA3D9A">
      <w:pPr>
        <w:pStyle w:val="2f2"/>
        <w:rPr>
          <w:rFonts w:cs="Huawei Sans"/>
        </w:rPr>
      </w:pPr>
      <w:r w:rsidRPr="006346DD">
        <w:rPr>
          <w:rFonts w:cs="Huawei Sans"/>
        </w:rPr>
        <w:t>[PE2-vpn-instance-vpnb-af-ipv4] tnl-policy p1</w:t>
      </w:r>
    </w:p>
    <w:p w14:paraId="4E4FF73A" w14:textId="77777777" w:rsidR="005921CA" w:rsidRPr="006346DD" w:rsidRDefault="005921CA" w:rsidP="00C67429">
      <w:pPr>
        <w:pStyle w:val="1f0"/>
        <w:rPr>
          <w:rFonts w:cs="Huawei Sans"/>
        </w:rPr>
      </w:pPr>
    </w:p>
    <w:p w14:paraId="6CCC3AE4" w14:textId="77777777" w:rsidR="005921CA" w:rsidRPr="006346DD" w:rsidRDefault="00136692" w:rsidP="00FA3D9A">
      <w:pPr>
        <w:pStyle w:val="2f2"/>
        <w:rPr>
          <w:rFonts w:cs="Huawei Sans"/>
        </w:rPr>
      </w:pPr>
      <w:r w:rsidRPr="006346DD">
        <w:rPr>
          <w:rFonts w:cs="Huawei Sans"/>
        </w:rPr>
        <w:t>[PE4]ip vpn-instance vpnb</w:t>
      </w:r>
    </w:p>
    <w:p w14:paraId="71FC4053" w14:textId="77777777" w:rsidR="005921CA" w:rsidRPr="006346DD" w:rsidRDefault="00136692" w:rsidP="00FA3D9A">
      <w:pPr>
        <w:pStyle w:val="2f2"/>
        <w:rPr>
          <w:rFonts w:cs="Huawei Sans"/>
        </w:rPr>
      </w:pPr>
      <w:r w:rsidRPr="006346DD">
        <w:rPr>
          <w:rFonts w:cs="Huawei Sans"/>
        </w:rPr>
        <w:t>[PE4-vpn-instance-vpnb] ipv4-family</w:t>
      </w:r>
    </w:p>
    <w:p w14:paraId="753CA7F6" w14:textId="77777777" w:rsidR="005921CA" w:rsidRPr="006346DD" w:rsidRDefault="00136692" w:rsidP="00FA3D9A">
      <w:pPr>
        <w:pStyle w:val="2f2"/>
        <w:rPr>
          <w:rFonts w:cs="Huawei Sans"/>
        </w:rPr>
      </w:pPr>
      <w:r w:rsidRPr="006346DD">
        <w:rPr>
          <w:rFonts w:cs="Huawei Sans"/>
        </w:rPr>
        <w:t>[PE4-vpn-instance-vpnb-af-ipv4] tnl-policy p1</w:t>
      </w:r>
    </w:p>
    <w:p w14:paraId="4CC7BF84" w14:textId="77777777" w:rsidR="005921CA" w:rsidRPr="006346DD" w:rsidRDefault="005921CA" w:rsidP="00C67429">
      <w:pPr>
        <w:pStyle w:val="1f0"/>
        <w:rPr>
          <w:rFonts w:cs="Huawei Sans"/>
        </w:rPr>
      </w:pPr>
      <w:r w:rsidRPr="006346DD">
        <w:rPr>
          <w:rFonts w:cs="Huawei Sans"/>
        </w:rPr>
        <w:t># Check the VPN instance routing table again.</w:t>
      </w:r>
    </w:p>
    <w:p w14:paraId="260AF86E" w14:textId="77777777" w:rsidR="005921CA" w:rsidRPr="006346DD" w:rsidRDefault="0032443E" w:rsidP="005921CA">
      <w:pPr>
        <w:pStyle w:val="2f2"/>
        <w:rPr>
          <w:rFonts w:cs="Huawei Sans"/>
        </w:rPr>
      </w:pPr>
      <w:r w:rsidRPr="006346DD">
        <w:rPr>
          <w:rFonts w:cs="Huawei Sans"/>
        </w:rPr>
        <w:t>[PE2]display ip routing-table</w:t>
      </w:r>
      <w:r w:rsidRPr="006346DD">
        <w:rPr>
          <w:rFonts w:cs="Huawei Sans"/>
        </w:rPr>
        <w:tab/>
        <w:t>vpn-instance</w:t>
      </w:r>
      <w:r w:rsidRPr="006346DD">
        <w:rPr>
          <w:rFonts w:cs="Huawei Sans"/>
        </w:rPr>
        <w:tab/>
        <w:t>vpnb</w:t>
      </w:r>
      <w:r w:rsidRPr="006346DD">
        <w:rPr>
          <w:rFonts w:cs="Huawei Sans"/>
        </w:rPr>
        <w:tab/>
      </w:r>
    </w:p>
    <w:p w14:paraId="0DE966C3" w14:textId="77777777" w:rsidR="00AC0CB5" w:rsidRPr="006346DD" w:rsidRDefault="00AC0CB5"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4E17EF4D" w14:textId="77777777" w:rsidR="00AC0CB5" w:rsidRPr="006346DD" w:rsidRDefault="00AC0CB5" w:rsidP="00FA3D9A">
      <w:pPr>
        <w:pStyle w:val="2f2"/>
        <w:rPr>
          <w:rFonts w:cs="Huawei Sans"/>
        </w:rPr>
      </w:pPr>
      <w:r w:rsidRPr="006346DD">
        <w:rPr>
          <w:rFonts w:cs="Huawei Sans"/>
        </w:rPr>
        <w:t>------------------------------------------------------------------------------</w:t>
      </w:r>
    </w:p>
    <w:p w14:paraId="07443A1D" w14:textId="77777777" w:rsidR="00AC0CB5" w:rsidRPr="006346DD" w:rsidRDefault="00AC0CB5"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vpnb</w:t>
      </w:r>
    </w:p>
    <w:p w14:paraId="5F76158B"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0255960" w14:textId="77777777" w:rsidR="00AC0CB5" w:rsidRPr="006346DD" w:rsidRDefault="00AC0CB5" w:rsidP="00FA3D9A">
      <w:pPr>
        <w:pStyle w:val="2f2"/>
        <w:rPr>
          <w:rFonts w:cs="Huawei Sans"/>
        </w:rPr>
      </w:pPr>
    </w:p>
    <w:p w14:paraId="43E29696" w14:textId="77777777" w:rsidR="00AC0CB5" w:rsidRPr="006346DD" w:rsidRDefault="00AC0CB5" w:rsidP="00FA3D9A">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66B7C2BE" w14:textId="77777777" w:rsidR="00AC0CB5" w:rsidRPr="006346DD" w:rsidRDefault="00AC0CB5" w:rsidP="00FA3D9A">
      <w:pPr>
        <w:pStyle w:val="2f2"/>
        <w:rPr>
          <w:rFonts w:cs="Huawei Sans"/>
        </w:rPr>
      </w:pPr>
    </w:p>
    <w:p w14:paraId="32B6F374"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2FA6695B"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SR-TE</w:t>
      </w:r>
      <w:r w:rsidRPr="006346DD">
        <w:rPr>
          <w:rFonts w:cs="Huawei Sans"/>
          <w:color w:val="C7000B"/>
        </w:rPr>
        <w:tab/>
        <w:t>Policy</w:t>
      </w:r>
      <w:r w:rsidRPr="006346DD">
        <w:rPr>
          <w:rFonts w:cs="Huawei Sans"/>
          <w:color w:val="C7000B"/>
        </w:rPr>
        <w:tab/>
        <w:t>Group</w:t>
      </w:r>
    </w:p>
    <w:p w14:paraId="1E249516"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7C783C56" w14:textId="77777777" w:rsidR="005921CA" w:rsidRPr="006346DD" w:rsidRDefault="00AC0CB5" w:rsidP="00FA3D9A">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2BAFBD28" w14:textId="77777777" w:rsidR="00AC0CB5" w:rsidRPr="006346DD" w:rsidRDefault="00AC0CB5" w:rsidP="00FA3D9A">
      <w:pPr>
        <w:pStyle w:val="2f2"/>
        <w:rPr>
          <w:rFonts w:cs="Huawei Sans"/>
        </w:rPr>
      </w:pPr>
    </w:p>
    <w:p w14:paraId="0FF88293" w14:textId="77777777" w:rsidR="00AC0CB5" w:rsidRPr="006346DD" w:rsidRDefault="0032443E" w:rsidP="00FA3D9A">
      <w:pPr>
        <w:pStyle w:val="2f2"/>
        <w:rPr>
          <w:rFonts w:cs="Huawei Sans"/>
        </w:rPr>
      </w:pPr>
      <w:r w:rsidRPr="006346DD">
        <w:rPr>
          <w:rFonts w:cs="Huawei Sans"/>
        </w:rPr>
        <w:t xml:space="preserve">[PE4]display ip routing-table vpn-instance vpnb </w:t>
      </w:r>
    </w:p>
    <w:p w14:paraId="4BB5E91D" w14:textId="77777777" w:rsidR="00AC0CB5" w:rsidRPr="006346DD" w:rsidRDefault="00AC0CB5" w:rsidP="00FA3D9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1CBCE1B7" w14:textId="77777777" w:rsidR="00AC0CB5" w:rsidRPr="006346DD" w:rsidRDefault="00AC0CB5" w:rsidP="00FA3D9A">
      <w:pPr>
        <w:pStyle w:val="2f2"/>
        <w:rPr>
          <w:rFonts w:cs="Huawei Sans"/>
        </w:rPr>
      </w:pPr>
      <w:r w:rsidRPr="006346DD">
        <w:rPr>
          <w:rFonts w:cs="Huawei Sans"/>
        </w:rPr>
        <w:t>------------------------------------------------------------------------------</w:t>
      </w:r>
    </w:p>
    <w:p w14:paraId="152BFDB4" w14:textId="77777777" w:rsidR="00AC0CB5" w:rsidRPr="006346DD" w:rsidRDefault="00AC0CB5" w:rsidP="00FA3D9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vpnb</w:t>
      </w:r>
    </w:p>
    <w:p w14:paraId="53B09C29"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963AC75" w14:textId="77777777" w:rsidR="00AC0CB5" w:rsidRPr="006346DD" w:rsidRDefault="00AC0CB5" w:rsidP="00FA3D9A">
      <w:pPr>
        <w:pStyle w:val="2f2"/>
        <w:rPr>
          <w:rFonts w:cs="Huawei Sans"/>
        </w:rPr>
      </w:pPr>
    </w:p>
    <w:p w14:paraId="3FDBDCFF" w14:textId="77777777" w:rsidR="00AC0CB5" w:rsidRPr="006346DD" w:rsidRDefault="00AC0CB5" w:rsidP="00FA3D9A">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70B9E9F7" w14:textId="77777777" w:rsidR="00AC0CB5" w:rsidRPr="006346DD" w:rsidRDefault="00AC0CB5" w:rsidP="00FA3D9A">
      <w:pPr>
        <w:pStyle w:val="2f2"/>
        <w:rPr>
          <w:rFonts w:cs="Huawei Sans"/>
        </w:rPr>
      </w:pPr>
    </w:p>
    <w:p w14:paraId="2751A5F0"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SR-TE</w:t>
      </w:r>
      <w:r w:rsidRPr="006346DD">
        <w:rPr>
          <w:rFonts w:cs="Huawei Sans"/>
          <w:color w:val="C7000B"/>
        </w:rPr>
        <w:tab/>
        <w:t>Policy</w:t>
      </w:r>
      <w:r w:rsidRPr="006346DD">
        <w:rPr>
          <w:rFonts w:cs="Huawei Sans"/>
          <w:color w:val="C7000B"/>
        </w:rPr>
        <w:tab/>
        <w:t>Group</w:t>
      </w:r>
    </w:p>
    <w:p w14:paraId="0257AFC0"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78FDF7C4" w14:textId="77777777" w:rsidR="00AC0CB5" w:rsidRPr="006346DD" w:rsidRDefault="00AC0CB5"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4217220D" w14:textId="77777777" w:rsidR="00AC0CB5" w:rsidRPr="006346DD" w:rsidRDefault="00AC0CB5" w:rsidP="00FA3D9A">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0C822345" w14:textId="77777777" w:rsidR="005921CA" w:rsidRPr="006346DD" w:rsidRDefault="005921CA" w:rsidP="00C67429">
      <w:pPr>
        <w:pStyle w:val="1f0"/>
        <w:rPr>
          <w:rFonts w:cs="Huawei Sans"/>
        </w:rPr>
      </w:pPr>
      <w:r w:rsidRPr="006346DD">
        <w:rPr>
          <w:rFonts w:cs="Huawei Sans"/>
        </w:rPr>
        <w:t>The next hop of the VPNv4 route has changed to the SR-TE Policy group, and the route has recursed to an SR-MPLS Policy.</w:t>
      </w:r>
    </w:p>
    <w:p w14:paraId="5FD2F0BF" w14:textId="77777777" w:rsidR="005921CA" w:rsidRPr="006346DD" w:rsidRDefault="005921CA" w:rsidP="00C67429">
      <w:pPr>
        <w:pStyle w:val="1f0"/>
        <w:rPr>
          <w:rFonts w:cs="Huawei Sans"/>
        </w:rPr>
      </w:pPr>
      <w:r w:rsidRPr="006346DD">
        <w:rPr>
          <w:rFonts w:cs="Huawei Sans"/>
        </w:rPr>
        <w:t># Test the connectivity between CEs.</w:t>
      </w:r>
    </w:p>
    <w:p w14:paraId="3A6AB391" w14:textId="77777777" w:rsidR="00AC0CB5" w:rsidRPr="006346DD" w:rsidRDefault="00AC0CB5" w:rsidP="00AC0CB5">
      <w:pPr>
        <w:pStyle w:val="2f2"/>
        <w:rPr>
          <w:rFonts w:cs="Huawei Sans"/>
        </w:rPr>
      </w:pPr>
      <w:r w:rsidRPr="006346DD">
        <w:rPr>
          <w:rFonts w:cs="Huawei Sans"/>
        </w:rPr>
        <w:t>[PE2]ping -vpn-instance vpnb -a 10.2.2.2 10.4.4.4</w:t>
      </w:r>
    </w:p>
    <w:p w14:paraId="2A7795E6" w14:textId="77777777" w:rsidR="00AC0CB5" w:rsidRPr="006346DD" w:rsidRDefault="00AC0CB5" w:rsidP="00AC0CB5">
      <w:pPr>
        <w:pStyle w:val="2f2"/>
        <w:rPr>
          <w:rFonts w:cs="Huawei Sans"/>
        </w:rPr>
      </w:pPr>
      <w:r w:rsidRPr="006346DD">
        <w:rPr>
          <w:rFonts w:cs="Huawei Sans"/>
        </w:rPr>
        <w:t xml:space="preserve">  PING 10.4.4.4: 56  data bytes, press CTRL_C to break</w:t>
      </w:r>
    </w:p>
    <w:p w14:paraId="48BE5253" w14:textId="77777777" w:rsidR="00AC0CB5" w:rsidRPr="006346DD" w:rsidRDefault="00AC0CB5" w:rsidP="00AC0CB5">
      <w:pPr>
        <w:pStyle w:val="2f2"/>
        <w:rPr>
          <w:rFonts w:cs="Huawei Sans"/>
        </w:rPr>
      </w:pPr>
      <w:r w:rsidRPr="006346DD">
        <w:rPr>
          <w:rFonts w:cs="Huawei Sans"/>
        </w:rPr>
        <w:t xml:space="preserve">    Reply from 10.4.4.4: bytes=56 Sequence=1 ttl=254 time=1 ms</w:t>
      </w:r>
    </w:p>
    <w:p w14:paraId="486915B7" w14:textId="77777777" w:rsidR="00AC0CB5" w:rsidRPr="006346DD" w:rsidRDefault="00AC0CB5" w:rsidP="00AC0CB5">
      <w:pPr>
        <w:pStyle w:val="2f2"/>
        <w:rPr>
          <w:rFonts w:cs="Huawei Sans"/>
        </w:rPr>
      </w:pPr>
      <w:r w:rsidRPr="006346DD">
        <w:rPr>
          <w:rFonts w:cs="Huawei Sans"/>
        </w:rPr>
        <w:t xml:space="preserve">    Reply from 10.4.4.4: bytes=56 Sequence=2 ttl=254 time=1 ms</w:t>
      </w:r>
    </w:p>
    <w:p w14:paraId="0272E5FA" w14:textId="77777777" w:rsidR="00AC0CB5" w:rsidRPr="006346DD" w:rsidRDefault="00AC0CB5" w:rsidP="00AC0CB5">
      <w:pPr>
        <w:pStyle w:val="2f2"/>
        <w:rPr>
          <w:rFonts w:cs="Huawei Sans"/>
        </w:rPr>
      </w:pPr>
      <w:r w:rsidRPr="006346DD">
        <w:rPr>
          <w:rFonts w:cs="Huawei Sans"/>
        </w:rPr>
        <w:t xml:space="preserve">    Reply from 10.4.4.4: bytes=56 Sequence=3 ttl=254 time=1 ms</w:t>
      </w:r>
    </w:p>
    <w:p w14:paraId="0CED48CB" w14:textId="77777777" w:rsidR="00AC0CB5" w:rsidRPr="006346DD" w:rsidRDefault="00AC0CB5" w:rsidP="00AC0CB5">
      <w:pPr>
        <w:pStyle w:val="2f2"/>
        <w:rPr>
          <w:rFonts w:cs="Huawei Sans"/>
        </w:rPr>
      </w:pPr>
      <w:r w:rsidRPr="006346DD">
        <w:rPr>
          <w:rFonts w:cs="Huawei Sans"/>
        </w:rPr>
        <w:t xml:space="preserve">    Reply from 10.4.4.4: bytes=56 Sequence=4 ttl=254 time=1 ms</w:t>
      </w:r>
    </w:p>
    <w:p w14:paraId="060E443B" w14:textId="77777777" w:rsidR="00AC0CB5" w:rsidRPr="006346DD" w:rsidRDefault="00AC0CB5" w:rsidP="00AC0CB5">
      <w:pPr>
        <w:pStyle w:val="2f2"/>
        <w:rPr>
          <w:rFonts w:cs="Huawei Sans"/>
        </w:rPr>
      </w:pPr>
      <w:r w:rsidRPr="006346DD">
        <w:rPr>
          <w:rFonts w:cs="Huawei Sans"/>
        </w:rPr>
        <w:t xml:space="preserve">    Reply from 10.4.4.4: bytes=56 Sequence=5 ttl=254 time=1 ms</w:t>
      </w:r>
    </w:p>
    <w:p w14:paraId="6C5C438B" w14:textId="77777777" w:rsidR="00AC0CB5" w:rsidRPr="006346DD" w:rsidRDefault="00AC0CB5" w:rsidP="00AC0CB5">
      <w:pPr>
        <w:pStyle w:val="2f2"/>
        <w:rPr>
          <w:rFonts w:cs="Huawei Sans"/>
        </w:rPr>
      </w:pPr>
    </w:p>
    <w:p w14:paraId="2A981E51" w14:textId="77777777" w:rsidR="00AC0CB5" w:rsidRPr="006346DD" w:rsidRDefault="00AC0CB5" w:rsidP="00AC0CB5">
      <w:pPr>
        <w:pStyle w:val="2f2"/>
        <w:rPr>
          <w:rFonts w:cs="Huawei Sans"/>
        </w:rPr>
      </w:pPr>
      <w:r w:rsidRPr="006346DD">
        <w:rPr>
          <w:rFonts w:cs="Huawei Sans"/>
        </w:rPr>
        <w:t xml:space="preserve">  --- 10.4.4.4 ping statistics ---</w:t>
      </w:r>
    </w:p>
    <w:p w14:paraId="28CFCEE3" w14:textId="77777777" w:rsidR="00AC0CB5" w:rsidRPr="006346DD" w:rsidRDefault="00AC0CB5" w:rsidP="00AC0CB5">
      <w:pPr>
        <w:pStyle w:val="2f2"/>
        <w:rPr>
          <w:rFonts w:cs="Huawei Sans"/>
        </w:rPr>
      </w:pPr>
      <w:r w:rsidRPr="006346DD">
        <w:rPr>
          <w:rFonts w:cs="Huawei Sans"/>
        </w:rPr>
        <w:t xml:space="preserve">    5 packet(s) transmitted</w:t>
      </w:r>
    </w:p>
    <w:p w14:paraId="47409C8D" w14:textId="77777777" w:rsidR="00AC0CB5" w:rsidRPr="006346DD" w:rsidRDefault="00AC0CB5" w:rsidP="00AC0CB5">
      <w:pPr>
        <w:pStyle w:val="2f2"/>
        <w:rPr>
          <w:rFonts w:cs="Huawei Sans"/>
        </w:rPr>
      </w:pPr>
      <w:r w:rsidRPr="006346DD">
        <w:rPr>
          <w:rFonts w:cs="Huawei Sans"/>
        </w:rPr>
        <w:t xml:space="preserve">    5 packet(s) received</w:t>
      </w:r>
    </w:p>
    <w:p w14:paraId="14C2AF02" w14:textId="77777777" w:rsidR="00AC0CB5" w:rsidRPr="006346DD" w:rsidRDefault="00AC0CB5" w:rsidP="00AC0CB5">
      <w:pPr>
        <w:pStyle w:val="2f2"/>
        <w:rPr>
          <w:rFonts w:cs="Huawei Sans"/>
        </w:rPr>
      </w:pPr>
      <w:r w:rsidRPr="006346DD">
        <w:rPr>
          <w:rFonts w:cs="Huawei Sans"/>
        </w:rPr>
        <w:t xml:space="preserve">    0.00% packet loss</w:t>
      </w:r>
    </w:p>
    <w:p w14:paraId="0BC094C8" w14:textId="77777777" w:rsidR="0032443E" w:rsidRPr="006346DD" w:rsidRDefault="00AC0CB5" w:rsidP="00F215A7">
      <w:pPr>
        <w:pStyle w:val="2f2"/>
      </w:pPr>
      <w:r w:rsidRPr="006346DD">
        <w:t>round-trip min/avg/max = 1/1/1 ms</w:t>
      </w:r>
    </w:p>
    <w:p w14:paraId="761860D8" w14:textId="77777777" w:rsidR="0032443E" w:rsidRPr="006346DD" w:rsidRDefault="0032443E" w:rsidP="005A2942">
      <w:pPr>
        <w:pStyle w:val="1f0"/>
        <w:rPr>
          <w:rFonts w:cs="Huawei Sans"/>
        </w:rPr>
      </w:pPr>
      <w:r w:rsidRPr="006346DD">
        <w:rPr>
          <w:rFonts w:cs="Huawei Sans"/>
        </w:rPr>
        <w:t>The connectivity is normal.</w:t>
      </w:r>
    </w:p>
    <w:p w14:paraId="20483468" w14:textId="77777777" w:rsidR="0032443E" w:rsidRPr="006346DD" w:rsidRDefault="005A2942" w:rsidP="005A2942">
      <w:pPr>
        <w:pStyle w:val="3"/>
        <w:rPr>
          <w:rFonts w:cs="Huawei Sans"/>
        </w:rPr>
      </w:pPr>
      <w:bookmarkStart w:id="29" w:name="_Toc74745705"/>
      <w:r w:rsidRPr="006346DD">
        <w:rPr>
          <w:rFonts w:cs="Huawei Sans"/>
        </w:rPr>
        <w:lastRenderedPageBreak/>
        <w:t>Quiz</w:t>
      </w:r>
      <w:bookmarkEnd w:id="29"/>
    </w:p>
    <w:p w14:paraId="0D0F5007" w14:textId="77777777" w:rsidR="005A2942" w:rsidRPr="006346DD" w:rsidRDefault="005A2942" w:rsidP="005A2942">
      <w:pPr>
        <w:pStyle w:val="1f0"/>
        <w:rPr>
          <w:rFonts w:cs="Huawei Sans"/>
        </w:rPr>
      </w:pPr>
      <w:r w:rsidRPr="006346DD">
        <w:rPr>
          <w:rFonts w:cs="Huawei Sans"/>
        </w:rPr>
        <w:t>What is the 3-tuple used to uniquely identify an SR-MPLS Policy?</w:t>
      </w:r>
    </w:p>
    <w:p w14:paraId="054BF7E1" w14:textId="77777777" w:rsidR="0039103C" w:rsidRPr="006346DD" w:rsidRDefault="0039103C" w:rsidP="0039103C">
      <w:pPr>
        <w:pStyle w:val="1f0"/>
        <w:rPr>
          <w:rFonts w:cs="Huawei Sans"/>
        </w:rPr>
      </w:pPr>
    </w:p>
    <w:p w14:paraId="7CFF6A94" w14:textId="77777777" w:rsidR="0039103C" w:rsidRPr="006346DD" w:rsidRDefault="0039103C" w:rsidP="0039103C">
      <w:pPr>
        <w:pStyle w:val="1f0"/>
        <w:rPr>
          <w:rFonts w:cs="Huawei Sans"/>
        </w:rPr>
        <w:sectPr w:rsidR="0039103C" w:rsidRPr="006346DD" w:rsidSect="0020153C">
          <w:headerReference w:type="default" r:id="rId25"/>
          <w:footerReference w:type="default" r:id="rId26"/>
          <w:pgSz w:w="11906" w:h="16838" w:code="9"/>
          <w:pgMar w:top="1701" w:right="1134" w:bottom="1701" w:left="1134" w:header="567" w:footer="567" w:gutter="0"/>
          <w:pgNumType w:start="1"/>
          <w:cols w:space="425"/>
          <w:docGrid w:linePitch="312"/>
        </w:sectPr>
      </w:pPr>
    </w:p>
    <w:p w14:paraId="528C0BF9" w14:textId="77777777" w:rsidR="005921CA" w:rsidRPr="006346DD" w:rsidRDefault="005921CA" w:rsidP="006E15FA">
      <w:pPr>
        <w:pStyle w:val="10"/>
        <w:rPr>
          <w:rFonts w:cs="Huawei Sans"/>
        </w:rPr>
      </w:pPr>
      <w:bookmarkStart w:id="30" w:name="_Toc74745706"/>
      <w:r w:rsidRPr="006346DD">
        <w:rPr>
          <w:rFonts w:cs="Huawei Sans"/>
        </w:rPr>
        <w:lastRenderedPageBreak/>
        <w:t>SRv6 Experiment</w:t>
      </w:r>
      <w:bookmarkEnd w:id="30"/>
    </w:p>
    <w:p w14:paraId="61B42ACB" w14:textId="77777777" w:rsidR="005921CA" w:rsidRPr="006346DD" w:rsidRDefault="005921CA" w:rsidP="006E15FA">
      <w:pPr>
        <w:pStyle w:val="2"/>
        <w:rPr>
          <w:rFonts w:cs="Huawei Sans"/>
        </w:rPr>
      </w:pPr>
      <w:bookmarkStart w:id="31" w:name="_Toc74745707"/>
      <w:r w:rsidRPr="006346DD">
        <w:rPr>
          <w:rFonts w:cs="Huawei Sans"/>
        </w:rPr>
        <w:t>L3VPNv4 over SRv6 BE Experiment</w:t>
      </w:r>
      <w:bookmarkEnd w:id="31"/>
    </w:p>
    <w:p w14:paraId="57DA97B2" w14:textId="77777777" w:rsidR="005921CA" w:rsidRPr="006346DD" w:rsidRDefault="005921CA" w:rsidP="006E15FA">
      <w:pPr>
        <w:pStyle w:val="3"/>
        <w:rPr>
          <w:rFonts w:cs="Huawei Sans"/>
        </w:rPr>
      </w:pPr>
      <w:bookmarkStart w:id="32" w:name="_Toc74745708"/>
      <w:r w:rsidRPr="006346DD">
        <w:rPr>
          <w:rFonts w:cs="Huawei Sans"/>
        </w:rPr>
        <w:t>Introduction</w:t>
      </w:r>
      <w:bookmarkEnd w:id="32"/>
    </w:p>
    <w:p w14:paraId="77FA5B5B" w14:textId="77777777" w:rsidR="005921CA" w:rsidRPr="006346DD" w:rsidRDefault="005921CA" w:rsidP="006E15FA">
      <w:pPr>
        <w:pStyle w:val="4"/>
        <w:rPr>
          <w:rFonts w:cs="Huawei Sans" w:hint="default"/>
        </w:rPr>
      </w:pPr>
      <w:r w:rsidRPr="006346DD">
        <w:rPr>
          <w:rFonts w:cs="Huawei Sans" w:hint="default"/>
        </w:rPr>
        <w:t>Objectives</w:t>
      </w:r>
    </w:p>
    <w:p w14:paraId="5A8FAE23" w14:textId="77777777" w:rsidR="00F445EA" w:rsidRPr="006346DD" w:rsidRDefault="00F445EA" w:rsidP="00F445EA">
      <w:pPr>
        <w:pStyle w:val="1f0"/>
        <w:rPr>
          <w:rFonts w:cs="Huawei Sans"/>
        </w:rPr>
      </w:pPr>
      <w:r w:rsidRPr="006346DD">
        <w:rPr>
          <w:rFonts w:cs="Huawei Sans"/>
        </w:rPr>
        <w:t>Upon completion of this task, you will be able to:</w:t>
      </w:r>
    </w:p>
    <w:p w14:paraId="55186D20" w14:textId="77777777" w:rsidR="005921CA" w:rsidRPr="006346DD" w:rsidRDefault="005921CA" w:rsidP="005921CA">
      <w:pPr>
        <w:pStyle w:val="4a"/>
        <w:rPr>
          <w:rFonts w:cs="Huawei Sans"/>
        </w:rPr>
      </w:pPr>
      <w:r w:rsidRPr="006346DD">
        <w:rPr>
          <w:rFonts w:cs="Huawei Sans"/>
        </w:rPr>
        <w:t>Configure SRv6 locators for automatic allocation of SIDs to local VPN routes.</w:t>
      </w:r>
    </w:p>
    <w:p w14:paraId="251F3A7F" w14:textId="77777777" w:rsidR="005921CA" w:rsidRPr="006346DD" w:rsidRDefault="005921CA" w:rsidP="005921CA">
      <w:pPr>
        <w:pStyle w:val="4a"/>
        <w:rPr>
          <w:rFonts w:cs="Huawei Sans"/>
        </w:rPr>
      </w:pPr>
      <w:r w:rsidRPr="006346DD">
        <w:rPr>
          <w:rFonts w:cs="Huawei Sans"/>
        </w:rPr>
        <w:t>Recurse L3VPN tunnels used for communication between CEs to SRv6 BE tunnels.</w:t>
      </w:r>
    </w:p>
    <w:p w14:paraId="3A13D3C2" w14:textId="0ED362E3" w:rsidR="005921CA" w:rsidRPr="006346DD" w:rsidRDefault="005921CA" w:rsidP="005921CA">
      <w:pPr>
        <w:pStyle w:val="4a"/>
        <w:rPr>
          <w:rFonts w:cs="Huawei Sans"/>
        </w:rPr>
      </w:pPr>
      <w:r w:rsidRPr="006346DD">
        <w:rPr>
          <w:rFonts w:cs="Huawei Sans"/>
        </w:rPr>
        <w:t>Observe packet forwarding over the SRv6 BE tunnel</w:t>
      </w:r>
      <w:r w:rsidR="002C54F7">
        <w:rPr>
          <w:rFonts w:cs="Huawei Sans" w:hint="eastAsia"/>
        </w:rPr>
        <w:t>.</w:t>
      </w:r>
    </w:p>
    <w:p w14:paraId="25AF871B" w14:textId="77777777" w:rsidR="005921CA" w:rsidRPr="006346DD" w:rsidRDefault="005921CA" w:rsidP="007D7F46">
      <w:pPr>
        <w:pStyle w:val="4"/>
        <w:rPr>
          <w:rFonts w:cs="Huawei Sans" w:hint="default"/>
        </w:rPr>
      </w:pPr>
      <w:r w:rsidRPr="006346DD">
        <w:rPr>
          <w:rFonts w:cs="Huawei Sans" w:hint="default"/>
        </w:rPr>
        <w:t>Networking Description</w:t>
      </w:r>
    </w:p>
    <w:p w14:paraId="59DED12D" w14:textId="77777777" w:rsidR="007D7F46" w:rsidRPr="006346DD" w:rsidRDefault="007D7F46" w:rsidP="00C67429">
      <w:pPr>
        <w:pStyle w:val="1f0"/>
        <w:rPr>
          <w:rFonts w:cs="Huawei Sans"/>
        </w:rPr>
      </w:pPr>
      <w:r w:rsidRPr="006346DD">
        <w:rPr>
          <w:rFonts w:cs="Huawei Sans"/>
          <w:noProof/>
        </w:rPr>
        <w:drawing>
          <wp:inline distT="0" distB="0" distL="0" distR="0" wp14:anchorId="1940FF65" wp14:editId="6D927FD5">
            <wp:extent cx="5454000" cy="1217814"/>
            <wp:effectExtent l="0" t="0" r="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4000" cy="1217814"/>
                    </a:xfrm>
                    <a:prstGeom prst="rect">
                      <a:avLst/>
                    </a:prstGeom>
                    <a:noFill/>
                  </pic:spPr>
                </pic:pic>
              </a:graphicData>
            </a:graphic>
          </wp:inline>
        </w:drawing>
      </w:r>
    </w:p>
    <w:p w14:paraId="540B984B" w14:textId="77777777" w:rsidR="005921CA" w:rsidRPr="006346DD" w:rsidRDefault="005921CA" w:rsidP="005921CA">
      <w:pPr>
        <w:pStyle w:val="92"/>
        <w:ind w:left="1701"/>
        <w:rPr>
          <w:rFonts w:cs="Huawei Sans"/>
        </w:rPr>
      </w:pPr>
      <w:r w:rsidRPr="006346DD">
        <w:rPr>
          <w:rFonts w:cs="Huawei Sans"/>
        </w:rPr>
        <w:t>L3VPNv4 over SRv6 BE experiment topology</w:t>
      </w:r>
    </w:p>
    <w:p w14:paraId="5DBDDC8A" w14:textId="77777777" w:rsidR="00302D5C" w:rsidRPr="00E85F9F" w:rsidRDefault="00302D5C" w:rsidP="00302D5C">
      <w:pPr>
        <w:pStyle w:val="1f0"/>
      </w:pPr>
      <w:r>
        <w:t>The figure shows the device connection and IP address planning. Loopback0 is created for all devices, and the Loopback0 IP address is FC01::</w:t>
      </w:r>
      <w:r>
        <w:rPr>
          <w:i/>
          <w:iCs/>
        </w:rPr>
        <w:t>X</w:t>
      </w:r>
      <w:r>
        <w:t xml:space="preserve">. For details about the value of </w:t>
      </w:r>
      <w:r>
        <w:rPr>
          <w:i/>
          <w:iCs/>
        </w:rPr>
        <w:t>X</w:t>
      </w:r>
      <w:r>
        <w:t>, see the following table.</w:t>
      </w:r>
    </w:p>
    <w:p w14:paraId="7B2809AD" w14:textId="594CB01C" w:rsidR="005921CA" w:rsidRPr="006346DD" w:rsidRDefault="00302D5C" w:rsidP="00302D5C">
      <w:pPr>
        <w:pStyle w:val="1f0"/>
        <w:rPr>
          <w:rFonts w:cs="Huawei Sans"/>
        </w:rPr>
      </w:pPr>
      <w:r>
        <w:t>Loopback1 is created on PE2 and PE4 to simulate user access. The Loopback1 addresses on PE2 and PE4 are 10.2.2.2/32 and 10.4.4.4/32, respectively, as shown in the figure.</w:t>
      </w:r>
    </w:p>
    <w:p w14:paraId="4A08393E" w14:textId="77777777" w:rsidR="005921CA" w:rsidRPr="006346DD" w:rsidRDefault="005921CA" w:rsidP="006E15FA">
      <w:pPr>
        <w:pStyle w:val="3"/>
        <w:rPr>
          <w:rFonts w:cs="Huawei Sans"/>
        </w:rPr>
      </w:pPr>
      <w:bookmarkStart w:id="33" w:name="_Toc74745709"/>
      <w:r w:rsidRPr="006346DD">
        <w:rPr>
          <w:rFonts w:cs="Huawei Sans"/>
        </w:rPr>
        <w:t>Experiment Task</w:t>
      </w:r>
      <w:bookmarkEnd w:id="33"/>
    </w:p>
    <w:p w14:paraId="3888E20E" w14:textId="77777777" w:rsidR="005921CA" w:rsidRPr="006346DD" w:rsidRDefault="005921CA" w:rsidP="006E15FA">
      <w:pPr>
        <w:pStyle w:val="4"/>
        <w:rPr>
          <w:rFonts w:cs="Huawei Sans" w:hint="default"/>
        </w:rPr>
      </w:pPr>
      <w:r w:rsidRPr="006346DD">
        <w:rPr>
          <w:rFonts w:cs="Huawei Sans" w:hint="default"/>
        </w:rPr>
        <w:t>Configuration Roadmap</w:t>
      </w:r>
    </w:p>
    <w:p w14:paraId="6B67D1CD" w14:textId="77777777" w:rsidR="00302D5C" w:rsidRDefault="00302D5C" w:rsidP="00302D5C">
      <w:pPr>
        <w:pStyle w:val="1f0"/>
        <w:numPr>
          <w:ilvl w:val="0"/>
          <w:numId w:val="24"/>
        </w:numPr>
      </w:pPr>
      <w:r>
        <w:t>Configure IPv6 addresses for devices.</w:t>
      </w:r>
    </w:p>
    <w:p w14:paraId="08E89FAF" w14:textId="77777777" w:rsidR="00302D5C" w:rsidRDefault="00302D5C" w:rsidP="00302D5C">
      <w:pPr>
        <w:pStyle w:val="1f0"/>
        <w:numPr>
          <w:ilvl w:val="0"/>
          <w:numId w:val="24"/>
        </w:numPr>
      </w:pPr>
      <w:r>
        <w:t>Configure IS-IS in the SR domain. Specifically, enable IS-IS on interconnection and Loopback0 interfaces for communication in the SR domain.</w:t>
      </w:r>
    </w:p>
    <w:p w14:paraId="5F42B9F0" w14:textId="77777777" w:rsidR="00302D5C" w:rsidRDefault="00302D5C" w:rsidP="00302D5C">
      <w:pPr>
        <w:pStyle w:val="1f0"/>
        <w:numPr>
          <w:ilvl w:val="0"/>
          <w:numId w:val="24"/>
        </w:numPr>
      </w:pPr>
      <w:r>
        <w:t xml:space="preserve">Create a VPN instance named </w:t>
      </w:r>
      <w:r>
        <w:rPr>
          <w:b/>
          <w:bCs/>
        </w:rPr>
        <w:t>vpna</w:t>
      </w:r>
      <w:r>
        <w:t>, add Loopback1 to the VPN instance on PE2 and PE4, and import direct routes to the BGP instance.</w:t>
      </w:r>
    </w:p>
    <w:p w14:paraId="1DE42353" w14:textId="77777777" w:rsidR="00302D5C" w:rsidRPr="003646EC" w:rsidRDefault="00302D5C" w:rsidP="00302D5C">
      <w:pPr>
        <w:pStyle w:val="1f0"/>
        <w:numPr>
          <w:ilvl w:val="0"/>
          <w:numId w:val="24"/>
        </w:numPr>
      </w:pPr>
      <w:r>
        <w:t>Establish an MP-IBGP peer relationship between PE2 and P2 and between PE4 and P2. P2 functions as an RR to reflect VPNv4 routes from PE2 and PE4.</w:t>
      </w:r>
    </w:p>
    <w:p w14:paraId="4A803724" w14:textId="542BF9A6" w:rsidR="005921CA" w:rsidRPr="006346DD" w:rsidRDefault="00302D5C" w:rsidP="00302D5C">
      <w:pPr>
        <w:pStyle w:val="1f0"/>
        <w:numPr>
          <w:ilvl w:val="0"/>
          <w:numId w:val="24"/>
        </w:numPr>
        <w:rPr>
          <w:rFonts w:cs="Huawei Sans"/>
        </w:rPr>
      </w:pPr>
      <w:r>
        <w:lastRenderedPageBreak/>
        <w:t>Configure SRv6. Specifically, enable SRv6 globally, enable IS-IS extensions for SR capabilities, configure the source address for SRv6 encapsulation and locator, and enable the function to assign SIDs to VPN instance routes as well as the function to add SIDs to routes to be advertised to BGP peers.</w:t>
      </w:r>
    </w:p>
    <w:p w14:paraId="33D03473" w14:textId="77777777" w:rsidR="005921CA" w:rsidRPr="006346DD" w:rsidRDefault="005921CA" w:rsidP="006E15FA">
      <w:pPr>
        <w:pStyle w:val="4"/>
        <w:rPr>
          <w:rFonts w:cs="Huawei Sans" w:hint="default"/>
        </w:rPr>
      </w:pPr>
      <w:r w:rsidRPr="006346DD">
        <w:rPr>
          <w:rFonts w:cs="Huawei Sans" w:hint="default"/>
        </w:rPr>
        <w:t>Configuration Procedure</w:t>
      </w:r>
      <w:r w:rsidRPr="006346DD">
        <w:rPr>
          <w:rFonts w:cs="Huawei Sans" w:hint="default"/>
        </w:rPr>
        <w:tab/>
      </w:r>
    </w:p>
    <w:p w14:paraId="5578E77C" w14:textId="77777777" w:rsidR="005921CA" w:rsidRPr="006346DD" w:rsidRDefault="005921CA" w:rsidP="005921CA">
      <w:pPr>
        <w:pStyle w:val="30"/>
        <w:rPr>
          <w:rFonts w:cs="Huawei Sans"/>
        </w:rPr>
      </w:pPr>
      <w:r w:rsidRPr="006346DD">
        <w:rPr>
          <w:rFonts w:cs="Huawei Sans"/>
        </w:rPr>
        <w:t>Configure IPv6 addresses for interconnection and loopback interfaces.</w:t>
      </w:r>
    </w:p>
    <w:p w14:paraId="1A55535F" w14:textId="71D4DDE7" w:rsidR="005921CA" w:rsidRPr="006346DD" w:rsidRDefault="00302D5C" w:rsidP="00C67429">
      <w:pPr>
        <w:pStyle w:val="1f0"/>
        <w:rPr>
          <w:rFonts w:cs="Huawei Sans"/>
        </w:rPr>
      </w:pPr>
      <w:r>
        <w:t>Configure the configuration validation mode as immediate validation and configure IP addresses for interconnection and Loopback0 interfaces. Loopback0 addresses must be configured as planned in the following table.</w:t>
      </w:r>
    </w:p>
    <w:p w14:paraId="566C1663" w14:textId="77777777" w:rsidR="005921CA" w:rsidRPr="006346DD" w:rsidRDefault="005921CA" w:rsidP="005921CA">
      <w:pPr>
        <w:pStyle w:val="5b"/>
        <w:ind w:left="480" w:right="480"/>
        <w:rPr>
          <w:rFonts w:cs="Huawei Sans"/>
        </w:rPr>
      </w:pPr>
      <w:r w:rsidRPr="006346DD">
        <w:rPr>
          <w:rFonts w:cs="Huawei Sans"/>
        </w:rPr>
        <w:t>Loopback0 IP addresses</w:t>
      </w:r>
    </w:p>
    <w:tbl>
      <w:tblPr>
        <w:tblStyle w:val="V30"/>
        <w:tblW w:w="0" w:type="auto"/>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063"/>
        <w:gridCol w:w="3159"/>
      </w:tblGrid>
      <w:tr w:rsidR="005921CA" w:rsidRPr="006346DD" w14:paraId="2C63D4EC" w14:textId="77777777" w:rsidTr="0039103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3" w:type="dxa"/>
          </w:tcPr>
          <w:p w14:paraId="0BA3BA9F" w14:textId="77777777" w:rsidR="005921CA" w:rsidRPr="006346DD" w:rsidRDefault="005921CA" w:rsidP="00FA3D9A">
            <w:pPr>
              <w:pStyle w:val="59"/>
              <w:rPr>
                <w:rFonts w:cs="Huawei Sans"/>
              </w:rPr>
            </w:pPr>
            <w:r w:rsidRPr="006346DD">
              <w:rPr>
                <w:rFonts w:cs="Huawei Sans"/>
              </w:rPr>
              <w:t>Device Number</w:t>
            </w:r>
          </w:p>
        </w:tc>
        <w:tc>
          <w:tcPr>
            <w:tcW w:w="3159" w:type="dxa"/>
          </w:tcPr>
          <w:p w14:paraId="233B1365" w14:textId="77777777" w:rsidR="005921CA" w:rsidRPr="006346DD" w:rsidRDefault="005921CA"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Loopback0 IP Address</w:t>
            </w:r>
          </w:p>
        </w:tc>
      </w:tr>
      <w:tr w:rsidR="005921CA" w:rsidRPr="006346DD" w14:paraId="23D9D5B8" w14:textId="77777777" w:rsidTr="0039103C">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0CEC234D" w14:textId="77777777" w:rsidR="005921CA" w:rsidRPr="006346DD" w:rsidRDefault="005921CA" w:rsidP="00FA3D9A">
            <w:pPr>
              <w:pStyle w:val="59"/>
              <w:rPr>
                <w:rFonts w:cs="Huawei Sans"/>
              </w:rPr>
            </w:pPr>
            <w:r w:rsidRPr="006346DD">
              <w:rPr>
                <w:rFonts w:cs="Huawei Sans"/>
              </w:rPr>
              <w:t>PE2</w:t>
            </w:r>
          </w:p>
        </w:tc>
        <w:tc>
          <w:tcPr>
            <w:tcW w:w="3159" w:type="dxa"/>
          </w:tcPr>
          <w:p w14:paraId="5A12F1F9"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FC01::2</w:t>
            </w:r>
          </w:p>
        </w:tc>
      </w:tr>
      <w:tr w:rsidR="005921CA" w:rsidRPr="006346DD" w14:paraId="7F4C627B" w14:textId="77777777" w:rsidTr="0039103C">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76E8BBC6" w14:textId="77777777" w:rsidR="005921CA" w:rsidRPr="006346DD" w:rsidRDefault="005921CA" w:rsidP="00FA3D9A">
            <w:pPr>
              <w:pStyle w:val="59"/>
              <w:rPr>
                <w:rFonts w:cs="Huawei Sans"/>
              </w:rPr>
            </w:pPr>
            <w:r w:rsidRPr="006346DD">
              <w:rPr>
                <w:rFonts w:cs="Huawei Sans"/>
              </w:rPr>
              <w:t>P2</w:t>
            </w:r>
          </w:p>
        </w:tc>
        <w:tc>
          <w:tcPr>
            <w:tcW w:w="3159" w:type="dxa"/>
          </w:tcPr>
          <w:p w14:paraId="59788327"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FC01::6</w:t>
            </w:r>
          </w:p>
        </w:tc>
      </w:tr>
      <w:tr w:rsidR="005921CA" w:rsidRPr="006346DD" w14:paraId="11BA7D53" w14:textId="77777777" w:rsidTr="0039103C">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306AF76E" w14:textId="77777777" w:rsidR="005921CA" w:rsidRPr="006346DD" w:rsidRDefault="005921CA" w:rsidP="00FA3D9A">
            <w:pPr>
              <w:pStyle w:val="59"/>
              <w:rPr>
                <w:rFonts w:cs="Huawei Sans"/>
              </w:rPr>
            </w:pPr>
            <w:r w:rsidRPr="006346DD">
              <w:rPr>
                <w:rFonts w:cs="Huawei Sans"/>
              </w:rPr>
              <w:t>PE4</w:t>
            </w:r>
          </w:p>
        </w:tc>
        <w:tc>
          <w:tcPr>
            <w:tcW w:w="3159" w:type="dxa"/>
          </w:tcPr>
          <w:p w14:paraId="12A2FC6C"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FC01::4</w:t>
            </w:r>
          </w:p>
        </w:tc>
      </w:tr>
    </w:tbl>
    <w:p w14:paraId="3A669492" w14:textId="77777777" w:rsidR="005921CA" w:rsidRPr="006346DD" w:rsidRDefault="005921CA" w:rsidP="00C67429">
      <w:pPr>
        <w:pStyle w:val="1f0"/>
        <w:rPr>
          <w:rFonts w:cs="Huawei Sans"/>
        </w:rPr>
      </w:pPr>
    </w:p>
    <w:p w14:paraId="0C5E8074" w14:textId="77777777" w:rsidR="005921CA" w:rsidRPr="006346DD" w:rsidRDefault="005921CA" w:rsidP="00C67429">
      <w:pPr>
        <w:pStyle w:val="1f0"/>
        <w:rPr>
          <w:rFonts w:cs="Huawei Sans"/>
        </w:rPr>
      </w:pPr>
      <w:r w:rsidRPr="006346DD">
        <w:rPr>
          <w:rFonts w:cs="Huawei Sans"/>
        </w:rPr>
        <w:t># Name the devices.</w:t>
      </w:r>
    </w:p>
    <w:p w14:paraId="2072ACB2" w14:textId="77777777" w:rsidR="005921CA" w:rsidRPr="006346DD" w:rsidRDefault="005921CA" w:rsidP="00C67429">
      <w:pPr>
        <w:pStyle w:val="1f0"/>
        <w:rPr>
          <w:rFonts w:cs="Huawei Sans"/>
        </w:rPr>
      </w:pPr>
      <w:r w:rsidRPr="006346DD">
        <w:rPr>
          <w:rFonts w:cs="Huawei Sans"/>
        </w:rPr>
        <w:t>Omitted</w:t>
      </w:r>
    </w:p>
    <w:p w14:paraId="4BDB1241" w14:textId="77777777" w:rsidR="005921CA" w:rsidRPr="006346DD" w:rsidRDefault="005921CA" w:rsidP="00C67429">
      <w:pPr>
        <w:pStyle w:val="1f0"/>
        <w:rPr>
          <w:rFonts w:cs="Huawei Sans"/>
        </w:rPr>
      </w:pPr>
      <w:r w:rsidRPr="006346DD">
        <w:rPr>
          <w:rFonts w:cs="Huawei Sans"/>
        </w:rPr>
        <w:t># Configure the configuration validation mode as immediate validation.</w:t>
      </w:r>
    </w:p>
    <w:p w14:paraId="2E581624" w14:textId="77777777" w:rsidR="005921CA" w:rsidRPr="00233CD3" w:rsidRDefault="005921CA" w:rsidP="00233CD3">
      <w:pPr>
        <w:pStyle w:val="2f2"/>
      </w:pPr>
      <w:r w:rsidRPr="00233CD3">
        <w:t xml:space="preserve">&lt;PE2&gt;system-view immediately </w:t>
      </w:r>
    </w:p>
    <w:p w14:paraId="04562458" w14:textId="77777777" w:rsidR="005921CA" w:rsidRPr="00233CD3" w:rsidRDefault="005921CA" w:rsidP="00233CD3">
      <w:pPr>
        <w:pStyle w:val="2f2"/>
      </w:pPr>
    </w:p>
    <w:p w14:paraId="77BCFF75" w14:textId="77777777" w:rsidR="005921CA" w:rsidRPr="00233CD3" w:rsidRDefault="005921CA" w:rsidP="00233CD3">
      <w:pPr>
        <w:pStyle w:val="2f2"/>
      </w:pPr>
      <w:r w:rsidRPr="00233CD3">
        <w:t xml:space="preserve">&lt;P2&gt;system-view immediately </w:t>
      </w:r>
    </w:p>
    <w:p w14:paraId="28A13440" w14:textId="77777777" w:rsidR="005921CA" w:rsidRPr="00233CD3" w:rsidRDefault="005921CA" w:rsidP="00233CD3">
      <w:pPr>
        <w:pStyle w:val="2f2"/>
      </w:pPr>
    </w:p>
    <w:p w14:paraId="4B5E41C2" w14:textId="77777777" w:rsidR="005921CA" w:rsidRPr="00233CD3" w:rsidRDefault="00700469" w:rsidP="00233CD3">
      <w:pPr>
        <w:pStyle w:val="2f2"/>
      </w:pPr>
      <w:r w:rsidRPr="00233CD3">
        <w:t xml:space="preserve">&lt;PE4&gt;system-view immediately </w:t>
      </w:r>
    </w:p>
    <w:p w14:paraId="73E99F23" w14:textId="77777777" w:rsidR="005921CA" w:rsidRPr="006346DD" w:rsidRDefault="005921CA" w:rsidP="00C67429">
      <w:pPr>
        <w:pStyle w:val="1f0"/>
        <w:rPr>
          <w:rFonts w:cs="Huawei Sans"/>
        </w:rPr>
      </w:pPr>
      <w:r w:rsidRPr="006346DD">
        <w:rPr>
          <w:rFonts w:cs="Huawei Sans"/>
        </w:rPr>
        <w:t># Configure IP addresses for GE0/3/1 and Loopback0 on PE2.</w:t>
      </w:r>
    </w:p>
    <w:p w14:paraId="648B08CF" w14:textId="77777777" w:rsidR="005921CA" w:rsidRPr="006346DD" w:rsidRDefault="005921CA" w:rsidP="00FA3D9A">
      <w:pPr>
        <w:pStyle w:val="2f2"/>
        <w:rPr>
          <w:rFonts w:cs="Huawei Sans"/>
        </w:rPr>
      </w:pPr>
      <w:r w:rsidRPr="006346DD">
        <w:rPr>
          <w:rFonts w:cs="Huawei Sans"/>
        </w:rPr>
        <w:t>[PE2]interface LoopBack0</w:t>
      </w:r>
    </w:p>
    <w:p w14:paraId="44DDDA38" w14:textId="77777777" w:rsidR="005921CA" w:rsidRPr="006346DD" w:rsidRDefault="005921CA" w:rsidP="00FA3D9A">
      <w:pPr>
        <w:pStyle w:val="2f2"/>
        <w:rPr>
          <w:rFonts w:cs="Huawei Sans"/>
        </w:rPr>
      </w:pPr>
      <w:r w:rsidRPr="006346DD">
        <w:rPr>
          <w:rFonts w:cs="Huawei Sans"/>
        </w:rPr>
        <w:t>[PE2-LoopBack0] ipv6 enable</w:t>
      </w:r>
    </w:p>
    <w:p w14:paraId="0E097B33" w14:textId="77777777" w:rsidR="005921CA" w:rsidRPr="006346DD" w:rsidRDefault="005921CA" w:rsidP="00FA3D9A">
      <w:pPr>
        <w:pStyle w:val="2f2"/>
        <w:rPr>
          <w:rFonts w:cs="Huawei Sans"/>
        </w:rPr>
      </w:pPr>
      <w:r w:rsidRPr="006346DD">
        <w:rPr>
          <w:rFonts w:cs="Huawei Sans"/>
        </w:rPr>
        <w:t>[PE2-LoopBack0] ipv6 address FC01::2/128</w:t>
      </w:r>
    </w:p>
    <w:p w14:paraId="1CC819BD" w14:textId="77777777" w:rsidR="005921CA" w:rsidRPr="006346DD" w:rsidRDefault="005921CA" w:rsidP="00FA3D9A">
      <w:pPr>
        <w:pStyle w:val="2f2"/>
        <w:rPr>
          <w:rFonts w:cs="Huawei Sans"/>
        </w:rPr>
      </w:pPr>
      <w:r w:rsidRPr="006346DD">
        <w:rPr>
          <w:rFonts w:cs="Huawei Sans"/>
        </w:rPr>
        <w:t>[PE2-LoopBack0] quit</w:t>
      </w:r>
    </w:p>
    <w:p w14:paraId="439022B4" w14:textId="77777777" w:rsidR="005921CA" w:rsidRPr="006346DD" w:rsidRDefault="005921CA" w:rsidP="00FA3D9A">
      <w:pPr>
        <w:pStyle w:val="2f2"/>
        <w:rPr>
          <w:rFonts w:cs="Huawei Sans"/>
        </w:rPr>
      </w:pPr>
      <w:r w:rsidRPr="006346DD">
        <w:rPr>
          <w:rFonts w:cs="Huawei Sans"/>
        </w:rPr>
        <w:t>[PE2]interface GigabitEthernet0/3/1</w:t>
      </w:r>
    </w:p>
    <w:p w14:paraId="0B903254" w14:textId="77777777" w:rsidR="005921CA" w:rsidRPr="006346DD" w:rsidRDefault="005921CA" w:rsidP="00FA3D9A">
      <w:pPr>
        <w:pStyle w:val="2f2"/>
        <w:rPr>
          <w:rFonts w:cs="Huawei Sans"/>
        </w:rPr>
      </w:pPr>
      <w:r w:rsidRPr="006346DD">
        <w:rPr>
          <w:rFonts w:cs="Huawei Sans"/>
        </w:rPr>
        <w:t>[PE2-GigabitEthernet0/3/1] ipv6 enable</w:t>
      </w:r>
    </w:p>
    <w:p w14:paraId="35E77950" w14:textId="77777777" w:rsidR="005921CA" w:rsidRPr="006346DD" w:rsidRDefault="005921CA" w:rsidP="00FA3D9A">
      <w:pPr>
        <w:pStyle w:val="2f2"/>
        <w:rPr>
          <w:rFonts w:cs="Huawei Sans"/>
        </w:rPr>
      </w:pPr>
      <w:r w:rsidRPr="006346DD">
        <w:rPr>
          <w:rFonts w:cs="Huawei Sans"/>
        </w:rPr>
        <w:t>[PE2-GigabitEthernet0/3/1] ipv6 address 2003::1/64</w:t>
      </w:r>
    </w:p>
    <w:p w14:paraId="1F3A838B" w14:textId="77777777" w:rsidR="005921CA" w:rsidRPr="006346DD" w:rsidRDefault="005921CA" w:rsidP="00C67429">
      <w:pPr>
        <w:pStyle w:val="1f0"/>
        <w:rPr>
          <w:rFonts w:cs="Huawei Sans"/>
        </w:rPr>
      </w:pPr>
      <w:r w:rsidRPr="006346DD">
        <w:rPr>
          <w:rFonts w:cs="Huawei Sans"/>
        </w:rPr>
        <w:t># Configure IP addresses for GE0/3/0, GE0/3/2, and Loopback0 on P2.</w:t>
      </w:r>
    </w:p>
    <w:p w14:paraId="22D52DF6" w14:textId="77777777" w:rsidR="005921CA" w:rsidRPr="006346DD" w:rsidRDefault="005921CA" w:rsidP="001B46BA">
      <w:pPr>
        <w:pStyle w:val="2f2"/>
        <w:rPr>
          <w:rFonts w:cs="Huawei Sans"/>
        </w:rPr>
      </w:pPr>
      <w:r w:rsidRPr="006346DD">
        <w:rPr>
          <w:rFonts w:cs="Huawei Sans"/>
        </w:rPr>
        <w:t>[P2]interface LoopBack0</w:t>
      </w:r>
    </w:p>
    <w:p w14:paraId="6750EE43" w14:textId="77777777" w:rsidR="005921CA" w:rsidRPr="006346DD" w:rsidRDefault="005921CA" w:rsidP="001B46BA">
      <w:pPr>
        <w:pStyle w:val="2f2"/>
        <w:rPr>
          <w:rFonts w:cs="Huawei Sans"/>
        </w:rPr>
      </w:pPr>
      <w:r w:rsidRPr="006346DD">
        <w:rPr>
          <w:rFonts w:cs="Huawei Sans"/>
        </w:rPr>
        <w:t>[P2-LoopBack0] ipv6 enable</w:t>
      </w:r>
    </w:p>
    <w:p w14:paraId="26D16D83" w14:textId="77777777" w:rsidR="005921CA" w:rsidRPr="006346DD" w:rsidRDefault="005921CA" w:rsidP="001B46BA">
      <w:pPr>
        <w:pStyle w:val="2f2"/>
        <w:rPr>
          <w:rFonts w:cs="Huawei Sans"/>
        </w:rPr>
      </w:pPr>
      <w:r w:rsidRPr="006346DD">
        <w:rPr>
          <w:rFonts w:cs="Huawei Sans"/>
        </w:rPr>
        <w:t>[P2-LoopBack0] ipv6 address FC01::6/128</w:t>
      </w:r>
    </w:p>
    <w:p w14:paraId="4B630704" w14:textId="77777777" w:rsidR="005921CA" w:rsidRPr="006346DD" w:rsidRDefault="005921CA" w:rsidP="00A2487E">
      <w:pPr>
        <w:pStyle w:val="2f2"/>
        <w:rPr>
          <w:rFonts w:cs="Huawei Sans"/>
        </w:rPr>
      </w:pPr>
      <w:r w:rsidRPr="006346DD">
        <w:rPr>
          <w:rFonts w:cs="Huawei Sans"/>
        </w:rPr>
        <w:t>[P2-LoopBack0] quit</w:t>
      </w:r>
    </w:p>
    <w:p w14:paraId="311108C9" w14:textId="77777777" w:rsidR="005921CA" w:rsidRPr="006346DD" w:rsidRDefault="005921CA" w:rsidP="001B46BA">
      <w:pPr>
        <w:pStyle w:val="2f2"/>
        <w:rPr>
          <w:rFonts w:cs="Huawei Sans"/>
        </w:rPr>
      </w:pPr>
      <w:r w:rsidRPr="006346DD">
        <w:rPr>
          <w:rFonts w:cs="Huawei Sans"/>
        </w:rPr>
        <w:t>[P2]interface GigabitEthernet0/3/0</w:t>
      </w:r>
    </w:p>
    <w:p w14:paraId="758AC2CF" w14:textId="77777777" w:rsidR="005921CA" w:rsidRPr="006346DD" w:rsidRDefault="005921CA" w:rsidP="001B46BA">
      <w:pPr>
        <w:pStyle w:val="2f2"/>
        <w:rPr>
          <w:rFonts w:cs="Huawei Sans"/>
        </w:rPr>
      </w:pPr>
      <w:r w:rsidRPr="006346DD">
        <w:rPr>
          <w:rFonts w:cs="Huawei Sans"/>
        </w:rPr>
        <w:t>[P2-GigabitEthernet0/3/0] ipv6 enable</w:t>
      </w:r>
    </w:p>
    <w:p w14:paraId="67607D74" w14:textId="77777777" w:rsidR="005921CA" w:rsidRPr="00233CD3" w:rsidRDefault="005921CA" w:rsidP="00233CD3">
      <w:pPr>
        <w:pStyle w:val="2f2"/>
      </w:pPr>
      <w:r w:rsidRPr="00233CD3">
        <w:t>[P2-GigabitEthernet0/3/0] ipv6 address 2003::2/64</w:t>
      </w:r>
    </w:p>
    <w:p w14:paraId="7BB9A786" w14:textId="77777777" w:rsidR="001B46BA" w:rsidRPr="00233CD3" w:rsidRDefault="005921CA" w:rsidP="00233CD3">
      <w:pPr>
        <w:pStyle w:val="2f2"/>
      </w:pPr>
      <w:r w:rsidRPr="00233CD3">
        <w:lastRenderedPageBreak/>
        <w:t>[P2-GigabitEthernet0/3/0] quit</w:t>
      </w:r>
    </w:p>
    <w:p w14:paraId="1C5CBE76" w14:textId="77777777" w:rsidR="005921CA" w:rsidRPr="00233CD3" w:rsidRDefault="001B46BA" w:rsidP="00233CD3">
      <w:pPr>
        <w:pStyle w:val="2f2"/>
      </w:pPr>
      <w:r w:rsidRPr="00233CD3">
        <w:t>[P2]interface GigabitEthernet0/3/2</w:t>
      </w:r>
    </w:p>
    <w:p w14:paraId="2D03753B" w14:textId="77777777" w:rsidR="005921CA" w:rsidRPr="00233CD3" w:rsidRDefault="001B46BA" w:rsidP="00233CD3">
      <w:pPr>
        <w:pStyle w:val="2f2"/>
      </w:pPr>
      <w:r w:rsidRPr="00233CD3">
        <w:t>[P2-GigabitEthernet0/3/2] ipv6 enable</w:t>
      </w:r>
    </w:p>
    <w:p w14:paraId="78B53365" w14:textId="77777777" w:rsidR="005921CA" w:rsidRPr="00233CD3" w:rsidRDefault="001B46BA" w:rsidP="00233CD3">
      <w:pPr>
        <w:pStyle w:val="2f2"/>
      </w:pPr>
      <w:r w:rsidRPr="00233CD3">
        <w:t>[P2-GigabitEthernet0/3/2] ipv6 address 2006::1/64</w:t>
      </w:r>
    </w:p>
    <w:p w14:paraId="3890E845" w14:textId="77777777" w:rsidR="005921CA" w:rsidRPr="006346DD" w:rsidRDefault="005921CA" w:rsidP="00C67429">
      <w:pPr>
        <w:pStyle w:val="1f0"/>
        <w:rPr>
          <w:rFonts w:cs="Huawei Sans"/>
        </w:rPr>
      </w:pPr>
      <w:r w:rsidRPr="006346DD">
        <w:rPr>
          <w:rFonts w:cs="Huawei Sans"/>
        </w:rPr>
        <w:t># Configure IP addresses for GE0/3/1 and Loopback0 on PE4.</w:t>
      </w:r>
    </w:p>
    <w:p w14:paraId="2A2B79E2" w14:textId="77777777" w:rsidR="005921CA" w:rsidRPr="006346DD" w:rsidRDefault="001B46BA" w:rsidP="001B46BA">
      <w:pPr>
        <w:pStyle w:val="2f2"/>
        <w:rPr>
          <w:rFonts w:cs="Huawei Sans"/>
        </w:rPr>
      </w:pPr>
      <w:r w:rsidRPr="006346DD">
        <w:rPr>
          <w:rFonts w:cs="Huawei Sans"/>
        </w:rPr>
        <w:t>[PE4] interface LoopBack 0</w:t>
      </w:r>
    </w:p>
    <w:p w14:paraId="60EF8C45" w14:textId="77777777" w:rsidR="005921CA" w:rsidRPr="006346DD" w:rsidRDefault="001B46BA" w:rsidP="001B46BA">
      <w:pPr>
        <w:pStyle w:val="2f2"/>
        <w:rPr>
          <w:rFonts w:cs="Huawei Sans"/>
        </w:rPr>
      </w:pPr>
      <w:r w:rsidRPr="006346DD">
        <w:rPr>
          <w:rFonts w:cs="Huawei Sans"/>
        </w:rPr>
        <w:t>[PE4-LoopBack0] ipv6 enable</w:t>
      </w:r>
    </w:p>
    <w:p w14:paraId="60E5239B" w14:textId="77777777" w:rsidR="005921CA" w:rsidRPr="006346DD" w:rsidRDefault="001B46BA" w:rsidP="001B46BA">
      <w:pPr>
        <w:pStyle w:val="2f2"/>
        <w:rPr>
          <w:rFonts w:cs="Huawei Sans"/>
        </w:rPr>
      </w:pPr>
      <w:r w:rsidRPr="006346DD">
        <w:rPr>
          <w:rFonts w:cs="Huawei Sans"/>
        </w:rPr>
        <w:t>[PE4-LoopBack0] ipv6 address FC01::4/128</w:t>
      </w:r>
    </w:p>
    <w:p w14:paraId="5193EAC4" w14:textId="77777777" w:rsidR="005921CA" w:rsidRPr="006346DD" w:rsidRDefault="001B46BA" w:rsidP="001B46BA">
      <w:pPr>
        <w:pStyle w:val="2f2"/>
        <w:rPr>
          <w:rFonts w:cs="Huawei Sans"/>
        </w:rPr>
      </w:pPr>
      <w:r w:rsidRPr="006346DD">
        <w:rPr>
          <w:rFonts w:cs="Huawei Sans"/>
        </w:rPr>
        <w:t>[PE4-LoopBack0] quit</w:t>
      </w:r>
    </w:p>
    <w:p w14:paraId="32A24BE7" w14:textId="77777777" w:rsidR="005921CA" w:rsidRPr="006346DD" w:rsidRDefault="005921CA" w:rsidP="001B46BA">
      <w:pPr>
        <w:pStyle w:val="2f2"/>
        <w:rPr>
          <w:rFonts w:cs="Huawei Sans"/>
        </w:rPr>
      </w:pPr>
    </w:p>
    <w:p w14:paraId="1746A993" w14:textId="77777777" w:rsidR="005921CA" w:rsidRPr="006346DD" w:rsidRDefault="005921CA" w:rsidP="001B46BA">
      <w:pPr>
        <w:pStyle w:val="2f2"/>
        <w:rPr>
          <w:rFonts w:cs="Huawei Sans"/>
        </w:rPr>
      </w:pPr>
      <w:r w:rsidRPr="006346DD">
        <w:rPr>
          <w:rFonts w:cs="Huawei Sans"/>
        </w:rPr>
        <w:t>[PE4]interface GigabitEthernet0/3/1</w:t>
      </w:r>
    </w:p>
    <w:p w14:paraId="0CE418EA" w14:textId="77777777" w:rsidR="005921CA" w:rsidRPr="006346DD" w:rsidRDefault="001B46BA" w:rsidP="005921CA">
      <w:pPr>
        <w:pStyle w:val="2f2"/>
        <w:rPr>
          <w:rFonts w:cs="Huawei Sans"/>
        </w:rPr>
      </w:pPr>
      <w:r w:rsidRPr="006346DD">
        <w:rPr>
          <w:rFonts w:cs="Huawei Sans"/>
        </w:rPr>
        <w:t>[PE4-GigabitEthernet0/3/1] ipv6 enable</w:t>
      </w:r>
    </w:p>
    <w:p w14:paraId="259C7870" w14:textId="77777777" w:rsidR="005921CA" w:rsidRPr="006346DD" w:rsidRDefault="001B46BA" w:rsidP="005921CA">
      <w:pPr>
        <w:pStyle w:val="2f2"/>
        <w:rPr>
          <w:rFonts w:cs="Huawei Sans"/>
        </w:rPr>
      </w:pPr>
      <w:r w:rsidRPr="006346DD">
        <w:rPr>
          <w:rFonts w:cs="Huawei Sans"/>
        </w:rPr>
        <w:t>[PE4-GigabitEthernet0/3/1] ipv6 address 2006::2/64</w:t>
      </w:r>
    </w:p>
    <w:p w14:paraId="6F438023" w14:textId="454BBC21" w:rsidR="005921CA" w:rsidRPr="006346DD" w:rsidRDefault="00302D5C" w:rsidP="00C67429">
      <w:pPr>
        <w:pStyle w:val="1f0"/>
        <w:rPr>
          <w:rFonts w:cs="Huawei Sans"/>
        </w:rPr>
      </w:pPr>
      <w:r>
        <w:t># Test interconnection interface connectivity on P2.</w:t>
      </w:r>
    </w:p>
    <w:p w14:paraId="0B979F27" w14:textId="77777777" w:rsidR="005921CA" w:rsidRPr="006346DD" w:rsidRDefault="005921CA" w:rsidP="005921CA">
      <w:pPr>
        <w:pStyle w:val="2f2"/>
        <w:rPr>
          <w:rFonts w:cs="Huawei Sans"/>
        </w:rPr>
      </w:pPr>
      <w:r w:rsidRPr="006346DD">
        <w:rPr>
          <w:rFonts w:cs="Huawei Sans"/>
        </w:rPr>
        <w:t>[P2]ping ipv6 2003::1</w:t>
      </w:r>
    </w:p>
    <w:p w14:paraId="52C145F4" w14:textId="77777777" w:rsidR="005921CA" w:rsidRPr="006346DD" w:rsidRDefault="005921CA" w:rsidP="005921CA">
      <w:pPr>
        <w:pStyle w:val="2f2"/>
        <w:rPr>
          <w:rFonts w:cs="Huawei Sans"/>
        </w:rPr>
      </w:pPr>
      <w:r w:rsidRPr="006346DD">
        <w:rPr>
          <w:rFonts w:cs="Huawei Sans"/>
        </w:rPr>
        <w:t xml:space="preserve">  PING 2003::1 : 56  data bytes, press CTRL_C to break</w:t>
      </w:r>
    </w:p>
    <w:p w14:paraId="5BA5709D" w14:textId="77777777" w:rsidR="005921CA" w:rsidRPr="006346DD" w:rsidRDefault="005921CA" w:rsidP="005921CA">
      <w:pPr>
        <w:pStyle w:val="2f2"/>
        <w:rPr>
          <w:rFonts w:cs="Huawei Sans"/>
        </w:rPr>
      </w:pPr>
      <w:r w:rsidRPr="006346DD">
        <w:rPr>
          <w:rFonts w:cs="Huawei Sans"/>
        </w:rPr>
        <w:t xml:space="preserve">    Reply from 2003::1</w:t>
      </w:r>
    </w:p>
    <w:p w14:paraId="74DE221B" w14:textId="77777777" w:rsidR="005921CA" w:rsidRPr="006346DD" w:rsidRDefault="005921CA" w:rsidP="005921CA">
      <w:pPr>
        <w:pStyle w:val="2f2"/>
        <w:rPr>
          <w:rFonts w:cs="Huawei Sans"/>
        </w:rPr>
      </w:pPr>
      <w:r w:rsidRPr="006346DD">
        <w:rPr>
          <w:rFonts w:cs="Huawei Sans"/>
        </w:rPr>
        <w:t xml:space="preserve">    bytes=56 Sequence=1 hop limit=64 time=1 ms</w:t>
      </w:r>
    </w:p>
    <w:p w14:paraId="08CF554E" w14:textId="77777777" w:rsidR="005921CA" w:rsidRPr="006346DD" w:rsidRDefault="005921CA" w:rsidP="005921CA">
      <w:pPr>
        <w:pStyle w:val="2f2"/>
        <w:rPr>
          <w:rFonts w:cs="Huawei Sans"/>
        </w:rPr>
      </w:pPr>
      <w:r w:rsidRPr="006346DD">
        <w:rPr>
          <w:rFonts w:cs="Huawei Sans"/>
        </w:rPr>
        <w:t xml:space="preserve">    Reply from 2003::1</w:t>
      </w:r>
    </w:p>
    <w:p w14:paraId="15084F9B" w14:textId="77777777" w:rsidR="005921CA" w:rsidRPr="006346DD" w:rsidRDefault="005921CA" w:rsidP="005921CA">
      <w:pPr>
        <w:pStyle w:val="2f2"/>
        <w:rPr>
          <w:rFonts w:cs="Huawei Sans"/>
        </w:rPr>
      </w:pPr>
      <w:r w:rsidRPr="006346DD">
        <w:rPr>
          <w:rFonts w:cs="Huawei Sans"/>
        </w:rPr>
        <w:t xml:space="preserve">    bytes=56 Sequence=2 hop limit=64 time=1 ms</w:t>
      </w:r>
    </w:p>
    <w:p w14:paraId="7AE29E9C" w14:textId="77777777" w:rsidR="005921CA" w:rsidRPr="006346DD" w:rsidRDefault="005921CA" w:rsidP="005921CA">
      <w:pPr>
        <w:pStyle w:val="2f2"/>
        <w:rPr>
          <w:rFonts w:cs="Huawei Sans"/>
        </w:rPr>
      </w:pPr>
      <w:r w:rsidRPr="006346DD">
        <w:rPr>
          <w:rFonts w:cs="Huawei Sans"/>
        </w:rPr>
        <w:t xml:space="preserve">    Reply from 2003::1</w:t>
      </w:r>
    </w:p>
    <w:p w14:paraId="62EBB471" w14:textId="77777777" w:rsidR="005921CA" w:rsidRPr="006346DD" w:rsidRDefault="005921CA" w:rsidP="005921CA">
      <w:pPr>
        <w:pStyle w:val="2f2"/>
        <w:rPr>
          <w:rFonts w:cs="Huawei Sans"/>
        </w:rPr>
      </w:pPr>
      <w:r w:rsidRPr="006346DD">
        <w:rPr>
          <w:rFonts w:cs="Huawei Sans"/>
        </w:rPr>
        <w:t xml:space="preserve">    bytes=56 Sequence=3 hop limit=64 time=1 ms</w:t>
      </w:r>
    </w:p>
    <w:p w14:paraId="077630F1" w14:textId="77777777" w:rsidR="005921CA" w:rsidRPr="006346DD" w:rsidRDefault="005921CA" w:rsidP="005921CA">
      <w:pPr>
        <w:pStyle w:val="2f2"/>
        <w:rPr>
          <w:rFonts w:cs="Huawei Sans"/>
        </w:rPr>
      </w:pPr>
      <w:r w:rsidRPr="006346DD">
        <w:rPr>
          <w:rFonts w:cs="Huawei Sans"/>
        </w:rPr>
        <w:t xml:space="preserve">    Reply from 2003::1</w:t>
      </w:r>
    </w:p>
    <w:p w14:paraId="5C403184" w14:textId="77777777" w:rsidR="005921CA" w:rsidRPr="006346DD" w:rsidRDefault="005921CA" w:rsidP="005921CA">
      <w:pPr>
        <w:pStyle w:val="2f2"/>
        <w:rPr>
          <w:rFonts w:cs="Huawei Sans"/>
        </w:rPr>
      </w:pPr>
      <w:r w:rsidRPr="006346DD">
        <w:rPr>
          <w:rFonts w:cs="Huawei Sans"/>
        </w:rPr>
        <w:t xml:space="preserve">    bytes=56 Sequence=4 hop limit=64 time=1 ms</w:t>
      </w:r>
    </w:p>
    <w:p w14:paraId="25B875FD" w14:textId="77777777" w:rsidR="005921CA" w:rsidRPr="006346DD" w:rsidRDefault="005921CA" w:rsidP="005921CA">
      <w:pPr>
        <w:pStyle w:val="2f2"/>
        <w:rPr>
          <w:rFonts w:cs="Huawei Sans"/>
        </w:rPr>
      </w:pPr>
      <w:r w:rsidRPr="006346DD">
        <w:rPr>
          <w:rFonts w:cs="Huawei Sans"/>
        </w:rPr>
        <w:t xml:space="preserve">    Reply from 2003::1</w:t>
      </w:r>
    </w:p>
    <w:p w14:paraId="30932701" w14:textId="77777777" w:rsidR="005921CA" w:rsidRPr="006346DD" w:rsidRDefault="005921CA" w:rsidP="005921CA">
      <w:pPr>
        <w:pStyle w:val="2f2"/>
        <w:rPr>
          <w:rFonts w:cs="Huawei Sans"/>
        </w:rPr>
      </w:pPr>
      <w:r w:rsidRPr="006346DD">
        <w:rPr>
          <w:rFonts w:cs="Huawei Sans"/>
        </w:rPr>
        <w:t xml:space="preserve">    bytes=56 Sequence=5 hop limit=64 time=1 ms</w:t>
      </w:r>
    </w:p>
    <w:p w14:paraId="184C1EC4" w14:textId="77777777" w:rsidR="005921CA" w:rsidRPr="006346DD" w:rsidRDefault="005921CA" w:rsidP="005921CA">
      <w:pPr>
        <w:pStyle w:val="2f2"/>
        <w:rPr>
          <w:rFonts w:cs="Huawei Sans"/>
        </w:rPr>
      </w:pPr>
      <w:r w:rsidRPr="006346DD">
        <w:rPr>
          <w:rFonts w:cs="Huawei Sans"/>
        </w:rPr>
        <w:t xml:space="preserve">            </w:t>
      </w:r>
    </w:p>
    <w:p w14:paraId="3B451108" w14:textId="77777777" w:rsidR="005921CA" w:rsidRPr="006346DD" w:rsidRDefault="005921CA" w:rsidP="00AD2DE2">
      <w:pPr>
        <w:pStyle w:val="2f2"/>
        <w:rPr>
          <w:rFonts w:cs="Huawei Sans"/>
        </w:rPr>
      </w:pPr>
      <w:r w:rsidRPr="006346DD">
        <w:rPr>
          <w:rFonts w:cs="Huawei Sans"/>
        </w:rPr>
        <w:t xml:space="preserve">  --- 2003::1 ping statistics---</w:t>
      </w:r>
    </w:p>
    <w:p w14:paraId="63AB32DA" w14:textId="77777777" w:rsidR="005921CA" w:rsidRPr="006346DD" w:rsidRDefault="005921CA" w:rsidP="00AD2DE2">
      <w:pPr>
        <w:pStyle w:val="2f2"/>
        <w:rPr>
          <w:rFonts w:cs="Huawei Sans"/>
        </w:rPr>
      </w:pPr>
      <w:r w:rsidRPr="006346DD">
        <w:rPr>
          <w:rFonts w:cs="Huawei Sans"/>
        </w:rPr>
        <w:t xml:space="preserve">    5 packet(s) transmitted</w:t>
      </w:r>
    </w:p>
    <w:p w14:paraId="39CAB1F5" w14:textId="77777777" w:rsidR="005921CA" w:rsidRPr="006346DD" w:rsidRDefault="005921CA" w:rsidP="00AD2DE2">
      <w:pPr>
        <w:pStyle w:val="2f2"/>
        <w:rPr>
          <w:rFonts w:cs="Huawei Sans"/>
        </w:rPr>
      </w:pPr>
      <w:r w:rsidRPr="006346DD">
        <w:rPr>
          <w:rFonts w:cs="Huawei Sans"/>
        </w:rPr>
        <w:t xml:space="preserve">    5 packet(s) received</w:t>
      </w:r>
    </w:p>
    <w:p w14:paraId="3019D8E6" w14:textId="77777777" w:rsidR="005921CA" w:rsidRPr="006346DD" w:rsidRDefault="005921CA" w:rsidP="00AD2DE2">
      <w:pPr>
        <w:pStyle w:val="2f2"/>
        <w:rPr>
          <w:rFonts w:cs="Huawei Sans"/>
        </w:rPr>
      </w:pPr>
      <w:r w:rsidRPr="006346DD">
        <w:rPr>
          <w:rFonts w:cs="Huawei Sans"/>
        </w:rPr>
        <w:t xml:space="preserve">    0.00% packet loss</w:t>
      </w:r>
    </w:p>
    <w:p w14:paraId="6AA2C1AC" w14:textId="77777777" w:rsidR="005921CA" w:rsidRPr="006346DD" w:rsidRDefault="005921CA" w:rsidP="00AD2DE2">
      <w:pPr>
        <w:pStyle w:val="2f2"/>
        <w:rPr>
          <w:rFonts w:cs="Huawei Sans"/>
        </w:rPr>
      </w:pPr>
      <w:r w:rsidRPr="006346DD">
        <w:rPr>
          <w:rFonts w:cs="Huawei Sans"/>
        </w:rPr>
        <w:t xml:space="preserve">    round-trip min/avg/max=1/1/1 ms</w:t>
      </w:r>
    </w:p>
    <w:p w14:paraId="00ECE6B0" w14:textId="77777777" w:rsidR="005921CA" w:rsidRPr="006346DD" w:rsidRDefault="005921CA" w:rsidP="00AD2DE2">
      <w:pPr>
        <w:pStyle w:val="2f2"/>
        <w:rPr>
          <w:rFonts w:cs="Huawei Sans"/>
        </w:rPr>
      </w:pPr>
      <w:r w:rsidRPr="006346DD">
        <w:rPr>
          <w:rFonts w:cs="Huawei Sans"/>
        </w:rPr>
        <w:t xml:space="preserve"> </w:t>
      </w:r>
    </w:p>
    <w:p w14:paraId="1B5AA370" w14:textId="77777777" w:rsidR="001B46BA" w:rsidRPr="006346DD" w:rsidRDefault="001B46BA" w:rsidP="00AD2DE2">
      <w:pPr>
        <w:pStyle w:val="2f2"/>
        <w:rPr>
          <w:rFonts w:cs="Huawei Sans"/>
        </w:rPr>
      </w:pPr>
      <w:r w:rsidRPr="006346DD">
        <w:rPr>
          <w:rFonts w:cs="Huawei Sans"/>
        </w:rPr>
        <w:t>[P2]ping ipv6 2006::2</w:t>
      </w:r>
    </w:p>
    <w:p w14:paraId="7F3CCDAF" w14:textId="77777777" w:rsidR="001B46BA" w:rsidRPr="006346DD" w:rsidRDefault="001B46BA" w:rsidP="00AD2DE2">
      <w:pPr>
        <w:pStyle w:val="2f2"/>
        <w:rPr>
          <w:rFonts w:cs="Huawei Sans"/>
        </w:rPr>
      </w:pPr>
      <w:r w:rsidRPr="006346DD">
        <w:rPr>
          <w:rFonts w:cs="Huawei Sans"/>
        </w:rPr>
        <w:t xml:space="preserve">  PING 2006::2 : 56  data bytes, press CTRL_C to break</w:t>
      </w:r>
    </w:p>
    <w:p w14:paraId="5AABC1A6" w14:textId="77777777" w:rsidR="001B46BA" w:rsidRPr="006346DD" w:rsidRDefault="001B46BA" w:rsidP="00AD2DE2">
      <w:pPr>
        <w:pStyle w:val="2f2"/>
        <w:rPr>
          <w:rFonts w:cs="Huawei Sans"/>
        </w:rPr>
      </w:pPr>
      <w:r w:rsidRPr="006346DD">
        <w:rPr>
          <w:rFonts w:cs="Huawei Sans"/>
        </w:rPr>
        <w:t xml:space="preserve">    Reply from 2006::2</w:t>
      </w:r>
    </w:p>
    <w:p w14:paraId="0A30E456" w14:textId="77777777" w:rsidR="001B46BA" w:rsidRPr="006346DD" w:rsidRDefault="001B46BA" w:rsidP="00AD2DE2">
      <w:pPr>
        <w:pStyle w:val="2f2"/>
        <w:rPr>
          <w:rFonts w:cs="Huawei Sans"/>
        </w:rPr>
      </w:pPr>
      <w:r w:rsidRPr="006346DD">
        <w:rPr>
          <w:rFonts w:cs="Huawei Sans"/>
        </w:rPr>
        <w:t xml:space="preserve">    bytes=56 Sequence=1 hop limit=64 time=1 ms</w:t>
      </w:r>
    </w:p>
    <w:p w14:paraId="10B4615B" w14:textId="77777777" w:rsidR="001B46BA" w:rsidRPr="006346DD" w:rsidRDefault="001B46BA" w:rsidP="00AD2DE2">
      <w:pPr>
        <w:pStyle w:val="2f2"/>
        <w:rPr>
          <w:rFonts w:cs="Huawei Sans"/>
        </w:rPr>
      </w:pPr>
      <w:r w:rsidRPr="006346DD">
        <w:rPr>
          <w:rFonts w:cs="Huawei Sans"/>
        </w:rPr>
        <w:t xml:space="preserve">    Reply from 2006::2</w:t>
      </w:r>
    </w:p>
    <w:p w14:paraId="730796AE" w14:textId="77777777" w:rsidR="001B46BA" w:rsidRPr="006346DD" w:rsidRDefault="001B46BA" w:rsidP="00AD2DE2">
      <w:pPr>
        <w:pStyle w:val="2f2"/>
        <w:rPr>
          <w:rFonts w:cs="Huawei Sans"/>
        </w:rPr>
      </w:pPr>
      <w:r w:rsidRPr="006346DD">
        <w:rPr>
          <w:rFonts w:cs="Huawei Sans"/>
        </w:rPr>
        <w:t xml:space="preserve">    bytes=56 Sequence=2 hop limit=64 time=1 ms</w:t>
      </w:r>
    </w:p>
    <w:p w14:paraId="052C7B03" w14:textId="77777777" w:rsidR="001B46BA" w:rsidRPr="006346DD" w:rsidRDefault="001B46BA" w:rsidP="00AD2DE2">
      <w:pPr>
        <w:pStyle w:val="2f2"/>
        <w:rPr>
          <w:rFonts w:cs="Huawei Sans"/>
        </w:rPr>
      </w:pPr>
      <w:r w:rsidRPr="006346DD">
        <w:rPr>
          <w:rFonts w:cs="Huawei Sans"/>
        </w:rPr>
        <w:t xml:space="preserve">    Reply from 2006::2</w:t>
      </w:r>
    </w:p>
    <w:p w14:paraId="1677E7DA" w14:textId="77777777" w:rsidR="001B46BA" w:rsidRPr="006346DD" w:rsidRDefault="001B46BA" w:rsidP="00AD2DE2">
      <w:pPr>
        <w:pStyle w:val="2f2"/>
        <w:rPr>
          <w:rFonts w:cs="Huawei Sans"/>
        </w:rPr>
      </w:pPr>
      <w:r w:rsidRPr="006346DD">
        <w:rPr>
          <w:rFonts w:cs="Huawei Sans"/>
        </w:rPr>
        <w:t xml:space="preserve">    bytes=56 Sequence=3 hop limit=64 time=1 ms</w:t>
      </w:r>
    </w:p>
    <w:p w14:paraId="11064DCC" w14:textId="77777777" w:rsidR="001B46BA" w:rsidRPr="006346DD" w:rsidRDefault="001B46BA" w:rsidP="00AD2DE2">
      <w:pPr>
        <w:pStyle w:val="2f2"/>
        <w:rPr>
          <w:rFonts w:cs="Huawei Sans"/>
        </w:rPr>
      </w:pPr>
      <w:r w:rsidRPr="006346DD">
        <w:rPr>
          <w:rFonts w:cs="Huawei Sans"/>
        </w:rPr>
        <w:t xml:space="preserve">    Reply from 2006::2</w:t>
      </w:r>
    </w:p>
    <w:p w14:paraId="39E3360B" w14:textId="77777777" w:rsidR="001B46BA" w:rsidRPr="006346DD" w:rsidRDefault="001B46BA" w:rsidP="00AD2DE2">
      <w:pPr>
        <w:pStyle w:val="2f2"/>
        <w:rPr>
          <w:rFonts w:cs="Huawei Sans"/>
        </w:rPr>
      </w:pPr>
      <w:r w:rsidRPr="006346DD">
        <w:rPr>
          <w:rFonts w:cs="Huawei Sans"/>
        </w:rPr>
        <w:t xml:space="preserve">    bytes=56 Sequence=4 hop limit=64 time=1 ms</w:t>
      </w:r>
    </w:p>
    <w:p w14:paraId="5C9D20E8" w14:textId="77777777" w:rsidR="001B46BA" w:rsidRPr="006346DD" w:rsidRDefault="001B46BA" w:rsidP="00AD2DE2">
      <w:pPr>
        <w:pStyle w:val="2f2"/>
        <w:rPr>
          <w:rFonts w:cs="Huawei Sans"/>
        </w:rPr>
      </w:pPr>
      <w:r w:rsidRPr="006346DD">
        <w:rPr>
          <w:rFonts w:cs="Huawei Sans"/>
        </w:rPr>
        <w:t xml:space="preserve">    Reply from 2006::2</w:t>
      </w:r>
    </w:p>
    <w:p w14:paraId="1304471D" w14:textId="77777777" w:rsidR="001B46BA" w:rsidRPr="006346DD" w:rsidRDefault="001B46BA" w:rsidP="001B46BA">
      <w:pPr>
        <w:pStyle w:val="2f2"/>
        <w:rPr>
          <w:rFonts w:cs="Huawei Sans"/>
        </w:rPr>
      </w:pPr>
      <w:r w:rsidRPr="006346DD">
        <w:rPr>
          <w:rFonts w:cs="Huawei Sans"/>
        </w:rPr>
        <w:t xml:space="preserve">    bytes=56 Sequence=5 hop limit=64 time=1 ms</w:t>
      </w:r>
    </w:p>
    <w:p w14:paraId="2628ED6B" w14:textId="77777777" w:rsidR="001B46BA" w:rsidRPr="006346DD" w:rsidRDefault="001B46BA" w:rsidP="001B46BA">
      <w:pPr>
        <w:pStyle w:val="2f2"/>
        <w:rPr>
          <w:rFonts w:cs="Huawei Sans"/>
        </w:rPr>
      </w:pPr>
      <w:r w:rsidRPr="006346DD">
        <w:rPr>
          <w:rFonts w:cs="Huawei Sans"/>
        </w:rPr>
        <w:t xml:space="preserve">            </w:t>
      </w:r>
    </w:p>
    <w:p w14:paraId="0B28D919" w14:textId="77777777" w:rsidR="001B46BA" w:rsidRPr="006346DD" w:rsidRDefault="001B46BA" w:rsidP="001B46BA">
      <w:pPr>
        <w:pStyle w:val="2f2"/>
        <w:rPr>
          <w:rFonts w:cs="Huawei Sans"/>
        </w:rPr>
      </w:pPr>
      <w:r w:rsidRPr="006346DD">
        <w:rPr>
          <w:rFonts w:cs="Huawei Sans"/>
        </w:rPr>
        <w:t xml:space="preserve">  --- 2006::2 ping statistics---</w:t>
      </w:r>
    </w:p>
    <w:p w14:paraId="391D428A" w14:textId="77777777" w:rsidR="001B46BA" w:rsidRPr="006346DD" w:rsidRDefault="001B46BA" w:rsidP="001B46BA">
      <w:pPr>
        <w:pStyle w:val="2f2"/>
        <w:rPr>
          <w:rFonts w:cs="Huawei Sans"/>
        </w:rPr>
      </w:pPr>
      <w:r w:rsidRPr="006346DD">
        <w:rPr>
          <w:rFonts w:cs="Huawei Sans"/>
        </w:rPr>
        <w:t xml:space="preserve">    5 packet(s) transmitted</w:t>
      </w:r>
    </w:p>
    <w:p w14:paraId="328E7349" w14:textId="77777777" w:rsidR="001B46BA" w:rsidRPr="006346DD" w:rsidRDefault="001B46BA" w:rsidP="001B46BA">
      <w:pPr>
        <w:pStyle w:val="2f2"/>
        <w:rPr>
          <w:rFonts w:cs="Huawei Sans"/>
        </w:rPr>
      </w:pPr>
      <w:r w:rsidRPr="006346DD">
        <w:rPr>
          <w:rFonts w:cs="Huawei Sans"/>
        </w:rPr>
        <w:t xml:space="preserve">    5 packet(s) received</w:t>
      </w:r>
    </w:p>
    <w:p w14:paraId="1DE9987B" w14:textId="77777777" w:rsidR="001B46BA" w:rsidRPr="006346DD" w:rsidRDefault="001B46BA" w:rsidP="001B46BA">
      <w:pPr>
        <w:pStyle w:val="2f2"/>
        <w:rPr>
          <w:rFonts w:cs="Huawei Sans"/>
        </w:rPr>
      </w:pPr>
      <w:r w:rsidRPr="006346DD">
        <w:rPr>
          <w:rFonts w:cs="Huawei Sans"/>
        </w:rPr>
        <w:t xml:space="preserve">    0.00% packet loss</w:t>
      </w:r>
    </w:p>
    <w:p w14:paraId="258B5BCF" w14:textId="77777777" w:rsidR="005921CA" w:rsidRPr="006346DD" w:rsidRDefault="001B46BA" w:rsidP="001B46BA">
      <w:pPr>
        <w:pStyle w:val="2f2"/>
        <w:rPr>
          <w:rFonts w:cs="Huawei Sans"/>
        </w:rPr>
      </w:pPr>
      <w:r w:rsidRPr="006346DD">
        <w:rPr>
          <w:rFonts w:cs="Huawei Sans"/>
        </w:rPr>
        <w:lastRenderedPageBreak/>
        <w:t>round-trip min/avg/max=1/1/1 ms</w:t>
      </w:r>
    </w:p>
    <w:p w14:paraId="3D72B5A9" w14:textId="77777777" w:rsidR="005921CA" w:rsidRPr="006346DD" w:rsidRDefault="005921CA" w:rsidP="005921CA">
      <w:pPr>
        <w:pStyle w:val="30"/>
        <w:rPr>
          <w:rFonts w:cs="Huawei Sans"/>
        </w:rPr>
      </w:pPr>
      <w:r w:rsidRPr="006346DD">
        <w:rPr>
          <w:rFonts w:cs="Huawei Sans"/>
        </w:rPr>
        <w:t>Configure IS-IS in the SR domain.</w:t>
      </w:r>
    </w:p>
    <w:p w14:paraId="6781C5BD" w14:textId="77777777" w:rsidR="00302D5C" w:rsidRPr="00C616F6" w:rsidRDefault="00302D5C" w:rsidP="00302D5C">
      <w:pPr>
        <w:pStyle w:val="1f0"/>
      </w:pPr>
      <w:r>
        <w:t>Ensure that the IS-IS area ID is 49.0001, the IS-IS process ID is 1, all devices are Level-2 devices, and the NET is converted from the Loopback0 IP address. For example, the NET of PE2 is 49.0001.0010.0000.0002.00. Enable IPv6 for the IS-IS process and enable IS-IS IPv6 on Loopback0 and interconnection interfaces.</w:t>
      </w:r>
    </w:p>
    <w:p w14:paraId="1BD4CB29" w14:textId="788BC2BE" w:rsidR="005921CA" w:rsidRPr="006346DD" w:rsidRDefault="00302D5C" w:rsidP="00302D5C">
      <w:pPr>
        <w:pStyle w:val="1f0"/>
        <w:rPr>
          <w:rFonts w:cs="Huawei Sans"/>
        </w:rPr>
      </w:pPr>
      <w:r>
        <w:t xml:space="preserve">In this case, you need to set </w:t>
      </w:r>
      <w:r>
        <w:rPr>
          <w:b/>
          <w:bCs/>
        </w:rPr>
        <w:t>cost-style</w:t>
      </w:r>
      <w:r>
        <w:t xml:space="preserve"> to </w:t>
      </w:r>
      <w:r>
        <w:rPr>
          <w:b/>
          <w:bCs/>
        </w:rPr>
        <w:t>wide</w:t>
      </w:r>
      <w:r>
        <w:t xml:space="preserve"> to support IS-IS extensions.</w:t>
      </w:r>
    </w:p>
    <w:p w14:paraId="2A17B998" w14:textId="77777777" w:rsidR="005921CA" w:rsidRPr="006346DD" w:rsidRDefault="005921CA" w:rsidP="00C67429">
      <w:pPr>
        <w:pStyle w:val="1f0"/>
        <w:rPr>
          <w:rFonts w:cs="Huawei Sans"/>
        </w:rPr>
      </w:pPr>
      <w:r w:rsidRPr="006346DD">
        <w:rPr>
          <w:rFonts w:cs="Huawei Sans"/>
        </w:rPr>
        <w:t># Configure PE2.</w:t>
      </w:r>
    </w:p>
    <w:p w14:paraId="6B37C13A" w14:textId="77777777" w:rsidR="005921CA" w:rsidRPr="006346DD" w:rsidRDefault="005921CA" w:rsidP="005921CA">
      <w:pPr>
        <w:pStyle w:val="2f2"/>
        <w:rPr>
          <w:rFonts w:cs="Huawei Sans"/>
        </w:rPr>
      </w:pPr>
      <w:r w:rsidRPr="006346DD">
        <w:rPr>
          <w:rFonts w:cs="Huawei Sans"/>
        </w:rPr>
        <w:t>[PE2]isis 1</w:t>
      </w:r>
    </w:p>
    <w:p w14:paraId="54FCB313" w14:textId="77777777" w:rsidR="005921CA" w:rsidRPr="006346DD" w:rsidRDefault="005921CA" w:rsidP="005921CA">
      <w:pPr>
        <w:pStyle w:val="2f2"/>
        <w:rPr>
          <w:rFonts w:cs="Huawei Sans"/>
        </w:rPr>
      </w:pPr>
      <w:r w:rsidRPr="006346DD">
        <w:rPr>
          <w:rFonts w:cs="Huawei Sans"/>
        </w:rPr>
        <w:t>[PE2-isis-1] is-level level-2</w:t>
      </w:r>
    </w:p>
    <w:p w14:paraId="7D6EB40B" w14:textId="77777777" w:rsidR="005921CA" w:rsidRPr="006346DD" w:rsidRDefault="005921CA" w:rsidP="005921CA">
      <w:pPr>
        <w:pStyle w:val="2f2"/>
        <w:rPr>
          <w:rFonts w:cs="Huawei Sans"/>
        </w:rPr>
      </w:pPr>
      <w:r w:rsidRPr="006346DD">
        <w:rPr>
          <w:rFonts w:cs="Huawei Sans"/>
        </w:rPr>
        <w:t>[PE2-isis-1] cost-style wide</w:t>
      </w:r>
    </w:p>
    <w:p w14:paraId="1AFE0987" w14:textId="77777777" w:rsidR="005921CA" w:rsidRPr="006346DD" w:rsidRDefault="005921CA" w:rsidP="005921CA">
      <w:pPr>
        <w:pStyle w:val="2f2"/>
        <w:rPr>
          <w:rFonts w:cs="Huawei Sans"/>
        </w:rPr>
      </w:pPr>
      <w:r w:rsidRPr="006346DD">
        <w:rPr>
          <w:rFonts w:cs="Huawei Sans"/>
        </w:rPr>
        <w:t>[PE2-isis-1] network-entity 49.0001.0010.0000.0002.00</w:t>
      </w:r>
    </w:p>
    <w:p w14:paraId="1EC03984" w14:textId="77777777" w:rsidR="005921CA" w:rsidRPr="006346DD" w:rsidRDefault="005921CA" w:rsidP="005921CA">
      <w:pPr>
        <w:pStyle w:val="2f2"/>
        <w:rPr>
          <w:rFonts w:cs="Huawei Sans"/>
        </w:rPr>
      </w:pPr>
      <w:r w:rsidRPr="006346DD">
        <w:rPr>
          <w:rFonts w:cs="Huawei Sans"/>
        </w:rPr>
        <w:t>[PE2-isis-1] is-name PE2</w:t>
      </w:r>
    </w:p>
    <w:p w14:paraId="4F6B3CA4" w14:textId="77777777" w:rsidR="005921CA" w:rsidRPr="006346DD" w:rsidRDefault="005921CA" w:rsidP="005921CA">
      <w:pPr>
        <w:pStyle w:val="2f2"/>
        <w:rPr>
          <w:rFonts w:cs="Huawei Sans"/>
        </w:rPr>
      </w:pPr>
      <w:r w:rsidRPr="006346DD">
        <w:rPr>
          <w:rFonts w:cs="Huawei Sans"/>
        </w:rPr>
        <w:t xml:space="preserve">[PE2-isis-1] </w:t>
      </w:r>
      <w:r w:rsidRPr="006346DD">
        <w:rPr>
          <w:rFonts w:cs="Huawei Sans"/>
          <w:color w:val="C7000B"/>
        </w:rPr>
        <w:t>ipv6 enable topology ipv6</w:t>
      </w:r>
    </w:p>
    <w:p w14:paraId="52A6356B" w14:textId="77777777" w:rsidR="005921CA" w:rsidRPr="006346DD" w:rsidRDefault="005921CA" w:rsidP="00C67429">
      <w:pPr>
        <w:pStyle w:val="1f0"/>
        <w:rPr>
          <w:rFonts w:cs="Huawei Sans"/>
        </w:rPr>
      </w:pPr>
      <w:r w:rsidRPr="006346DD">
        <w:rPr>
          <w:rFonts w:cs="Huawei Sans"/>
        </w:rPr>
        <w:t># Configure P2.</w:t>
      </w:r>
    </w:p>
    <w:p w14:paraId="4D5C2ECD" w14:textId="77777777" w:rsidR="005921CA" w:rsidRPr="006346DD" w:rsidRDefault="005921CA" w:rsidP="005921CA">
      <w:pPr>
        <w:pStyle w:val="2f2"/>
        <w:rPr>
          <w:rFonts w:cs="Huawei Sans"/>
        </w:rPr>
      </w:pPr>
      <w:r w:rsidRPr="006346DD">
        <w:rPr>
          <w:rFonts w:cs="Huawei Sans"/>
        </w:rPr>
        <w:t>[P2]isis 1</w:t>
      </w:r>
    </w:p>
    <w:p w14:paraId="647C3BA6" w14:textId="77777777" w:rsidR="005921CA" w:rsidRPr="006346DD" w:rsidRDefault="005921CA" w:rsidP="005921CA">
      <w:pPr>
        <w:pStyle w:val="2f2"/>
        <w:rPr>
          <w:rFonts w:cs="Huawei Sans"/>
        </w:rPr>
      </w:pPr>
      <w:r w:rsidRPr="006346DD">
        <w:rPr>
          <w:rFonts w:cs="Huawei Sans"/>
        </w:rPr>
        <w:t>[P2-isis-1] is-level level-2</w:t>
      </w:r>
    </w:p>
    <w:p w14:paraId="0D092C98" w14:textId="77777777" w:rsidR="005921CA" w:rsidRPr="006346DD" w:rsidRDefault="005921CA" w:rsidP="005921CA">
      <w:pPr>
        <w:pStyle w:val="2f2"/>
        <w:rPr>
          <w:rFonts w:cs="Huawei Sans"/>
        </w:rPr>
      </w:pPr>
      <w:r w:rsidRPr="006346DD">
        <w:rPr>
          <w:rFonts w:cs="Huawei Sans"/>
        </w:rPr>
        <w:t>[P2-isis-1] cost-style wide</w:t>
      </w:r>
    </w:p>
    <w:p w14:paraId="34007C2A" w14:textId="77777777" w:rsidR="005921CA" w:rsidRPr="006346DD" w:rsidRDefault="005921CA" w:rsidP="005921CA">
      <w:pPr>
        <w:pStyle w:val="2f2"/>
        <w:rPr>
          <w:rFonts w:cs="Huawei Sans"/>
        </w:rPr>
      </w:pPr>
      <w:r w:rsidRPr="006346DD">
        <w:rPr>
          <w:rFonts w:cs="Huawei Sans"/>
        </w:rPr>
        <w:t>[P2-isis-1] network-entity 49.0001.0010.0000.0006.00</w:t>
      </w:r>
    </w:p>
    <w:p w14:paraId="11A832E6" w14:textId="77777777" w:rsidR="005921CA" w:rsidRPr="006346DD" w:rsidRDefault="005921CA" w:rsidP="005921CA">
      <w:pPr>
        <w:pStyle w:val="2f2"/>
        <w:rPr>
          <w:rFonts w:cs="Huawei Sans"/>
        </w:rPr>
      </w:pPr>
      <w:r w:rsidRPr="006346DD">
        <w:rPr>
          <w:rFonts w:cs="Huawei Sans"/>
        </w:rPr>
        <w:t>[P2-isis-1] is-name P2</w:t>
      </w:r>
    </w:p>
    <w:p w14:paraId="7CB55AA6" w14:textId="77777777" w:rsidR="005921CA" w:rsidRPr="006346DD" w:rsidRDefault="005921CA" w:rsidP="005921CA">
      <w:pPr>
        <w:pStyle w:val="2f2"/>
        <w:rPr>
          <w:rFonts w:cs="Huawei Sans"/>
          <w:color w:val="C7000B"/>
        </w:rPr>
      </w:pPr>
      <w:r w:rsidRPr="006346DD">
        <w:rPr>
          <w:rFonts w:cs="Huawei Sans"/>
        </w:rPr>
        <w:t xml:space="preserve">[P2-isis-1] </w:t>
      </w:r>
      <w:r w:rsidRPr="006346DD">
        <w:rPr>
          <w:rFonts w:cs="Huawei Sans"/>
          <w:color w:val="C7000B"/>
        </w:rPr>
        <w:t>ipv6 enable topology ipv6</w:t>
      </w:r>
    </w:p>
    <w:p w14:paraId="07943E09" w14:textId="77777777" w:rsidR="005921CA" w:rsidRPr="006346DD" w:rsidRDefault="005921CA" w:rsidP="00C67429">
      <w:pPr>
        <w:pStyle w:val="1f0"/>
        <w:rPr>
          <w:rFonts w:cs="Huawei Sans"/>
        </w:rPr>
      </w:pPr>
      <w:r w:rsidRPr="006346DD">
        <w:rPr>
          <w:rFonts w:cs="Huawei Sans"/>
        </w:rPr>
        <w:t># Configure PE4.</w:t>
      </w:r>
    </w:p>
    <w:p w14:paraId="5D1C83D5" w14:textId="77777777" w:rsidR="005921CA" w:rsidRPr="006346DD" w:rsidRDefault="005921CA" w:rsidP="005921CA">
      <w:pPr>
        <w:pStyle w:val="2f2"/>
        <w:rPr>
          <w:rFonts w:cs="Huawei Sans"/>
        </w:rPr>
      </w:pPr>
      <w:r w:rsidRPr="006346DD">
        <w:rPr>
          <w:rFonts w:cs="Huawei Sans"/>
        </w:rPr>
        <w:t>[PE4]isis 1</w:t>
      </w:r>
    </w:p>
    <w:p w14:paraId="29FA74CC" w14:textId="77777777" w:rsidR="005921CA" w:rsidRPr="006346DD" w:rsidRDefault="005921CA" w:rsidP="005921CA">
      <w:pPr>
        <w:pStyle w:val="2f2"/>
        <w:rPr>
          <w:rFonts w:cs="Huawei Sans"/>
        </w:rPr>
      </w:pPr>
      <w:r w:rsidRPr="006346DD">
        <w:rPr>
          <w:rFonts w:cs="Huawei Sans"/>
        </w:rPr>
        <w:t>[PE4-isis-1] is-level level-2</w:t>
      </w:r>
    </w:p>
    <w:p w14:paraId="085F779A" w14:textId="77777777" w:rsidR="005921CA" w:rsidRPr="006346DD" w:rsidRDefault="001B46BA" w:rsidP="005921CA">
      <w:pPr>
        <w:pStyle w:val="2f2"/>
        <w:rPr>
          <w:rFonts w:cs="Huawei Sans"/>
        </w:rPr>
      </w:pPr>
      <w:r w:rsidRPr="006346DD">
        <w:rPr>
          <w:rFonts w:cs="Huawei Sans"/>
        </w:rPr>
        <w:t>[PE4-isis-1] cost-style wide</w:t>
      </w:r>
    </w:p>
    <w:p w14:paraId="517BF8FB" w14:textId="77777777" w:rsidR="005921CA" w:rsidRPr="006346DD" w:rsidRDefault="005921CA" w:rsidP="005921CA">
      <w:pPr>
        <w:pStyle w:val="2f2"/>
        <w:rPr>
          <w:rFonts w:cs="Huawei Sans"/>
        </w:rPr>
      </w:pPr>
      <w:r w:rsidRPr="006346DD">
        <w:rPr>
          <w:rFonts w:cs="Huawei Sans"/>
        </w:rPr>
        <w:t>[PE4-isis-1] network-entity 49.0001.0010.0000.0004.00</w:t>
      </w:r>
    </w:p>
    <w:p w14:paraId="1C0B8B34" w14:textId="77777777" w:rsidR="005921CA" w:rsidRPr="006346DD" w:rsidRDefault="005921CA" w:rsidP="005921CA">
      <w:pPr>
        <w:pStyle w:val="2f2"/>
        <w:rPr>
          <w:rFonts w:cs="Huawei Sans"/>
        </w:rPr>
      </w:pPr>
      <w:r w:rsidRPr="006346DD">
        <w:rPr>
          <w:rFonts w:cs="Huawei Sans"/>
        </w:rPr>
        <w:t>[PE4-isis-1] is-name PE4</w:t>
      </w:r>
    </w:p>
    <w:p w14:paraId="01E81174" w14:textId="77777777" w:rsidR="005921CA" w:rsidRPr="006346DD" w:rsidRDefault="005921CA" w:rsidP="005921CA">
      <w:pPr>
        <w:pStyle w:val="2f2"/>
        <w:rPr>
          <w:rFonts w:cs="Huawei Sans"/>
        </w:rPr>
      </w:pPr>
      <w:r w:rsidRPr="006346DD">
        <w:rPr>
          <w:rFonts w:cs="Huawei Sans"/>
        </w:rPr>
        <w:t xml:space="preserve">[PE4-isis-1] </w:t>
      </w:r>
      <w:r w:rsidRPr="006346DD">
        <w:rPr>
          <w:rFonts w:cs="Huawei Sans"/>
          <w:color w:val="C7000B"/>
        </w:rPr>
        <w:t>ipv6 enable topology ipv6</w:t>
      </w:r>
    </w:p>
    <w:p w14:paraId="6BE1BC60" w14:textId="77777777" w:rsidR="005921CA" w:rsidRPr="006346DD" w:rsidRDefault="005921CA" w:rsidP="00C67429">
      <w:pPr>
        <w:pStyle w:val="1f0"/>
        <w:rPr>
          <w:rFonts w:cs="Huawei Sans"/>
        </w:rPr>
      </w:pPr>
      <w:r w:rsidRPr="006346DD">
        <w:rPr>
          <w:rFonts w:cs="Huawei Sans"/>
        </w:rPr>
        <w:t># Enable IS-IS IPv6 on interfaces.</w:t>
      </w:r>
    </w:p>
    <w:p w14:paraId="4E04ABC8" w14:textId="77777777" w:rsidR="005921CA" w:rsidRPr="006346DD" w:rsidRDefault="005921CA" w:rsidP="005921CA">
      <w:pPr>
        <w:pStyle w:val="2f2"/>
        <w:rPr>
          <w:rFonts w:cs="Huawei Sans"/>
        </w:rPr>
      </w:pPr>
      <w:r w:rsidRPr="006346DD">
        <w:rPr>
          <w:rFonts w:cs="Huawei Sans"/>
        </w:rPr>
        <w:t>[PE2]interface LoopBack0</w:t>
      </w:r>
    </w:p>
    <w:p w14:paraId="243EE9B4" w14:textId="77777777" w:rsidR="005921CA" w:rsidRPr="006346DD" w:rsidRDefault="005921CA" w:rsidP="005921CA">
      <w:pPr>
        <w:pStyle w:val="2f2"/>
        <w:rPr>
          <w:rFonts w:cs="Huawei Sans"/>
        </w:rPr>
      </w:pPr>
      <w:r w:rsidRPr="006346DD">
        <w:rPr>
          <w:rFonts w:cs="Huawei Sans"/>
        </w:rPr>
        <w:t>[PE2-LoopBack0] isis ipv6 enable 1</w:t>
      </w:r>
    </w:p>
    <w:p w14:paraId="1C987443" w14:textId="77777777" w:rsidR="005921CA" w:rsidRPr="006346DD" w:rsidRDefault="005921CA" w:rsidP="005921CA">
      <w:pPr>
        <w:pStyle w:val="2f2"/>
        <w:rPr>
          <w:rFonts w:cs="Huawei Sans"/>
        </w:rPr>
      </w:pPr>
      <w:r w:rsidRPr="006346DD">
        <w:rPr>
          <w:rFonts w:cs="Huawei Sans"/>
        </w:rPr>
        <w:t>[PE2-LoopBack0] quit</w:t>
      </w:r>
    </w:p>
    <w:p w14:paraId="1FB0E7F6" w14:textId="77777777" w:rsidR="005921CA" w:rsidRPr="006346DD" w:rsidRDefault="005921CA" w:rsidP="005921CA">
      <w:pPr>
        <w:pStyle w:val="2f2"/>
        <w:rPr>
          <w:rFonts w:cs="Huawei Sans"/>
        </w:rPr>
      </w:pPr>
      <w:r w:rsidRPr="006346DD">
        <w:rPr>
          <w:rFonts w:cs="Huawei Sans"/>
        </w:rPr>
        <w:t>[PE2]interface GigabitEthernet0/3/1</w:t>
      </w:r>
    </w:p>
    <w:p w14:paraId="60BF95FE" w14:textId="77777777" w:rsidR="005921CA" w:rsidRPr="006346DD" w:rsidRDefault="005921CA" w:rsidP="005921CA">
      <w:pPr>
        <w:pStyle w:val="2f2"/>
        <w:rPr>
          <w:rFonts w:cs="Huawei Sans"/>
        </w:rPr>
      </w:pPr>
      <w:r w:rsidRPr="006346DD">
        <w:rPr>
          <w:rFonts w:cs="Huawei Sans"/>
        </w:rPr>
        <w:t>[PE2-GigabitEthernet0/3/1] isis ipv6 enable 1</w:t>
      </w:r>
    </w:p>
    <w:p w14:paraId="30EA1202" w14:textId="77777777" w:rsidR="005921CA" w:rsidRPr="006346DD" w:rsidRDefault="005921CA" w:rsidP="005921CA">
      <w:pPr>
        <w:pStyle w:val="2f2"/>
        <w:rPr>
          <w:rFonts w:cs="Huawei Sans"/>
        </w:rPr>
      </w:pPr>
      <w:r w:rsidRPr="006346DD">
        <w:rPr>
          <w:rFonts w:cs="Huawei Sans"/>
        </w:rPr>
        <w:t>[PE2-GigabitEthernet0/3/1] isis circuit-type p2p</w:t>
      </w:r>
    </w:p>
    <w:p w14:paraId="1EC19D50" w14:textId="77777777" w:rsidR="005921CA" w:rsidRPr="006346DD" w:rsidRDefault="005921CA" w:rsidP="00C67429">
      <w:pPr>
        <w:pStyle w:val="1f0"/>
        <w:rPr>
          <w:rFonts w:cs="Huawei Sans"/>
        </w:rPr>
      </w:pPr>
    </w:p>
    <w:p w14:paraId="04BCBD97" w14:textId="77777777" w:rsidR="005921CA" w:rsidRPr="006346DD" w:rsidRDefault="005921CA" w:rsidP="005921CA">
      <w:pPr>
        <w:pStyle w:val="2f2"/>
        <w:rPr>
          <w:rFonts w:cs="Huawei Sans"/>
        </w:rPr>
      </w:pPr>
      <w:r w:rsidRPr="006346DD">
        <w:rPr>
          <w:rFonts w:cs="Huawei Sans"/>
        </w:rPr>
        <w:t>[P2]interface LoopBack0</w:t>
      </w:r>
    </w:p>
    <w:p w14:paraId="57C1EDD2" w14:textId="77777777" w:rsidR="005921CA" w:rsidRPr="006346DD" w:rsidRDefault="005921CA" w:rsidP="005921CA">
      <w:pPr>
        <w:pStyle w:val="2f2"/>
        <w:rPr>
          <w:rFonts w:cs="Huawei Sans"/>
        </w:rPr>
      </w:pPr>
      <w:r w:rsidRPr="006346DD">
        <w:rPr>
          <w:rFonts w:cs="Huawei Sans"/>
        </w:rPr>
        <w:t>[P2-LoopBack0] isis ipv6 enable 1</w:t>
      </w:r>
    </w:p>
    <w:p w14:paraId="45CD7252" w14:textId="77777777" w:rsidR="005921CA" w:rsidRPr="006346DD" w:rsidRDefault="005921CA" w:rsidP="008952D6">
      <w:pPr>
        <w:pStyle w:val="2f2"/>
        <w:rPr>
          <w:rFonts w:cs="Huawei Sans"/>
        </w:rPr>
      </w:pPr>
      <w:r w:rsidRPr="006346DD">
        <w:rPr>
          <w:rFonts w:cs="Huawei Sans"/>
        </w:rPr>
        <w:t>[P2-LoopBack0] quit</w:t>
      </w:r>
    </w:p>
    <w:p w14:paraId="75A7963E" w14:textId="77777777" w:rsidR="005921CA" w:rsidRPr="006346DD" w:rsidRDefault="005921CA" w:rsidP="005921CA">
      <w:pPr>
        <w:pStyle w:val="2f2"/>
        <w:rPr>
          <w:rFonts w:cs="Huawei Sans"/>
        </w:rPr>
      </w:pPr>
      <w:r w:rsidRPr="006346DD">
        <w:rPr>
          <w:rFonts w:cs="Huawei Sans"/>
        </w:rPr>
        <w:t>[P2]interface GigabitEthernet0/3/0</w:t>
      </w:r>
    </w:p>
    <w:p w14:paraId="393BBC4A" w14:textId="77777777" w:rsidR="005921CA" w:rsidRPr="00233CD3" w:rsidRDefault="005921CA" w:rsidP="00233CD3">
      <w:pPr>
        <w:pStyle w:val="2f2"/>
      </w:pPr>
      <w:r w:rsidRPr="00233CD3">
        <w:t>[P2-GigabitEthernet0/3/0] isis ipv6 enable 1</w:t>
      </w:r>
    </w:p>
    <w:p w14:paraId="43B32EC9" w14:textId="77777777" w:rsidR="005921CA" w:rsidRPr="00233CD3" w:rsidRDefault="005921CA" w:rsidP="00233CD3">
      <w:pPr>
        <w:pStyle w:val="2f2"/>
      </w:pPr>
      <w:r w:rsidRPr="00233CD3">
        <w:lastRenderedPageBreak/>
        <w:t>[P2-GigabitEthernet0/3/0] isis circuit-type p2p</w:t>
      </w:r>
    </w:p>
    <w:p w14:paraId="4C16AEEF" w14:textId="77777777" w:rsidR="005921CA" w:rsidRPr="006346DD" w:rsidRDefault="005921CA" w:rsidP="008952D6">
      <w:pPr>
        <w:pStyle w:val="2f2"/>
        <w:rPr>
          <w:rFonts w:cs="Huawei Sans"/>
        </w:rPr>
      </w:pPr>
      <w:r w:rsidRPr="006346DD">
        <w:rPr>
          <w:rFonts w:cs="Huawei Sans"/>
        </w:rPr>
        <w:t>[P2-GigabitEthernet0/3/0] quit</w:t>
      </w:r>
    </w:p>
    <w:p w14:paraId="1D41DF78" w14:textId="77777777" w:rsidR="005921CA" w:rsidRPr="006346DD" w:rsidRDefault="005921CA" w:rsidP="005921CA">
      <w:pPr>
        <w:pStyle w:val="2f2"/>
        <w:rPr>
          <w:rFonts w:cs="Huawei Sans"/>
        </w:rPr>
      </w:pPr>
      <w:r w:rsidRPr="006346DD">
        <w:rPr>
          <w:rFonts w:cs="Huawei Sans"/>
        </w:rPr>
        <w:t>[P2]interface GigabitEthernet0/3/2</w:t>
      </w:r>
    </w:p>
    <w:p w14:paraId="0326AD81" w14:textId="77777777" w:rsidR="005921CA" w:rsidRPr="006346DD" w:rsidRDefault="005921CA" w:rsidP="005921CA">
      <w:pPr>
        <w:pStyle w:val="2f2"/>
        <w:rPr>
          <w:rFonts w:cs="Huawei Sans"/>
        </w:rPr>
      </w:pPr>
      <w:r w:rsidRPr="006346DD">
        <w:rPr>
          <w:rFonts w:cs="Huawei Sans"/>
        </w:rPr>
        <w:t>[P2-GigabitEthernet0/3/2] isis ipv6 enable 1</w:t>
      </w:r>
    </w:p>
    <w:p w14:paraId="7DDAD619" w14:textId="77777777" w:rsidR="005921CA" w:rsidRPr="006346DD" w:rsidRDefault="001B46BA" w:rsidP="005921CA">
      <w:pPr>
        <w:pStyle w:val="2f2"/>
        <w:rPr>
          <w:rFonts w:cs="Huawei Sans"/>
        </w:rPr>
      </w:pPr>
      <w:r w:rsidRPr="006346DD">
        <w:rPr>
          <w:rFonts w:cs="Huawei Sans"/>
        </w:rPr>
        <w:t>[P2-GigabitEthernet0/3/2] isis circuit-type p2p</w:t>
      </w:r>
    </w:p>
    <w:p w14:paraId="4F546BAE" w14:textId="77777777" w:rsidR="005921CA" w:rsidRPr="006346DD" w:rsidRDefault="001B46BA" w:rsidP="005921CA">
      <w:pPr>
        <w:pStyle w:val="2f2"/>
        <w:rPr>
          <w:rFonts w:cs="Huawei Sans"/>
        </w:rPr>
      </w:pPr>
      <w:r w:rsidRPr="006346DD">
        <w:rPr>
          <w:rFonts w:cs="Huawei Sans"/>
        </w:rPr>
        <w:t>[P2-GigabitEthernet0/3/2] quit</w:t>
      </w:r>
    </w:p>
    <w:p w14:paraId="74B3C0A8" w14:textId="77777777" w:rsidR="005921CA" w:rsidRPr="006346DD" w:rsidRDefault="005921CA" w:rsidP="00C67429">
      <w:pPr>
        <w:pStyle w:val="1f0"/>
        <w:rPr>
          <w:rFonts w:cs="Huawei Sans"/>
        </w:rPr>
      </w:pPr>
    </w:p>
    <w:p w14:paraId="2EF2F40E" w14:textId="77777777" w:rsidR="005921CA" w:rsidRPr="006346DD" w:rsidRDefault="001B46BA" w:rsidP="005921CA">
      <w:pPr>
        <w:pStyle w:val="2f2"/>
        <w:rPr>
          <w:rFonts w:cs="Huawei Sans"/>
        </w:rPr>
      </w:pPr>
      <w:r w:rsidRPr="006346DD">
        <w:rPr>
          <w:rFonts w:cs="Huawei Sans"/>
        </w:rPr>
        <w:t>[PE4]interface LoopBack0</w:t>
      </w:r>
    </w:p>
    <w:p w14:paraId="39897CDA" w14:textId="77777777" w:rsidR="005921CA" w:rsidRPr="006346DD" w:rsidRDefault="001B46BA" w:rsidP="005921CA">
      <w:pPr>
        <w:pStyle w:val="2f2"/>
        <w:rPr>
          <w:rFonts w:cs="Huawei Sans"/>
        </w:rPr>
      </w:pPr>
      <w:r w:rsidRPr="006346DD">
        <w:rPr>
          <w:rFonts w:cs="Huawei Sans"/>
        </w:rPr>
        <w:t>[PE4-LoopBack0] isis ipv6 enable 1</w:t>
      </w:r>
    </w:p>
    <w:p w14:paraId="6A8780C6" w14:textId="77777777" w:rsidR="005921CA" w:rsidRPr="006346DD" w:rsidRDefault="005921CA" w:rsidP="008952D6">
      <w:pPr>
        <w:pStyle w:val="2f2"/>
        <w:rPr>
          <w:rFonts w:cs="Huawei Sans"/>
        </w:rPr>
      </w:pPr>
      <w:r w:rsidRPr="006346DD">
        <w:rPr>
          <w:rFonts w:cs="Huawei Sans"/>
        </w:rPr>
        <w:t>[PE4-LoopBack0] quit</w:t>
      </w:r>
    </w:p>
    <w:p w14:paraId="6B641401" w14:textId="77777777" w:rsidR="005921CA" w:rsidRPr="006346DD" w:rsidRDefault="001B46BA" w:rsidP="005921CA">
      <w:pPr>
        <w:pStyle w:val="2f2"/>
        <w:rPr>
          <w:rFonts w:cs="Huawei Sans"/>
        </w:rPr>
      </w:pPr>
      <w:r w:rsidRPr="006346DD">
        <w:rPr>
          <w:rFonts w:cs="Huawei Sans"/>
        </w:rPr>
        <w:t>[PE4]interface GigabitEthernet0/3/1</w:t>
      </w:r>
    </w:p>
    <w:p w14:paraId="79604FAA" w14:textId="77777777" w:rsidR="005921CA" w:rsidRPr="006346DD" w:rsidRDefault="001B46BA" w:rsidP="005921CA">
      <w:pPr>
        <w:pStyle w:val="2f2"/>
        <w:rPr>
          <w:rFonts w:cs="Huawei Sans"/>
        </w:rPr>
      </w:pPr>
      <w:r w:rsidRPr="006346DD">
        <w:rPr>
          <w:rFonts w:cs="Huawei Sans"/>
        </w:rPr>
        <w:t>[PE4-GigabitEthernet0/3/1] isis ipv6 enable 1</w:t>
      </w:r>
    </w:p>
    <w:p w14:paraId="7EDD1CC6" w14:textId="77777777" w:rsidR="005921CA" w:rsidRPr="006346DD" w:rsidRDefault="001B46BA" w:rsidP="005921CA">
      <w:pPr>
        <w:pStyle w:val="2f2"/>
        <w:rPr>
          <w:rFonts w:cs="Huawei Sans"/>
        </w:rPr>
      </w:pPr>
      <w:r w:rsidRPr="006346DD">
        <w:rPr>
          <w:rFonts w:cs="Huawei Sans"/>
        </w:rPr>
        <w:t>[PE4-GigabitEthernet0/3/1] isis circuit-type p2p</w:t>
      </w:r>
    </w:p>
    <w:p w14:paraId="03A5C70D" w14:textId="77777777" w:rsidR="005921CA" w:rsidRPr="006346DD" w:rsidRDefault="001B46BA" w:rsidP="005921CA">
      <w:pPr>
        <w:pStyle w:val="2f2"/>
        <w:rPr>
          <w:rFonts w:cs="Huawei Sans"/>
        </w:rPr>
      </w:pPr>
      <w:r w:rsidRPr="006346DD">
        <w:rPr>
          <w:rFonts w:cs="Huawei Sans"/>
        </w:rPr>
        <w:t>[PE4-GigabitEthernet0/3/1] quit</w:t>
      </w:r>
    </w:p>
    <w:p w14:paraId="5846EA5E" w14:textId="77777777" w:rsidR="005921CA" w:rsidRPr="006346DD" w:rsidRDefault="005921CA" w:rsidP="00C67429">
      <w:pPr>
        <w:pStyle w:val="1f0"/>
        <w:rPr>
          <w:rFonts w:cs="Huawei Sans"/>
        </w:rPr>
      </w:pPr>
      <w:r w:rsidRPr="006346DD">
        <w:rPr>
          <w:rFonts w:cs="Huawei Sans"/>
        </w:rPr>
        <w:t># Check IS-IS neighbor relationships on P2.</w:t>
      </w:r>
    </w:p>
    <w:p w14:paraId="3399FFED" w14:textId="77777777" w:rsidR="005921CA" w:rsidRPr="006346DD" w:rsidRDefault="008952D6" w:rsidP="005921CA">
      <w:pPr>
        <w:pStyle w:val="2f2"/>
        <w:rPr>
          <w:rFonts w:cs="Huawei Sans"/>
        </w:rPr>
      </w:pPr>
      <w:r w:rsidRPr="006346DD">
        <w:rPr>
          <w:rFonts w:cs="Huawei Sans"/>
        </w:rPr>
        <w:t xml:space="preserve">[P2]display isis </w:t>
      </w:r>
      <w:r w:rsidRPr="006346DD">
        <w:rPr>
          <w:rFonts w:cs="Huawei Sans"/>
        </w:rPr>
        <w:tab/>
        <w:t>peer</w:t>
      </w:r>
      <w:r w:rsidRPr="006346DD">
        <w:rPr>
          <w:rFonts w:cs="Huawei Sans"/>
        </w:rPr>
        <w:tab/>
      </w:r>
    </w:p>
    <w:p w14:paraId="35FBF087" w14:textId="77777777" w:rsidR="005921CA" w:rsidRPr="006346DD" w:rsidRDefault="005921CA" w:rsidP="005921CA">
      <w:pPr>
        <w:pStyle w:val="2f2"/>
        <w:rPr>
          <w:rFonts w:cs="Huawei Sans"/>
        </w:rPr>
      </w:pPr>
    </w:p>
    <w:p w14:paraId="1D47452F"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w:t>
      </w:r>
      <w:r w:rsidRPr="006346DD">
        <w:rPr>
          <w:rFonts w:cs="Huawei Sans"/>
        </w:rPr>
        <w:tab/>
        <w:t>information</w:t>
      </w:r>
      <w:r w:rsidRPr="006346DD">
        <w:rPr>
          <w:rFonts w:cs="Huawei Sans"/>
        </w:rPr>
        <w:tab/>
        <w:t>for</w:t>
      </w:r>
      <w:r w:rsidRPr="006346DD">
        <w:rPr>
          <w:rFonts w:cs="Huawei Sans"/>
        </w:rPr>
        <w:tab/>
        <w:t>ISIS(1)</w:t>
      </w:r>
    </w:p>
    <w:p w14:paraId="5235E341"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85C23E1" w14:textId="77777777" w:rsidR="005921CA" w:rsidRPr="006346DD" w:rsidRDefault="005921CA" w:rsidP="005921CA">
      <w:pPr>
        <w:pStyle w:val="2f2"/>
        <w:rPr>
          <w:rFonts w:cs="Huawei Sans"/>
        </w:rPr>
      </w:pPr>
      <w:r w:rsidRPr="006346DD">
        <w:rPr>
          <w:rFonts w:cs="Huawei Sans"/>
        </w:rPr>
        <w:tab/>
      </w:r>
      <w:r w:rsidRPr="006346DD">
        <w:rPr>
          <w:rFonts w:cs="Huawei Sans"/>
        </w:rPr>
        <w:tab/>
        <w:t>System</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Circuit</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t>HoldTime</w:t>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w:t>
      </w:r>
    </w:p>
    <w:p w14:paraId="01D964D4" w14:textId="77777777" w:rsidR="005921CA" w:rsidRPr="006346DD" w:rsidRDefault="005921CA" w:rsidP="005921CA">
      <w:pPr>
        <w:pStyle w:val="2f2"/>
        <w:rPr>
          <w:rFonts w:cs="Huawei Sans"/>
        </w:rPr>
      </w:pPr>
      <w:r w:rsidRPr="006346DD">
        <w:rPr>
          <w:rFonts w:cs="Huawei Sans"/>
        </w:rPr>
        <w:t>--------------------------------------------------------------------------------</w:t>
      </w:r>
    </w:p>
    <w:p w14:paraId="0BFDD6AF" w14:textId="77777777" w:rsidR="005921CA" w:rsidRPr="006346DD" w:rsidRDefault="005921CA" w:rsidP="005921CA">
      <w:pPr>
        <w:pStyle w:val="2f2"/>
        <w:rPr>
          <w:rFonts w:cs="Huawei Sans"/>
        </w:rPr>
      </w:pPr>
      <w:r w:rsidRPr="006346DD">
        <w:rPr>
          <w:rFonts w:cs="Huawei Sans"/>
        </w:rPr>
        <w:t>PE2*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22s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2421BDDC" w14:textId="77777777" w:rsidR="005921CA" w:rsidRPr="006346DD" w:rsidRDefault="002E03CF" w:rsidP="005921CA">
      <w:pPr>
        <w:pStyle w:val="2f2"/>
        <w:rPr>
          <w:rFonts w:cs="Huawei Sans"/>
        </w:rPr>
      </w:pPr>
      <w:r w:rsidRPr="006346DD">
        <w:rPr>
          <w:rFonts w:cs="Huawei Sans"/>
        </w:rPr>
        <w:t>PE4*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25s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3D7D79EE" w14:textId="77777777" w:rsidR="005921CA" w:rsidRPr="006346DD" w:rsidRDefault="005921CA" w:rsidP="00C67429">
      <w:pPr>
        <w:pStyle w:val="1f0"/>
        <w:rPr>
          <w:rFonts w:cs="Huawei Sans"/>
        </w:rPr>
      </w:pPr>
      <w:r w:rsidRPr="006346DD">
        <w:rPr>
          <w:rFonts w:cs="Huawei Sans"/>
        </w:rPr>
        <w:t>IS-IS neighbor relationships with PE2 and PE4 have been established.</w:t>
      </w:r>
    </w:p>
    <w:p w14:paraId="5CA9E8E4" w14:textId="5E8557A2" w:rsidR="005921CA" w:rsidRPr="006346DD" w:rsidRDefault="005921CA" w:rsidP="00C67429">
      <w:pPr>
        <w:pStyle w:val="1f0"/>
        <w:rPr>
          <w:rFonts w:cs="Huawei Sans"/>
        </w:rPr>
      </w:pPr>
      <w:r w:rsidRPr="006346DD">
        <w:rPr>
          <w:rFonts w:cs="Huawei Sans"/>
        </w:rPr>
        <w:t># Check IS-IS IPv6 routes on P2</w:t>
      </w:r>
      <w:r w:rsidR="002C54F7">
        <w:rPr>
          <w:rFonts w:cs="Huawei Sans"/>
        </w:rPr>
        <w:t>.</w:t>
      </w:r>
    </w:p>
    <w:p w14:paraId="7D585A73" w14:textId="77777777" w:rsidR="005921CA" w:rsidRPr="006346DD" w:rsidRDefault="005921CA" w:rsidP="00FA3D9A">
      <w:pPr>
        <w:pStyle w:val="2f2"/>
        <w:rPr>
          <w:rFonts w:cs="Huawei Sans"/>
        </w:rPr>
      </w:pPr>
      <w:r w:rsidRPr="006346DD">
        <w:rPr>
          <w:rFonts w:cs="Huawei Sans"/>
        </w:rPr>
        <w:t>[P2]display isis</w:t>
      </w:r>
      <w:r w:rsidRPr="006346DD">
        <w:rPr>
          <w:rFonts w:cs="Huawei Sans"/>
        </w:rPr>
        <w:tab/>
        <w:t xml:space="preserve"> route ipv6</w:t>
      </w:r>
    </w:p>
    <w:p w14:paraId="4192F5FF" w14:textId="77777777" w:rsidR="002E03CF" w:rsidRPr="006346DD" w:rsidRDefault="002E03CF" w:rsidP="00FA3D9A">
      <w:pPr>
        <w:pStyle w:val="2f2"/>
        <w:rPr>
          <w:rFonts w:cs="Huawei Sans"/>
        </w:rPr>
      </w:pPr>
    </w:p>
    <w:p w14:paraId="3DF41A2B"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589CB7FD"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0F4B52FC" w14:textId="77777777" w:rsidR="002E03CF" w:rsidRPr="006346DD" w:rsidRDefault="002E03CF" w:rsidP="00FA3D9A">
      <w:pPr>
        <w:pStyle w:val="2f2"/>
        <w:rPr>
          <w:rFonts w:cs="Huawei Sans"/>
        </w:rPr>
      </w:pPr>
    </w:p>
    <w:p w14:paraId="57BB3A81"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44C0401A"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1E680C19" w14:textId="77777777" w:rsidR="002E03CF" w:rsidRPr="006346DD" w:rsidRDefault="002E03CF" w:rsidP="00FA3D9A">
      <w:pPr>
        <w:pStyle w:val="2f2"/>
        <w:rPr>
          <w:rFonts w:cs="Huawei Sans"/>
        </w:rPr>
      </w:pPr>
    </w:p>
    <w:p w14:paraId="18A4EF14" w14:textId="77777777" w:rsidR="002E03CF" w:rsidRPr="006346DD" w:rsidRDefault="002E03CF" w:rsidP="00FA3D9A">
      <w:pPr>
        <w:pStyle w:val="2f2"/>
        <w:rPr>
          <w:rFonts w:cs="Huawei Sans"/>
        </w:rPr>
      </w:pPr>
      <w:r w:rsidRPr="006346DD">
        <w:rPr>
          <w:rFonts w:cs="Huawei Sans"/>
        </w:rPr>
        <w:tab/>
        <w:t>IPV6</w:t>
      </w:r>
      <w:r w:rsidRPr="006346DD">
        <w:rPr>
          <w:rFonts w:cs="Huawei Sans"/>
        </w:rPr>
        <w:tab/>
        <w:t>Dest.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r>
    </w:p>
    <w:p w14:paraId="0A749D7F" w14:textId="77777777" w:rsidR="002E03CF" w:rsidRPr="006346DD" w:rsidRDefault="002E03CF" w:rsidP="00FA3D9A">
      <w:pPr>
        <w:pStyle w:val="2f2"/>
        <w:rPr>
          <w:rFonts w:cs="Huawei Sans"/>
        </w:rPr>
      </w:pPr>
      <w:r w:rsidRPr="006346DD">
        <w:rPr>
          <w:rFonts w:cs="Huawei Sans"/>
        </w:rPr>
        <w:t>--------------------------------------------------------------------------------</w:t>
      </w:r>
    </w:p>
    <w:p w14:paraId="36CAD2B3" w14:textId="77777777" w:rsidR="002E03CF" w:rsidRPr="006346DD" w:rsidRDefault="002E03CF" w:rsidP="00FA3D9A">
      <w:pPr>
        <w:pStyle w:val="2f2"/>
        <w:rPr>
          <w:rFonts w:cs="Huawei Sans"/>
        </w:rPr>
      </w:pPr>
      <w:r w:rsidRPr="006346DD">
        <w:rPr>
          <w:rFonts w:cs="Huawei Sans"/>
        </w:rPr>
        <w:t>2003::/64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p>
    <w:p w14:paraId="1E01F465" w14:textId="77777777" w:rsidR="002E03CF" w:rsidRPr="006346DD" w:rsidRDefault="002E03CF" w:rsidP="00FA3D9A">
      <w:pPr>
        <w:pStyle w:val="2f2"/>
        <w:rPr>
          <w:rFonts w:cs="Huawei Sans"/>
        </w:rPr>
      </w:pPr>
      <w:r w:rsidRPr="006346DD">
        <w:rPr>
          <w:rFonts w:cs="Huawei Sans"/>
        </w:rPr>
        <w:t>2006::/64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4C099896" w14:textId="0B7DE40E" w:rsidR="002E03CF" w:rsidRPr="006346DD" w:rsidRDefault="002E03CF" w:rsidP="00FA3D9A">
      <w:pPr>
        <w:pStyle w:val="2f2"/>
        <w:rPr>
          <w:rFonts w:cs="Huawei Sans"/>
        </w:rPr>
      </w:pPr>
      <w:r w:rsidRPr="006346DD">
        <w:rPr>
          <w:rFonts w:cs="Huawei Sans"/>
          <w:color w:val="C7000B"/>
        </w:rPr>
        <w:t>FC01::2</w:t>
      </w:r>
      <w:r w:rsidRPr="006346DD">
        <w:rPr>
          <w:rFonts w:cs="Huawei Sans"/>
        </w:rPr>
        <w:t>/128</w:t>
      </w:r>
      <w:r w:rsidRPr="006346DD">
        <w:rPr>
          <w:rFonts w:cs="Huawei Sans"/>
        </w:rPr>
        <w:tab/>
      </w:r>
      <w:r w:rsidRPr="006346DD">
        <w:rPr>
          <w:rFonts w:cs="Huawei Sans"/>
        </w:rPr>
        <w:tab/>
      </w:r>
      <w:r w:rsidRPr="006346DD">
        <w:rPr>
          <w:rFonts w:cs="Huawei Sans"/>
        </w:rPr>
        <w:tab/>
      </w:r>
      <w:r w:rsidRPr="006346DD">
        <w:rPr>
          <w:rFonts w:cs="Huawei Sans"/>
        </w:rPr>
        <w:tab/>
      </w:r>
      <w:r w:rsidR="00777497">
        <w:rPr>
          <w:rFonts w:cs="Huawei Sans"/>
        </w:rPr>
        <w:tab/>
      </w:r>
      <w:r w:rsidRPr="006346DD">
        <w:rPr>
          <w:rFonts w:cs="Huawei Sans"/>
        </w:rPr>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FE80::DE99:14FF:FE7A:C28A</w:t>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272FA0CA" w14:textId="77A2A8CD" w:rsidR="002E03CF" w:rsidRPr="006346DD" w:rsidRDefault="002E03CF" w:rsidP="00FA3D9A">
      <w:pPr>
        <w:pStyle w:val="2f2"/>
        <w:rPr>
          <w:rFonts w:cs="Huawei Sans"/>
        </w:rPr>
      </w:pPr>
      <w:r w:rsidRPr="006346DD">
        <w:rPr>
          <w:rFonts w:cs="Huawei Sans"/>
          <w:color w:val="C7000B"/>
        </w:rPr>
        <w:t>FC01::4</w:t>
      </w:r>
      <w:r w:rsidRPr="006346DD">
        <w:rPr>
          <w:rFonts w:cs="Huawei Sans"/>
        </w:rPr>
        <w:t>/128</w:t>
      </w:r>
      <w:r w:rsidRPr="006346DD">
        <w:rPr>
          <w:rFonts w:cs="Huawei Sans"/>
        </w:rPr>
        <w:tab/>
      </w:r>
      <w:r w:rsidRPr="006346DD">
        <w:rPr>
          <w:rFonts w:cs="Huawei Sans"/>
        </w:rPr>
        <w:tab/>
      </w:r>
      <w:r w:rsidRPr="006346DD">
        <w:rPr>
          <w:rFonts w:cs="Huawei Sans"/>
        </w:rPr>
        <w:tab/>
      </w:r>
      <w:r w:rsidRPr="006346DD">
        <w:rPr>
          <w:rFonts w:cs="Huawei Sans"/>
        </w:rPr>
        <w:tab/>
      </w:r>
      <w:r w:rsidR="00777497">
        <w:rPr>
          <w:rFonts w:cs="Huawei Sans"/>
        </w:rPr>
        <w:tab/>
      </w:r>
      <w:r w:rsidRPr="006346DD">
        <w:rPr>
          <w:rFonts w:cs="Huawei Sans"/>
        </w:rPr>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FE80::DE99:14FF:FE7A:C1D6</w:t>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6938273E" w14:textId="3632B7C2" w:rsidR="002E03CF" w:rsidRPr="006346DD" w:rsidRDefault="002E03CF" w:rsidP="00FA3D9A">
      <w:pPr>
        <w:pStyle w:val="2f2"/>
        <w:rPr>
          <w:rFonts w:cs="Huawei Sans"/>
        </w:rPr>
      </w:pPr>
      <w:r w:rsidRPr="006346DD">
        <w:rPr>
          <w:rFonts w:cs="Huawei Sans"/>
        </w:rPr>
        <w:t>FC01::6/128</w:t>
      </w:r>
      <w:r w:rsidRPr="006346DD">
        <w:rPr>
          <w:rFonts w:cs="Huawei Sans"/>
        </w:rPr>
        <w:tab/>
      </w:r>
      <w:r w:rsidRPr="006346DD">
        <w:rPr>
          <w:rFonts w:cs="Huawei Sans"/>
        </w:rPr>
        <w:tab/>
      </w:r>
      <w:r w:rsidRPr="006346DD">
        <w:rPr>
          <w:rFonts w:cs="Huawei Sans"/>
        </w:rPr>
        <w:tab/>
      </w:r>
      <w:r w:rsidRPr="006346DD">
        <w:rPr>
          <w:rFonts w:cs="Huawei Sans"/>
        </w:rPr>
        <w:tab/>
      </w:r>
      <w:r w:rsidR="00777497">
        <w:rPr>
          <w:rFonts w:cs="Huawei Sans"/>
        </w:rPr>
        <w:tab/>
      </w:r>
      <w:r w:rsidRPr="006346DD">
        <w:rPr>
          <w:rFonts w:cs="Huawei Sans"/>
        </w:rPr>
        <w:t>Loop0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2A4668C4"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Flags: </w:t>
      </w:r>
      <w:r w:rsidRPr="006346DD">
        <w:rPr>
          <w:rFonts w:cs="Huawei Sans"/>
        </w:rPr>
        <w:tab/>
        <w:t>D-Direct,</w:t>
      </w:r>
      <w:r w:rsidRPr="006346DD">
        <w:rPr>
          <w:rFonts w:cs="Huawei Sans"/>
        </w:rPr>
        <w:tab/>
        <w:t>A-Added</w:t>
      </w:r>
      <w:r w:rsidRPr="006346DD">
        <w:rPr>
          <w:rFonts w:cs="Huawei Sans"/>
        </w:rPr>
        <w:tab/>
        <w:t>to</w:t>
      </w:r>
      <w:r w:rsidRPr="006346DD">
        <w:rPr>
          <w:rFonts w:cs="Huawei Sans"/>
        </w:rPr>
        <w:tab/>
        <w:t>URT,</w:t>
      </w:r>
      <w:r w:rsidRPr="006346DD">
        <w:rPr>
          <w:rFonts w:cs="Huawei Sans"/>
        </w:rPr>
        <w:tab/>
        <w:t>L-Advertised</w:t>
      </w:r>
      <w:r w:rsidRPr="006346DD">
        <w:rPr>
          <w:rFonts w:cs="Huawei Sans"/>
        </w:rPr>
        <w:tab/>
        <w:t>in</w:t>
      </w:r>
      <w:r w:rsidRPr="006346DD">
        <w:rPr>
          <w:rFonts w:cs="Huawei Sans"/>
        </w:rPr>
        <w:tab/>
        <w:t>LSPs,</w:t>
      </w:r>
      <w:r w:rsidRPr="006346DD">
        <w:rPr>
          <w:rFonts w:cs="Huawei Sans"/>
        </w:rPr>
        <w:tab/>
        <w:t>S-IGP</w:t>
      </w:r>
      <w:r w:rsidRPr="006346DD">
        <w:rPr>
          <w:rFonts w:cs="Huawei Sans"/>
        </w:rPr>
        <w:tab/>
        <w:t>Shortcut,</w:t>
      </w:r>
      <w:r w:rsidRPr="006346DD">
        <w:rPr>
          <w:rFonts w:cs="Huawei Sans"/>
        </w:rPr>
        <w:tab/>
      </w:r>
    </w:p>
    <w:p w14:paraId="6A2DE89D"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U-Up/Down</w:t>
      </w:r>
      <w:r w:rsidRPr="006346DD">
        <w:rPr>
          <w:rFonts w:cs="Huawei Sans"/>
        </w:rPr>
        <w:tab/>
        <w:t>Bit</w:t>
      </w:r>
      <w:r w:rsidRPr="006346DD">
        <w:rPr>
          <w:rFonts w:cs="Huawei Sans"/>
        </w:rPr>
        <w:tab/>
        <w:t>Set,</w:t>
      </w:r>
      <w:r w:rsidRPr="006346DD">
        <w:rPr>
          <w:rFonts w:cs="Huawei Sans"/>
        </w:rPr>
        <w:tab/>
        <w:t>LP-Local</w:t>
      </w:r>
      <w:r w:rsidRPr="006346DD">
        <w:rPr>
          <w:rFonts w:cs="Huawei Sans"/>
        </w:rPr>
        <w:tab/>
        <w:t>Prefix-Sid</w:t>
      </w:r>
    </w:p>
    <w:p w14:paraId="7E41BED3" w14:textId="77777777" w:rsidR="002E03CF" w:rsidRPr="006346DD" w:rsidRDefault="002E03CF"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Protect</w:t>
      </w:r>
      <w:r w:rsidRPr="006346DD">
        <w:rPr>
          <w:rFonts w:cs="Huawei Sans"/>
        </w:rPr>
        <w:tab/>
        <w:t xml:space="preserve">Type: </w:t>
      </w:r>
      <w:r w:rsidRPr="006346DD">
        <w:rPr>
          <w:rFonts w:cs="Huawei Sans"/>
        </w:rPr>
        <w:tab/>
        <w:t>L-Link</w:t>
      </w:r>
      <w:r w:rsidRPr="006346DD">
        <w:rPr>
          <w:rFonts w:cs="Huawei Sans"/>
        </w:rPr>
        <w:tab/>
        <w:t>Protect,</w:t>
      </w:r>
      <w:r w:rsidRPr="006346DD">
        <w:rPr>
          <w:rFonts w:cs="Huawei Sans"/>
        </w:rPr>
        <w:tab/>
        <w:t>N-Node</w:t>
      </w:r>
      <w:r w:rsidRPr="006346DD">
        <w:rPr>
          <w:rFonts w:cs="Huawei Sans"/>
        </w:rPr>
        <w:tab/>
        <w:t>Protect</w:t>
      </w:r>
    </w:p>
    <w:p w14:paraId="3B42A528" w14:textId="77777777" w:rsidR="005921CA" w:rsidRPr="006346DD" w:rsidRDefault="005921CA" w:rsidP="00C67429">
      <w:pPr>
        <w:pStyle w:val="1f0"/>
        <w:rPr>
          <w:rFonts w:cs="Huawei Sans"/>
        </w:rPr>
      </w:pPr>
      <w:r w:rsidRPr="006346DD">
        <w:rPr>
          <w:rFonts w:cs="Huawei Sans"/>
        </w:rPr>
        <w:t>P2 has learned the IS-IS IPv6 routes generated by Loopback0 on PE2 and PE4.</w:t>
      </w:r>
    </w:p>
    <w:p w14:paraId="105F3342" w14:textId="77777777" w:rsidR="005921CA" w:rsidRPr="006346DD" w:rsidRDefault="005921CA" w:rsidP="005921CA">
      <w:pPr>
        <w:pStyle w:val="30"/>
        <w:rPr>
          <w:rFonts w:cs="Huawei Sans"/>
        </w:rPr>
      </w:pPr>
      <w:r w:rsidRPr="006346DD">
        <w:rPr>
          <w:rFonts w:cs="Huawei Sans"/>
        </w:rPr>
        <w:t>Configure an L3VPN.</w:t>
      </w:r>
    </w:p>
    <w:p w14:paraId="2F3E3695" w14:textId="03A36808" w:rsidR="005921CA" w:rsidRPr="006346DD" w:rsidRDefault="00302D5C" w:rsidP="00C67429">
      <w:pPr>
        <w:pStyle w:val="1f0"/>
        <w:rPr>
          <w:rFonts w:cs="Huawei Sans"/>
        </w:rPr>
      </w:pPr>
      <w:r>
        <w:lastRenderedPageBreak/>
        <w:t xml:space="preserve">Create a VPN instance named </w:t>
      </w:r>
      <w:r>
        <w:rPr>
          <w:b/>
          <w:bCs/>
        </w:rPr>
        <w:t>vpna</w:t>
      </w:r>
      <w:r>
        <w:t xml:space="preserve"> on PE2 and PE4, add Loopback1 to the VPN instance, and establish an MP-BGP VPNv4 peer relationship between PE2 and P2 and between PE4 and P2 (the AS number is 65001). P2 functions as the RR, and PE2 and PE4 function as the RR clients and advertise VPNv4 routes through P2.</w:t>
      </w:r>
    </w:p>
    <w:p w14:paraId="7B334ABE" w14:textId="77777777" w:rsidR="005921CA" w:rsidRPr="006346DD" w:rsidRDefault="005921CA" w:rsidP="00C67429">
      <w:pPr>
        <w:pStyle w:val="1f0"/>
        <w:rPr>
          <w:rFonts w:cs="Huawei Sans"/>
        </w:rPr>
      </w:pPr>
      <w:r w:rsidRPr="006346DD">
        <w:rPr>
          <w:rFonts w:cs="Huawei Sans"/>
        </w:rPr>
        <w:t xml:space="preserve"># Create a VPN instance named </w:t>
      </w:r>
      <w:r w:rsidRPr="006346DD">
        <w:rPr>
          <w:rFonts w:cs="Huawei Sans"/>
          <w:b/>
          <w:bCs/>
        </w:rPr>
        <w:t>vpna</w:t>
      </w:r>
      <w:r w:rsidRPr="006346DD">
        <w:rPr>
          <w:rFonts w:cs="Huawei Sans"/>
        </w:rPr>
        <w:t>.</w:t>
      </w:r>
    </w:p>
    <w:p w14:paraId="79C75528" w14:textId="77777777" w:rsidR="005921CA" w:rsidRPr="006346DD" w:rsidRDefault="005921CA" w:rsidP="002E03CF">
      <w:pPr>
        <w:pStyle w:val="2f2"/>
        <w:rPr>
          <w:rFonts w:cs="Huawei Sans"/>
        </w:rPr>
      </w:pPr>
      <w:r w:rsidRPr="006346DD">
        <w:rPr>
          <w:rFonts w:cs="Huawei Sans"/>
        </w:rPr>
        <w:t>[PE2]ip vpn-instance vpna</w:t>
      </w:r>
    </w:p>
    <w:p w14:paraId="6F1AC7C1" w14:textId="77777777" w:rsidR="005921CA" w:rsidRPr="006346DD" w:rsidRDefault="005921CA" w:rsidP="002E03CF">
      <w:pPr>
        <w:pStyle w:val="2f2"/>
        <w:rPr>
          <w:rFonts w:cs="Huawei Sans"/>
        </w:rPr>
      </w:pPr>
      <w:r w:rsidRPr="006346DD">
        <w:rPr>
          <w:rFonts w:cs="Huawei Sans"/>
        </w:rPr>
        <w:t>[PE2-vpn-instance-vpna] ipv4-family</w:t>
      </w:r>
    </w:p>
    <w:p w14:paraId="716E2A6D" w14:textId="77777777" w:rsidR="005921CA" w:rsidRPr="006346DD" w:rsidRDefault="005921CA" w:rsidP="002E03CF">
      <w:pPr>
        <w:pStyle w:val="2f2"/>
        <w:rPr>
          <w:rFonts w:cs="Huawei Sans"/>
        </w:rPr>
      </w:pPr>
      <w:r w:rsidRPr="006346DD">
        <w:rPr>
          <w:rFonts w:cs="Huawei Sans"/>
        </w:rPr>
        <w:t>[PE2-vpn-instance-vpna-af-ipv4] route-distinguisher 100:20</w:t>
      </w:r>
    </w:p>
    <w:p w14:paraId="2A5E866B" w14:textId="77777777" w:rsidR="005921CA" w:rsidRPr="006346DD" w:rsidRDefault="005921CA" w:rsidP="002E03CF">
      <w:pPr>
        <w:pStyle w:val="2f2"/>
        <w:rPr>
          <w:rFonts w:cs="Huawei Sans"/>
        </w:rPr>
      </w:pPr>
      <w:r w:rsidRPr="006346DD">
        <w:rPr>
          <w:rFonts w:cs="Huawei Sans"/>
        </w:rPr>
        <w:t>[PE2-vpn-instance-vpna-af-ipv4] vpn-target 100:1020 both</w:t>
      </w:r>
    </w:p>
    <w:p w14:paraId="0757833A" w14:textId="77777777" w:rsidR="002E03CF" w:rsidRPr="006346DD" w:rsidRDefault="002E03CF" w:rsidP="002E03CF">
      <w:pPr>
        <w:pStyle w:val="2f2"/>
        <w:rPr>
          <w:rFonts w:cs="Huawei Sans"/>
        </w:rPr>
      </w:pPr>
    </w:p>
    <w:p w14:paraId="4351FF11" w14:textId="77777777" w:rsidR="002E03CF" w:rsidRPr="006346DD" w:rsidRDefault="002E03CF" w:rsidP="002E03CF">
      <w:pPr>
        <w:pStyle w:val="2f2"/>
        <w:rPr>
          <w:rFonts w:cs="Huawei Sans"/>
        </w:rPr>
      </w:pPr>
      <w:r w:rsidRPr="006346DD">
        <w:rPr>
          <w:rFonts w:cs="Huawei Sans"/>
        </w:rPr>
        <w:t>[PE4]ip vpn-instance vpna</w:t>
      </w:r>
    </w:p>
    <w:p w14:paraId="3BB31574" w14:textId="77777777" w:rsidR="002E03CF" w:rsidRPr="006346DD" w:rsidRDefault="002E03CF" w:rsidP="002E03CF">
      <w:pPr>
        <w:pStyle w:val="2f2"/>
        <w:rPr>
          <w:rFonts w:cs="Huawei Sans"/>
        </w:rPr>
      </w:pPr>
      <w:r w:rsidRPr="006346DD">
        <w:rPr>
          <w:rFonts w:cs="Huawei Sans"/>
        </w:rPr>
        <w:t>[PE4-vpn-instance-vpna] ipv4-family</w:t>
      </w:r>
    </w:p>
    <w:p w14:paraId="604ADAA8" w14:textId="77777777" w:rsidR="002E03CF" w:rsidRPr="006346DD" w:rsidRDefault="002E03CF" w:rsidP="002E03CF">
      <w:pPr>
        <w:pStyle w:val="2f2"/>
        <w:rPr>
          <w:rFonts w:cs="Huawei Sans"/>
        </w:rPr>
      </w:pPr>
      <w:r w:rsidRPr="006346DD">
        <w:rPr>
          <w:rFonts w:cs="Huawei Sans"/>
        </w:rPr>
        <w:t>[PE4-vpn-instance-vpna-af-ipv4] route-distinguisher 100:40</w:t>
      </w:r>
    </w:p>
    <w:p w14:paraId="32B33EDE" w14:textId="77777777" w:rsidR="005921CA" w:rsidRPr="006346DD" w:rsidRDefault="002E03CF" w:rsidP="002E03CF">
      <w:pPr>
        <w:pStyle w:val="2f2"/>
        <w:rPr>
          <w:rFonts w:cs="Huawei Sans"/>
        </w:rPr>
      </w:pPr>
      <w:r w:rsidRPr="006346DD">
        <w:rPr>
          <w:rFonts w:cs="Huawei Sans"/>
        </w:rPr>
        <w:t>[PE4-vpn-instance-vpna-af-ipv4] vpn-target 100:1020 both</w:t>
      </w:r>
    </w:p>
    <w:p w14:paraId="34EAEE38" w14:textId="340417FA" w:rsidR="005921CA" w:rsidRPr="006346DD" w:rsidRDefault="00302D5C" w:rsidP="00C67429">
      <w:pPr>
        <w:pStyle w:val="1f0"/>
        <w:rPr>
          <w:rFonts w:cs="Huawei Sans"/>
        </w:rPr>
      </w:pPr>
      <w:r>
        <w:t># Create Loopback1, associate it with the VPN instance, and configure an IP address for the interface.</w:t>
      </w:r>
    </w:p>
    <w:p w14:paraId="33C1A02E" w14:textId="77777777" w:rsidR="005921CA" w:rsidRPr="006346DD" w:rsidRDefault="005921CA" w:rsidP="002E03CF">
      <w:pPr>
        <w:pStyle w:val="2f2"/>
        <w:rPr>
          <w:rFonts w:cs="Huawei Sans"/>
        </w:rPr>
      </w:pPr>
      <w:r w:rsidRPr="006346DD">
        <w:rPr>
          <w:rFonts w:cs="Huawei Sans"/>
        </w:rPr>
        <w:t>[PE2]interface LoopBack 1</w:t>
      </w:r>
    </w:p>
    <w:p w14:paraId="262AC347" w14:textId="77777777" w:rsidR="005921CA" w:rsidRPr="006346DD" w:rsidRDefault="005921CA" w:rsidP="002E03CF">
      <w:pPr>
        <w:pStyle w:val="2f2"/>
        <w:rPr>
          <w:rFonts w:cs="Huawei Sans"/>
        </w:rPr>
      </w:pPr>
      <w:r w:rsidRPr="006346DD">
        <w:rPr>
          <w:rFonts w:cs="Huawei Sans"/>
        </w:rPr>
        <w:t xml:space="preserve">[PE2-LoopBack1] ip binding vpn-instance vpna  </w:t>
      </w:r>
    </w:p>
    <w:p w14:paraId="519247F8" w14:textId="77777777" w:rsidR="005921CA" w:rsidRPr="006346DD" w:rsidRDefault="005921CA" w:rsidP="002E03CF">
      <w:pPr>
        <w:pStyle w:val="2f2"/>
        <w:rPr>
          <w:rFonts w:cs="Huawei Sans"/>
        </w:rPr>
      </w:pPr>
      <w:r w:rsidRPr="006346DD">
        <w:rPr>
          <w:rFonts w:cs="Huawei Sans"/>
        </w:rPr>
        <w:t>Info: All IPv4 and IPv6 related configurations on this interface are removed.</w:t>
      </w:r>
    </w:p>
    <w:p w14:paraId="73DFD260" w14:textId="77777777" w:rsidR="005921CA" w:rsidRPr="006346DD" w:rsidRDefault="005921CA" w:rsidP="002E03CF">
      <w:pPr>
        <w:pStyle w:val="2f2"/>
        <w:rPr>
          <w:rFonts w:cs="Huawei Sans"/>
        </w:rPr>
      </w:pPr>
      <w:r w:rsidRPr="006346DD">
        <w:rPr>
          <w:rFonts w:cs="Huawei Sans"/>
        </w:rPr>
        <w:t>[PE2-LoopBack1] ip address 10.2.2.2 32</w:t>
      </w:r>
    </w:p>
    <w:p w14:paraId="6C96B28B" w14:textId="77777777" w:rsidR="005921CA" w:rsidRPr="006346DD" w:rsidRDefault="005921CA" w:rsidP="005921CA">
      <w:pPr>
        <w:ind w:left="1021"/>
        <w:rPr>
          <w:rFonts w:ascii="Huawei Sans" w:hAnsi="Huawei Sans" w:cs="Huawei Sans"/>
          <w:sz w:val="21"/>
        </w:rPr>
      </w:pPr>
    </w:p>
    <w:p w14:paraId="6C4C807F" w14:textId="77777777" w:rsidR="002E03CF" w:rsidRPr="006346DD" w:rsidRDefault="002E03CF" w:rsidP="002E03CF">
      <w:pPr>
        <w:pStyle w:val="2f2"/>
        <w:rPr>
          <w:rFonts w:cs="Huawei Sans"/>
        </w:rPr>
      </w:pPr>
      <w:r w:rsidRPr="006346DD">
        <w:rPr>
          <w:rFonts w:cs="Huawei Sans"/>
        </w:rPr>
        <w:t>[PE4]interface LoopBack 1</w:t>
      </w:r>
    </w:p>
    <w:p w14:paraId="4DEA67AB" w14:textId="77777777" w:rsidR="002E03CF" w:rsidRPr="006346DD" w:rsidRDefault="002E03CF" w:rsidP="002E03CF">
      <w:pPr>
        <w:pStyle w:val="2f2"/>
        <w:rPr>
          <w:rFonts w:cs="Huawei Sans"/>
        </w:rPr>
      </w:pPr>
      <w:r w:rsidRPr="006346DD">
        <w:rPr>
          <w:rFonts w:cs="Huawei Sans"/>
        </w:rPr>
        <w:t xml:space="preserve">[PE4-LoopBack1] ip binding vpn-instance vpna </w:t>
      </w:r>
    </w:p>
    <w:p w14:paraId="3497FBBD" w14:textId="77777777" w:rsidR="002E03CF" w:rsidRPr="006346DD" w:rsidRDefault="002E03CF" w:rsidP="002E03CF">
      <w:pPr>
        <w:pStyle w:val="2f2"/>
        <w:rPr>
          <w:rFonts w:cs="Huawei Sans"/>
        </w:rPr>
      </w:pPr>
      <w:r w:rsidRPr="006346DD">
        <w:rPr>
          <w:rFonts w:cs="Huawei Sans"/>
        </w:rPr>
        <w:t>Info: All IPv4 and IPv6 related configurations on this interface are removed.</w:t>
      </w:r>
    </w:p>
    <w:p w14:paraId="45A15BB9" w14:textId="77777777" w:rsidR="002E03CF" w:rsidRPr="006346DD" w:rsidRDefault="002E03CF" w:rsidP="002E03CF">
      <w:pPr>
        <w:pStyle w:val="2f2"/>
        <w:rPr>
          <w:rFonts w:cs="Huawei Sans"/>
        </w:rPr>
      </w:pPr>
      <w:r w:rsidRPr="006346DD">
        <w:rPr>
          <w:rFonts w:cs="Huawei Sans"/>
        </w:rPr>
        <w:t>[PE4-LoopBack1] ip address 10.4.4.4 32</w:t>
      </w:r>
    </w:p>
    <w:p w14:paraId="21C1CD72" w14:textId="6DF95989" w:rsidR="00302D5C" w:rsidRDefault="00302D5C" w:rsidP="00302D5C">
      <w:pPr>
        <w:pStyle w:val="1f0"/>
      </w:pPr>
      <w:r>
        <w:t>Note that you need to associate the interface with the VPN instance before configuring an IP address for the interface.</w:t>
      </w:r>
    </w:p>
    <w:p w14:paraId="3634F5B6" w14:textId="22F361BD" w:rsidR="005921CA" w:rsidRPr="006346DD" w:rsidRDefault="00302D5C" w:rsidP="00302D5C">
      <w:pPr>
        <w:pStyle w:val="1f0"/>
        <w:rPr>
          <w:rFonts w:cs="Huawei Sans"/>
        </w:rPr>
      </w:pPr>
      <w:r>
        <w:t># Use Loopback0 to establish MP-BGP VPNv4 peer relationships. Configure router IDs as planned in the following table.</w:t>
      </w:r>
    </w:p>
    <w:p w14:paraId="28C3084E" w14:textId="77777777" w:rsidR="005921CA" w:rsidRPr="006346DD" w:rsidRDefault="005921CA" w:rsidP="005921CA">
      <w:pPr>
        <w:pStyle w:val="5b"/>
        <w:ind w:left="480" w:right="480"/>
        <w:rPr>
          <w:rFonts w:cs="Huawei Sans"/>
        </w:rPr>
      </w:pPr>
      <w:r w:rsidRPr="006346DD">
        <w:rPr>
          <w:rFonts w:cs="Huawei Sans"/>
        </w:rPr>
        <w:t>Loopback0 IP addresses</w:t>
      </w:r>
    </w:p>
    <w:tbl>
      <w:tblPr>
        <w:tblStyle w:val="V30"/>
        <w:tblW w:w="0" w:type="auto"/>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063"/>
        <w:gridCol w:w="2331"/>
      </w:tblGrid>
      <w:tr w:rsidR="005921CA" w:rsidRPr="006346DD" w14:paraId="7C9835AC" w14:textId="77777777" w:rsidTr="000C37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3" w:type="dxa"/>
          </w:tcPr>
          <w:p w14:paraId="5D227339" w14:textId="77777777" w:rsidR="005921CA" w:rsidRPr="006346DD" w:rsidRDefault="005921CA" w:rsidP="00FA3D9A">
            <w:pPr>
              <w:pStyle w:val="59"/>
              <w:rPr>
                <w:rFonts w:cs="Huawei Sans"/>
              </w:rPr>
            </w:pPr>
            <w:r w:rsidRPr="006346DD">
              <w:rPr>
                <w:rFonts w:cs="Huawei Sans"/>
              </w:rPr>
              <w:t>Device Number</w:t>
            </w:r>
          </w:p>
        </w:tc>
        <w:tc>
          <w:tcPr>
            <w:tcW w:w="2331" w:type="dxa"/>
          </w:tcPr>
          <w:p w14:paraId="0DAB3836" w14:textId="77777777" w:rsidR="005921CA" w:rsidRPr="006346DD" w:rsidRDefault="005921CA"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Router ID</w:t>
            </w:r>
          </w:p>
        </w:tc>
      </w:tr>
      <w:tr w:rsidR="005921CA" w:rsidRPr="006346DD" w14:paraId="5F4C1D2B" w14:textId="77777777" w:rsidTr="000C37C1">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76500151" w14:textId="77777777" w:rsidR="005921CA" w:rsidRPr="006346DD" w:rsidRDefault="005921CA" w:rsidP="00FA3D9A">
            <w:pPr>
              <w:pStyle w:val="59"/>
              <w:rPr>
                <w:rFonts w:cs="Huawei Sans"/>
              </w:rPr>
            </w:pPr>
            <w:r w:rsidRPr="006346DD">
              <w:rPr>
                <w:rFonts w:cs="Huawei Sans"/>
              </w:rPr>
              <w:t>PE2</w:t>
            </w:r>
          </w:p>
        </w:tc>
        <w:tc>
          <w:tcPr>
            <w:tcW w:w="2331" w:type="dxa"/>
          </w:tcPr>
          <w:p w14:paraId="764F67C0"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r>
      <w:tr w:rsidR="005921CA" w:rsidRPr="006346DD" w14:paraId="099884BB" w14:textId="77777777" w:rsidTr="000C37C1">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0607F489" w14:textId="77777777" w:rsidR="005921CA" w:rsidRPr="006346DD" w:rsidRDefault="005921CA" w:rsidP="00FA3D9A">
            <w:pPr>
              <w:pStyle w:val="59"/>
              <w:rPr>
                <w:rFonts w:cs="Huawei Sans"/>
              </w:rPr>
            </w:pPr>
            <w:r w:rsidRPr="006346DD">
              <w:rPr>
                <w:rFonts w:cs="Huawei Sans"/>
              </w:rPr>
              <w:t>P2</w:t>
            </w:r>
          </w:p>
        </w:tc>
        <w:tc>
          <w:tcPr>
            <w:tcW w:w="2331" w:type="dxa"/>
          </w:tcPr>
          <w:p w14:paraId="7A3CCD2F"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r>
      <w:tr w:rsidR="005921CA" w:rsidRPr="006346DD" w14:paraId="0A149419" w14:textId="77777777" w:rsidTr="000C37C1">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3B28A8C4" w14:textId="77777777" w:rsidR="005921CA" w:rsidRPr="006346DD" w:rsidRDefault="005921CA" w:rsidP="00FA3D9A">
            <w:pPr>
              <w:pStyle w:val="59"/>
              <w:rPr>
                <w:rFonts w:cs="Huawei Sans"/>
              </w:rPr>
            </w:pPr>
            <w:r w:rsidRPr="006346DD">
              <w:rPr>
                <w:rFonts w:cs="Huawei Sans"/>
              </w:rPr>
              <w:t>PE4</w:t>
            </w:r>
          </w:p>
        </w:tc>
        <w:tc>
          <w:tcPr>
            <w:tcW w:w="2331" w:type="dxa"/>
          </w:tcPr>
          <w:p w14:paraId="21DF2ED6"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r>
    </w:tbl>
    <w:p w14:paraId="52823A14" w14:textId="77777777" w:rsidR="005921CA" w:rsidRPr="006346DD" w:rsidRDefault="005921CA" w:rsidP="00C67429">
      <w:pPr>
        <w:pStyle w:val="1f0"/>
        <w:rPr>
          <w:rFonts w:cs="Huawei Sans"/>
        </w:rPr>
      </w:pPr>
    </w:p>
    <w:p w14:paraId="7EF76702" w14:textId="77777777" w:rsidR="005921CA" w:rsidRPr="006346DD" w:rsidRDefault="005921CA" w:rsidP="000C37C1">
      <w:pPr>
        <w:pStyle w:val="2f2"/>
        <w:rPr>
          <w:rFonts w:cs="Huawei Sans"/>
        </w:rPr>
      </w:pPr>
      <w:r w:rsidRPr="006346DD">
        <w:rPr>
          <w:rFonts w:cs="Huawei Sans"/>
        </w:rPr>
        <w:t>[PE2]bgp 65001</w:t>
      </w:r>
    </w:p>
    <w:p w14:paraId="7437BDEC" w14:textId="77777777" w:rsidR="005921CA" w:rsidRPr="006346DD" w:rsidRDefault="005921CA" w:rsidP="000C37C1">
      <w:pPr>
        <w:pStyle w:val="2f2"/>
        <w:rPr>
          <w:rFonts w:cs="Huawei Sans"/>
        </w:rPr>
      </w:pPr>
      <w:r w:rsidRPr="006346DD">
        <w:rPr>
          <w:rFonts w:cs="Huawei Sans"/>
        </w:rPr>
        <w:t>[PE2-bgp] router-id 1.0.0.2</w:t>
      </w:r>
    </w:p>
    <w:p w14:paraId="197DECDD" w14:textId="77777777" w:rsidR="005921CA" w:rsidRPr="00233CD3" w:rsidRDefault="005921CA" w:rsidP="00233CD3">
      <w:pPr>
        <w:pStyle w:val="2f2"/>
      </w:pPr>
      <w:r w:rsidRPr="00233CD3">
        <w:t>[PE2-bgp] peer FC01::6 as-number 65001</w:t>
      </w:r>
    </w:p>
    <w:p w14:paraId="0EF4A3F1" w14:textId="77777777" w:rsidR="005921CA" w:rsidRPr="00233CD3" w:rsidRDefault="005921CA" w:rsidP="00233CD3">
      <w:pPr>
        <w:pStyle w:val="2f2"/>
      </w:pPr>
      <w:r w:rsidRPr="00233CD3">
        <w:t>[PE2-bgp] peer FC01::6 connect-interface LoopBack0</w:t>
      </w:r>
    </w:p>
    <w:p w14:paraId="5A421D3B" w14:textId="77777777" w:rsidR="005921CA" w:rsidRPr="00233CD3" w:rsidRDefault="005921CA" w:rsidP="00233CD3">
      <w:pPr>
        <w:pStyle w:val="2f2"/>
      </w:pPr>
      <w:r w:rsidRPr="00233CD3">
        <w:lastRenderedPageBreak/>
        <w:t>[PE2-bgp]ipv4-family vpnv4</w:t>
      </w:r>
    </w:p>
    <w:p w14:paraId="3568419E" w14:textId="77777777" w:rsidR="005921CA" w:rsidRPr="00233CD3" w:rsidRDefault="005921CA" w:rsidP="00233CD3">
      <w:pPr>
        <w:pStyle w:val="2f2"/>
      </w:pPr>
      <w:r w:rsidRPr="00233CD3">
        <w:t>[PE2-bgp-af-vpnv4] peer FC01::6 enable</w:t>
      </w:r>
    </w:p>
    <w:p w14:paraId="7BAA146D"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46DE851F" w14:textId="77777777" w:rsidR="005921CA" w:rsidRPr="006346DD" w:rsidRDefault="005921CA" w:rsidP="00C67429">
      <w:pPr>
        <w:pStyle w:val="1f0"/>
        <w:rPr>
          <w:rFonts w:cs="Huawei Sans"/>
        </w:rPr>
      </w:pPr>
    </w:p>
    <w:p w14:paraId="61A5C2E9" w14:textId="77777777" w:rsidR="005921CA" w:rsidRPr="006346DD" w:rsidRDefault="005921CA" w:rsidP="005921CA">
      <w:pPr>
        <w:pStyle w:val="2f2"/>
        <w:rPr>
          <w:rFonts w:cs="Huawei Sans"/>
        </w:rPr>
      </w:pPr>
      <w:r w:rsidRPr="006346DD">
        <w:rPr>
          <w:rFonts w:cs="Huawei Sans"/>
        </w:rPr>
        <w:t>[P2]bgp 65001</w:t>
      </w:r>
    </w:p>
    <w:p w14:paraId="2F335DE1" w14:textId="77777777" w:rsidR="005921CA" w:rsidRPr="006346DD" w:rsidRDefault="005921CA" w:rsidP="005921CA">
      <w:pPr>
        <w:pStyle w:val="2f2"/>
        <w:rPr>
          <w:rFonts w:cs="Huawei Sans"/>
        </w:rPr>
      </w:pPr>
      <w:r w:rsidRPr="006346DD">
        <w:rPr>
          <w:rFonts w:cs="Huawei Sans"/>
        </w:rPr>
        <w:t>[P2-bgp] router-id 1.0.0.6</w:t>
      </w:r>
    </w:p>
    <w:p w14:paraId="60A55688" w14:textId="77777777" w:rsidR="005921CA" w:rsidRPr="006346DD" w:rsidRDefault="005921CA" w:rsidP="005921CA">
      <w:pPr>
        <w:pStyle w:val="2f2"/>
        <w:rPr>
          <w:rFonts w:cs="Huawei Sans"/>
        </w:rPr>
      </w:pPr>
      <w:r w:rsidRPr="006346DD">
        <w:rPr>
          <w:rFonts w:cs="Huawei Sans"/>
        </w:rPr>
        <w:t>[P2-bgp] peer FC01::2 as-number 65001</w:t>
      </w:r>
    </w:p>
    <w:p w14:paraId="41F5786C" w14:textId="77777777" w:rsidR="005921CA" w:rsidRPr="006346DD" w:rsidRDefault="005921CA" w:rsidP="005921CA">
      <w:pPr>
        <w:pStyle w:val="2f2"/>
        <w:rPr>
          <w:rFonts w:cs="Huawei Sans"/>
        </w:rPr>
      </w:pPr>
      <w:r w:rsidRPr="006346DD">
        <w:rPr>
          <w:rFonts w:cs="Huawei Sans"/>
        </w:rPr>
        <w:t>[P2-bgp] peer FC01::2 connect-interface LoopBack0</w:t>
      </w:r>
    </w:p>
    <w:p w14:paraId="011998FC" w14:textId="77777777" w:rsidR="005921CA" w:rsidRPr="006346DD" w:rsidRDefault="005921CA" w:rsidP="005921CA">
      <w:pPr>
        <w:pStyle w:val="2f2"/>
        <w:rPr>
          <w:rFonts w:cs="Huawei Sans"/>
        </w:rPr>
      </w:pPr>
      <w:r w:rsidRPr="006346DD">
        <w:rPr>
          <w:rFonts w:cs="Huawei Sans"/>
        </w:rPr>
        <w:t>[P2-bgp] peer FC01::4 as-number 65001</w:t>
      </w:r>
    </w:p>
    <w:p w14:paraId="4E0EB58A" w14:textId="77777777" w:rsidR="005921CA" w:rsidRPr="006346DD" w:rsidRDefault="005921CA" w:rsidP="005921CA">
      <w:pPr>
        <w:pStyle w:val="2f2"/>
        <w:rPr>
          <w:rFonts w:cs="Huawei Sans"/>
        </w:rPr>
      </w:pPr>
      <w:r w:rsidRPr="006346DD">
        <w:rPr>
          <w:rFonts w:cs="Huawei Sans"/>
        </w:rPr>
        <w:t>[P2-bgp] peer FC01::4 connect-interface LoopBack0</w:t>
      </w:r>
    </w:p>
    <w:p w14:paraId="25575F9A" w14:textId="77777777" w:rsidR="005921CA" w:rsidRPr="006346DD" w:rsidRDefault="005921CA" w:rsidP="005921CA">
      <w:pPr>
        <w:pStyle w:val="2f2"/>
        <w:rPr>
          <w:rFonts w:cs="Huawei Sans"/>
        </w:rPr>
      </w:pPr>
      <w:r w:rsidRPr="006346DD">
        <w:rPr>
          <w:rFonts w:cs="Huawei Sans"/>
        </w:rPr>
        <w:t>[P2-bgp] ipv4-family vpnv4</w:t>
      </w:r>
    </w:p>
    <w:p w14:paraId="23FB6E8A" w14:textId="77777777" w:rsidR="005921CA" w:rsidRPr="006346DD" w:rsidRDefault="005921CA" w:rsidP="005921CA">
      <w:pPr>
        <w:pStyle w:val="2f2"/>
        <w:rPr>
          <w:rFonts w:cs="Huawei Sans"/>
        </w:rPr>
      </w:pPr>
      <w:r w:rsidRPr="006346DD">
        <w:rPr>
          <w:rFonts w:cs="Huawei Sans"/>
        </w:rPr>
        <w:t xml:space="preserve">[P2-bgp-af-vpnv4] </w:t>
      </w:r>
      <w:r w:rsidRPr="006346DD">
        <w:rPr>
          <w:rFonts w:cs="Huawei Sans"/>
          <w:color w:val="C7000B"/>
        </w:rPr>
        <w:t>undo policy vpn-target</w:t>
      </w:r>
    </w:p>
    <w:p w14:paraId="7FCC6491" w14:textId="77777777" w:rsidR="005921CA" w:rsidRPr="006346DD" w:rsidRDefault="005921CA" w:rsidP="005921CA">
      <w:pPr>
        <w:pStyle w:val="2f2"/>
        <w:rPr>
          <w:rFonts w:cs="Huawei Sans"/>
        </w:rPr>
      </w:pPr>
      <w:r w:rsidRPr="006346DD">
        <w:rPr>
          <w:rFonts w:cs="Huawei Sans"/>
        </w:rPr>
        <w:t>[P2-bgp-af-vpnv4] peer FC01::2 enable</w:t>
      </w:r>
    </w:p>
    <w:p w14:paraId="5F3B16F8"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78ED1184" w14:textId="77777777" w:rsidR="005921CA" w:rsidRPr="006346DD" w:rsidRDefault="005921CA" w:rsidP="005921CA">
      <w:pPr>
        <w:pStyle w:val="2f2"/>
        <w:rPr>
          <w:rFonts w:cs="Huawei Sans"/>
        </w:rPr>
      </w:pPr>
      <w:r w:rsidRPr="006346DD">
        <w:rPr>
          <w:rFonts w:cs="Huawei Sans"/>
        </w:rPr>
        <w:t>[P2-bgp-af-vpnv4] peer FC01::2 reflect-client</w:t>
      </w:r>
    </w:p>
    <w:p w14:paraId="39C5E499" w14:textId="77777777" w:rsidR="005921CA" w:rsidRPr="006346DD" w:rsidRDefault="005921CA" w:rsidP="005921CA">
      <w:pPr>
        <w:pStyle w:val="2f2"/>
        <w:rPr>
          <w:rFonts w:cs="Huawei Sans"/>
        </w:rPr>
      </w:pPr>
      <w:r w:rsidRPr="006346DD">
        <w:rPr>
          <w:rFonts w:cs="Huawei Sans"/>
        </w:rPr>
        <w:t>[P2-bgp-af-vpnv4] peer FC01::4 enable</w:t>
      </w:r>
    </w:p>
    <w:p w14:paraId="77DF8DEE"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5654E72F" w14:textId="77777777" w:rsidR="005921CA" w:rsidRPr="006346DD" w:rsidRDefault="005921CA" w:rsidP="005921CA">
      <w:pPr>
        <w:pStyle w:val="2f2"/>
        <w:rPr>
          <w:rFonts w:cs="Huawei Sans"/>
        </w:rPr>
      </w:pPr>
      <w:r w:rsidRPr="006346DD">
        <w:rPr>
          <w:rFonts w:cs="Huawei Sans"/>
        </w:rPr>
        <w:t>[P2-bgp-af-vpnv4] peer FC01::4 reflect-client</w:t>
      </w:r>
    </w:p>
    <w:p w14:paraId="1235DC81" w14:textId="77777777" w:rsidR="005921CA" w:rsidRPr="006346DD" w:rsidRDefault="005921CA" w:rsidP="00C67429">
      <w:pPr>
        <w:pStyle w:val="1f0"/>
        <w:rPr>
          <w:rFonts w:cs="Huawei Sans"/>
        </w:rPr>
      </w:pPr>
    </w:p>
    <w:p w14:paraId="3758FFF4" w14:textId="77777777" w:rsidR="005921CA" w:rsidRPr="006346DD" w:rsidRDefault="005921CA" w:rsidP="005921CA">
      <w:pPr>
        <w:pStyle w:val="2f2"/>
        <w:rPr>
          <w:rFonts w:cs="Huawei Sans"/>
        </w:rPr>
      </w:pPr>
      <w:r w:rsidRPr="006346DD">
        <w:rPr>
          <w:rFonts w:cs="Huawei Sans"/>
        </w:rPr>
        <w:t>[PE4]bgp 65001</w:t>
      </w:r>
    </w:p>
    <w:p w14:paraId="6C600B3B" w14:textId="77777777" w:rsidR="005921CA" w:rsidRPr="006346DD" w:rsidRDefault="005921CA" w:rsidP="005921CA">
      <w:pPr>
        <w:pStyle w:val="2f2"/>
        <w:rPr>
          <w:rFonts w:cs="Huawei Sans"/>
        </w:rPr>
      </w:pPr>
      <w:r w:rsidRPr="006346DD">
        <w:rPr>
          <w:rFonts w:cs="Huawei Sans"/>
        </w:rPr>
        <w:t>[PE4-bgp] router-id 1.0.0.4</w:t>
      </w:r>
    </w:p>
    <w:p w14:paraId="3B9BBD3C" w14:textId="77777777" w:rsidR="005921CA" w:rsidRPr="006346DD" w:rsidRDefault="005921CA" w:rsidP="005921CA">
      <w:pPr>
        <w:pStyle w:val="2f2"/>
        <w:rPr>
          <w:rFonts w:cs="Huawei Sans"/>
        </w:rPr>
      </w:pPr>
      <w:r w:rsidRPr="006346DD">
        <w:rPr>
          <w:rFonts w:cs="Huawei Sans"/>
        </w:rPr>
        <w:t>[PE4-bgp] peer FC01::6 as-number 65001</w:t>
      </w:r>
    </w:p>
    <w:p w14:paraId="60B788BA" w14:textId="77777777" w:rsidR="005921CA" w:rsidRPr="006346DD" w:rsidRDefault="005921CA" w:rsidP="005921CA">
      <w:pPr>
        <w:pStyle w:val="2f2"/>
        <w:rPr>
          <w:rFonts w:cs="Huawei Sans"/>
        </w:rPr>
      </w:pPr>
      <w:r w:rsidRPr="006346DD">
        <w:rPr>
          <w:rFonts w:cs="Huawei Sans"/>
        </w:rPr>
        <w:t>[PE4-bgp] peer FC01::6 connect-interface LoopBack0</w:t>
      </w:r>
    </w:p>
    <w:p w14:paraId="7C0530EB" w14:textId="77777777" w:rsidR="005921CA" w:rsidRPr="006346DD" w:rsidRDefault="005921CA" w:rsidP="005921CA">
      <w:pPr>
        <w:pStyle w:val="2f2"/>
        <w:rPr>
          <w:rFonts w:cs="Huawei Sans"/>
        </w:rPr>
      </w:pPr>
      <w:r w:rsidRPr="006346DD">
        <w:rPr>
          <w:rFonts w:cs="Huawei Sans"/>
        </w:rPr>
        <w:t>[PE4-bgp]ipv4-family vpnv4</w:t>
      </w:r>
    </w:p>
    <w:p w14:paraId="6E32900B" w14:textId="77777777" w:rsidR="005921CA" w:rsidRPr="006346DD" w:rsidRDefault="005921CA" w:rsidP="005921CA">
      <w:pPr>
        <w:pStyle w:val="2f2"/>
        <w:rPr>
          <w:rFonts w:cs="Huawei Sans"/>
        </w:rPr>
      </w:pPr>
      <w:r w:rsidRPr="006346DD">
        <w:rPr>
          <w:rFonts w:cs="Huawei Sans"/>
        </w:rPr>
        <w:t>[PE4-bgp-af-vpnv4] peer FC01::6 enable</w:t>
      </w:r>
    </w:p>
    <w:p w14:paraId="24CCECC2" w14:textId="77777777" w:rsidR="005921CA" w:rsidRPr="006346DD" w:rsidRDefault="005921CA" w:rsidP="005921CA">
      <w:pPr>
        <w:pStyle w:val="2f2"/>
        <w:rPr>
          <w:rFonts w:cs="Huawei Sans"/>
        </w:rPr>
      </w:pPr>
      <w:r w:rsidRPr="006346DD">
        <w:rPr>
          <w:rFonts w:cs="Huawei Sans"/>
        </w:rPr>
        <w:t>Error: Please choose 'YES' or 'NO' first before pressing 'Enter'. [Y/N]:y</w:t>
      </w:r>
    </w:p>
    <w:p w14:paraId="64A3A491" w14:textId="21C44A5C" w:rsidR="005921CA" w:rsidRPr="006346DD" w:rsidRDefault="005921CA" w:rsidP="00C67429">
      <w:pPr>
        <w:pStyle w:val="1f0"/>
        <w:rPr>
          <w:rFonts w:cs="Huawei Sans"/>
        </w:rPr>
      </w:pPr>
      <w:r w:rsidRPr="006346DD">
        <w:rPr>
          <w:rFonts w:cs="Huawei Sans"/>
        </w:rPr>
        <w:t xml:space="preserve">When configuring an RR, disable </w:t>
      </w:r>
      <w:r w:rsidR="007D1A22">
        <w:rPr>
          <w:rFonts w:cs="Huawei Sans"/>
        </w:rPr>
        <w:t>the RT check on VPNv4 routes</w:t>
      </w:r>
      <w:r w:rsidRPr="006346DD">
        <w:rPr>
          <w:rFonts w:cs="Huawei Sans"/>
        </w:rPr>
        <w:t>.</w:t>
      </w:r>
    </w:p>
    <w:p w14:paraId="4D45D2F0" w14:textId="77777777" w:rsidR="005921CA" w:rsidRPr="006346DD" w:rsidRDefault="005921CA" w:rsidP="00C67429">
      <w:pPr>
        <w:pStyle w:val="1f0"/>
        <w:rPr>
          <w:rFonts w:cs="Huawei Sans"/>
        </w:rPr>
      </w:pPr>
      <w:r w:rsidRPr="006346DD">
        <w:rPr>
          <w:rFonts w:cs="Huawei Sans"/>
        </w:rPr>
        <w:t># Check the VPNv4 peer relationship status.</w:t>
      </w:r>
    </w:p>
    <w:p w14:paraId="0ABA231F" w14:textId="77777777" w:rsidR="005921CA" w:rsidRPr="006346DD" w:rsidRDefault="00040D83" w:rsidP="005921CA">
      <w:pPr>
        <w:pStyle w:val="2f2"/>
        <w:rPr>
          <w:rFonts w:cs="Huawei Sans"/>
        </w:rPr>
      </w:pPr>
      <w:r w:rsidRPr="006346DD">
        <w:rPr>
          <w:rFonts w:cs="Huawei Sans"/>
        </w:rPr>
        <w:t>[P2]display</w:t>
      </w:r>
      <w:r w:rsidRPr="006346DD">
        <w:rPr>
          <w:rFonts w:cs="Huawei Sans"/>
        </w:rPr>
        <w:tab/>
        <w:t>bgp</w:t>
      </w:r>
      <w:r w:rsidRPr="006346DD">
        <w:rPr>
          <w:rFonts w:cs="Huawei Sans"/>
        </w:rPr>
        <w:tab/>
        <w:t>vpnv4</w:t>
      </w:r>
      <w:r w:rsidRPr="006346DD">
        <w:rPr>
          <w:rFonts w:cs="Huawei Sans"/>
        </w:rPr>
        <w:tab/>
        <w:t>all peer</w:t>
      </w:r>
      <w:r w:rsidRPr="006346DD">
        <w:rPr>
          <w:rFonts w:cs="Huawei Sans"/>
        </w:rPr>
        <w:tab/>
      </w:r>
    </w:p>
    <w:p w14:paraId="21E21F40" w14:textId="77777777" w:rsidR="005921CA" w:rsidRPr="006346DD" w:rsidRDefault="005921CA" w:rsidP="005921CA">
      <w:pPr>
        <w:pStyle w:val="2f2"/>
        <w:rPr>
          <w:rFonts w:cs="Huawei Sans"/>
        </w:rPr>
      </w:pPr>
      <w:r w:rsidRPr="006346DD">
        <w:rPr>
          <w:rFonts w:cs="Huawei Sans"/>
        </w:rPr>
        <w:tab/>
      </w:r>
    </w:p>
    <w:p w14:paraId="7AD59C8F" w14:textId="77777777" w:rsidR="005921CA" w:rsidRPr="006346DD" w:rsidRDefault="005921CA" w:rsidP="005921CA">
      <w:pPr>
        <w:pStyle w:val="2f2"/>
        <w:rPr>
          <w:rFonts w:cs="Huawei Sans"/>
        </w:rPr>
      </w:pPr>
      <w:r w:rsidRPr="006346DD">
        <w:rPr>
          <w:rFonts w:cs="Huawei Sans"/>
        </w:rPr>
        <w:tab/>
        <w:t xml:space="preserve">BGP </w:t>
      </w:r>
      <w:r w:rsidRPr="006346DD">
        <w:rPr>
          <w:rFonts w:cs="Huawei Sans"/>
        </w:rPr>
        <w:tab/>
        <w:t>local</w:t>
      </w:r>
      <w:r w:rsidRPr="006346DD">
        <w:rPr>
          <w:rFonts w:cs="Huawei Sans"/>
        </w:rPr>
        <w:tab/>
        <w:t xml:space="preserve"> router </w:t>
      </w:r>
      <w:r w:rsidRPr="006346DD">
        <w:rPr>
          <w:rFonts w:cs="Huawei Sans"/>
        </w:rPr>
        <w:tab/>
        <w:t>ID</w:t>
      </w:r>
      <w:r w:rsidRPr="006346DD">
        <w:rPr>
          <w:rFonts w:cs="Huawei Sans"/>
        </w:rPr>
        <w:tab/>
        <w:t>:</w:t>
      </w:r>
      <w:r w:rsidRPr="006346DD">
        <w:rPr>
          <w:rFonts w:cs="Huawei Sans"/>
        </w:rPr>
        <w:tab/>
        <w:t>1.0.0.6</w:t>
      </w:r>
    </w:p>
    <w:p w14:paraId="6FE410A2" w14:textId="77777777" w:rsidR="005921CA" w:rsidRPr="006346DD" w:rsidRDefault="005921CA" w:rsidP="005921C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1B5F0C44" w14:textId="77777777" w:rsidR="005921CA" w:rsidRPr="006346DD" w:rsidRDefault="005921CA" w:rsidP="005921CA">
      <w:pPr>
        <w:pStyle w:val="2f2"/>
        <w:rPr>
          <w:rFonts w:cs="Huawei Sans"/>
        </w:rPr>
      </w:pPr>
      <w:r w:rsidRPr="006346DD">
        <w:rPr>
          <w:rFonts w:cs="Huawei Sans"/>
        </w:rPr>
        <w:tab/>
        <w:t>Total</w:t>
      </w:r>
      <w:r w:rsidRPr="006346DD">
        <w:rPr>
          <w:rFonts w:cs="Huawei Sans"/>
        </w:rPr>
        <w:tab/>
        <w:t>number</w:t>
      </w:r>
      <w:r w:rsidRPr="006346DD">
        <w:rPr>
          <w:rFonts w:cs="Huawei Sans"/>
        </w:rPr>
        <w:tab/>
        <w:t xml:space="preserve">of </w:t>
      </w:r>
      <w:r w:rsidRPr="006346DD">
        <w:rPr>
          <w:rFonts w:cs="Huawei Sans"/>
        </w:rPr>
        <w:tab/>
        <w:t>peers</w:t>
      </w:r>
      <w:r w:rsidRPr="006346DD">
        <w:rPr>
          <w:rFonts w:cs="Huawei Sans"/>
        </w:rPr>
        <w:tab/>
        <w:t>:</w:t>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2</w:t>
      </w:r>
    </w:p>
    <w:p w14:paraId="28665875" w14:textId="77777777" w:rsidR="005921CA" w:rsidRPr="006346DD" w:rsidRDefault="005921CA" w:rsidP="005921CA">
      <w:pPr>
        <w:pStyle w:val="2f2"/>
        <w:rPr>
          <w:rFonts w:cs="Huawei Sans"/>
        </w:rPr>
      </w:pPr>
    </w:p>
    <w:p w14:paraId="795C4C7A" w14:textId="77777777" w:rsidR="005921CA" w:rsidRPr="006346DD" w:rsidRDefault="00040D83" w:rsidP="005921C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64EEEB90" w14:textId="77777777" w:rsidR="005921CA" w:rsidRPr="006346DD" w:rsidRDefault="00040D83" w:rsidP="005921CA">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88303</w:t>
      </w:r>
      <w:r w:rsidRPr="006346DD">
        <w:rPr>
          <w:rFonts w:cs="Huawei Sans"/>
        </w:rPr>
        <w:tab/>
      </w:r>
      <w:r w:rsidRPr="006346DD">
        <w:rPr>
          <w:rFonts w:cs="Huawei Sans"/>
        </w:rPr>
        <w:tab/>
      </w:r>
      <w:r w:rsidRPr="006346DD">
        <w:rPr>
          <w:rFonts w:cs="Huawei Sans"/>
        </w:rPr>
        <w:tab/>
      </w:r>
      <w:r w:rsidRPr="006346DD">
        <w:rPr>
          <w:rFonts w:cs="Huawei Sans"/>
        </w:rPr>
        <w:tab/>
        <w:t>89543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18m22s</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3CCFEE45" w14:textId="77777777" w:rsidR="005921CA" w:rsidRPr="006346DD" w:rsidRDefault="00040D83" w:rsidP="005921CA">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88381</w:t>
      </w:r>
      <w:r w:rsidRPr="006346DD">
        <w:rPr>
          <w:rFonts w:cs="Huawei Sans"/>
        </w:rPr>
        <w:tab/>
      </w:r>
      <w:r w:rsidRPr="006346DD">
        <w:rPr>
          <w:rFonts w:cs="Huawei Sans"/>
        </w:rPr>
        <w:tab/>
      </w:r>
      <w:r w:rsidRPr="006346DD">
        <w:rPr>
          <w:rFonts w:cs="Huawei Sans"/>
        </w:rPr>
        <w:tab/>
      </w:r>
      <w:r w:rsidRPr="006346DD">
        <w:rPr>
          <w:rFonts w:cs="Huawei Sans"/>
        </w:rPr>
        <w:tab/>
        <w:t>89565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17m17s</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0FF4A9AE" w14:textId="77777777" w:rsidR="005921CA" w:rsidRPr="006346DD" w:rsidRDefault="005921CA" w:rsidP="00C67429">
      <w:pPr>
        <w:pStyle w:val="1f0"/>
        <w:rPr>
          <w:rFonts w:cs="Huawei Sans"/>
        </w:rPr>
      </w:pPr>
      <w:r w:rsidRPr="006346DD">
        <w:rPr>
          <w:rFonts w:cs="Huawei Sans"/>
        </w:rPr>
        <w:t>P2 has established VPNv4 peer relationships with PE2 and PE4.</w:t>
      </w:r>
    </w:p>
    <w:p w14:paraId="7B6A2EFB" w14:textId="77777777" w:rsidR="005921CA" w:rsidRPr="006346DD" w:rsidRDefault="005921CA" w:rsidP="00C67429">
      <w:pPr>
        <w:pStyle w:val="1f0"/>
        <w:rPr>
          <w:rFonts w:cs="Huawei Sans"/>
        </w:rPr>
      </w:pPr>
      <w:r w:rsidRPr="006346DD">
        <w:rPr>
          <w:rFonts w:cs="Huawei Sans"/>
        </w:rPr>
        <w:t># Import the direct routes of Loopback1 to BGP.</w:t>
      </w:r>
    </w:p>
    <w:p w14:paraId="339955A3" w14:textId="77777777" w:rsidR="005921CA" w:rsidRPr="006346DD" w:rsidRDefault="005921CA" w:rsidP="000F6374">
      <w:pPr>
        <w:pStyle w:val="2f2"/>
        <w:rPr>
          <w:rFonts w:cs="Huawei Sans"/>
        </w:rPr>
      </w:pPr>
      <w:r w:rsidRPr="006346DD">
        <w:rPr>
          <w:rFonts w:cs="Huawei Sans"/>
        </w:rPr>
        <w:t>[PE2]bgp 65001</w:t>
      </w:r>
    </w:p>
    <w:p w14:paraId="1C770AD6" w14:textId="77777777" w:rsidR="005921CA" w:rsidRPr="006346DD" w:rsidRDefault="005921CA" w:rsidP="000F6374">
      <w:pPr>
        <w:pStyle w:val="2f2"/>
        <w:rPr>
          <w:rFonts w:cs="Huawei Sans"/>
        </w:rPr>
      </w:pPr>
      <w:r w:rsidRPr="006346DD">
        <w:rPr>
          <w:rFonts w:cs="Huawei Sans"/>
        </w:rPr>
        <w:t>[PE2-bgp]ipv4-family vpn-instance vpna</w:t>
      </w:r>
    </w:p>
    <w:p w14:paraId="1DE76533" w14:textId="77777777" w:rsidR="005921CA" w:rsidRPr="006346DD" w:rsidRDefault="005921CA" w:rsidP="000F6374">
      <w:pPr>
        <w:pStyle w:val="2f2"/>
        <w:rPr>
          <w:rFonts w:cs="Huawei Sans"/>
        </w:rPr>
      </w:pPr>
      <w:r w:rsidRPr="006346DD">
        <w:rPr>
          <w:rFonts w:cs="Huawei Sans"/>
        </w:rPr>
        <w:t xml:space="preserve">[PE2-bgp-vpna]import-route direct </w:t>
      </w:r>
    </w:p>
    <w:p w14:paraId="2113C4CC" w14:textId="77777777" w:rsidR="005921CA" w:rsidRPr="006346DD" w:rsidRDefault="005921CA" w:rsidP="000F6374">
      <w:pPr>
        <w:pStyle w:val="2f2"/>
        <w:rPr>
          <w:rFonts w:cs="Huawei Sans"/>
        </w:rPr>
      </w:pPr>
      <w:r w:rsidRPr="006346DD">
        <w:rPr>
          <w:rFonts w:cs="Huawei Sans"/>
        </w:rPr>
        <w:t>[PE4]bgp 65001</w:t>
      </w:r>
    </w:p>
    <w:p w14:paraId="0E718A39" w14:textId="77777777" w:rsidR="005921CA" w:rsidRPr="006346DD" w:rsidRDefault="005921CA" w:rsidP="000F6374">
      <w:pPr>
        <w:pStyle w:val="2f2"/>
        <w:rPr>
          <w:rFonts w:cs="Huawei Sans"/>
        </w:rPr>
      </w:pPr>
      <w:r w:rsidRPr="006346DD">
        <w:rPr>
          <w:rFonts w:cs="Huawei Sans"/>
        </w:rPr>
        <w:t>[PE4-bgp]ipv4-family vpn-instance vpna</w:t>
      </w:r>
    </w:p>
    <w:p w14:paraId="34D06474" w14:textId="77777777" w:rsidR="005921CA" w:rsidRPr="006346DD" w:rsidRDefault="005921CA" w:rsidP="000F6374">
      <w:pPr>
        <w:pStyle w:val="2f2"/>
        <w:rPr>
          <w:rFonts w:cs="Huawei Sans"/>
        </w:rPr>
      </w:pPr>
      <w:r w:rsidRPr="006346DD">
        <w:rPr>
          <w:rFonts w:cs="Huawei Sans"/>
        </w:rPr>
        <w:t xml:space="preserve">[PE4-bgp-vpna]import-route direct </w:t>
      </w:r>
    </w:p>
    <w:p w14:paraId="6031588B" w14:textId="77777777" w:rsidR="005921CA" w:rsidRPr="006346DD" w:rsidRDefault="005921CA" w:rsidP="00C67429">
      <w:pPr>
        <w:pStyle w:val="1f0"/>
        <w:rPr>
          <w:rFonts w:cs="Huawei Sans"/>
        </w:rPr>
      </w:pPr>
      <w:r w:rsidRPr="006346DD">
        <w:rPr>
          <w:rFonts w:cs="Huawei Sans"/>
        </w:rPr>
        <w:lastRenderedPageBreak/>
        <w:t># Check VPNv4 routes on PE2.</w:t>
      </w:r>
    </w:p>
    <w:p w14:paraId="601EB013" w14:textId="77777777" w:rsidR="005921CA" w:rsidRPr="006346DD" w:rsidRDefault="000F6374" w:rsidP="00FA3D9A">
      <w:pPr>
        <w:pStyle w:val="2f2"/>
        <w:rPr>
          <w:rFonts w:cs="Huawei Sans"/>
        </w:rPr>
      </w:pPr>
      <w:r w:rsidRPr="006346DD">
        <w:rPr>
          <w:rFonts w:cs="Huawei Sans"/>
        </w:rPr>
        <w:t>[PE2]display bgp vpnv4 all routing-table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455B21B" w14:textId="77777777" w:rsidR="002E1620" w:rsidRPr="006346DD" w:rsidRDefault="002E1620" w:rsidP="00FA3D9A">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369E6A2F" w14:textId="77777777" w:rsidR="002E1620" w:rsidRPr="006346DD" w:rsidRDefault="002E1620" w:rsidP="00FA3D9A">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765C65A3" w14:textId="77777777" w:rsidR="002E1620" w:rsidRPr="006346DD" w:rsidRDefault="002E162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51B412E1" w14:textId="77777777" w:rsidR="002E1620" w:rsidRPr="006346DD" w:rsidRDefault="002E162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0445148A" w14:textId="77777777" w:rsidR="002E1620" w:rsidRPr="006346DD" w:rsidRDefault="002E1620" w:rsidP="00FA3D9A">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69319A98" w14:textId="77777777" w:rsidR="002E1620" w:rsidRPr="006346DD" w:rsidRDefault="002E1620" w:rsidP="00FA3D9A">
      <w:pPr>
        <w:pStyle w:val="2f2"/>
        <w:rPr>
          <w:rFonts w:cs="Huawei Sans"/>
        </w:rPr>
      </w:pPr>
      <w:r w:rsidRPr="006346DD">
        <w:rPr>
          <w:rFonts w:cs="Huawei Sans"/>
        </w:rPr>
        <w:tab/>
      </w:r>
    </w:p>
    <w:p w14:paraId="2F04965B" w14:textId="77777777" w:rsidR="002E1620" w:rsidRPr="006346DD" w:rsidRDefault="002E1620" w:rsidP="00FA3D9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routes</w:t>
      </w:r>
      <w:r w:rsidRPr="006346DD">
        <w:rPr>
          <w:rFonts w:cs="Huawei Sans"/>
        </w:rPr>
        <w:tab/>
        <w:t>from</w:t>
      </w:r>
      <w:r w:rsidRPr="006346DD">
        <w:rPr>
          <w:rFonts w:cs="Huawei Sans"/>
        </w:rPr>
        <w:tab/>
        <w:t>all</w:t>
      </w:r>
      <w:r w:rsidRPr="006346DD">
        <w:rPr>
          <w:rFonts w:cs="Huawei Sans"/>
        </w:rPr>
        <w:tab/>
        <w:t xml:space="preserve">PE: </w:t>
      </w:r>
      <w:r w:rsidRPr="006346DD">
        <w:rPr>
          <w:rFonts w:cs="Huawei Sans"/>
        </w:rPr>
        <w:tab/>
        <w:t>3</w:t>
      </w:r>
    </w:p>
    <w:p w14:paraId="5E08F26E" w14:textId="77777777" w:rsidR="002E1620" w:rsidRPr="006346DD" w:rsidRDefault="002E1620" w:rsidP="00FA3D9A">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100:20</w:t>
      </w:r>
    </w:p>
    <w:p w14:paraId="184949D8" w14:textId="77777777" w:rsidR="002E1620" w:rsidRPr="006346DD" w:rsidRDefault="002E1620" w:rsidP="00FA3D9A">
      <w:pPr>
        <w:pStyle w:val="2f2"/>
        <w:rPr>
          <w:rFonts w:cs="Huawei Sans"/>
        </w:rPr>
      </w:pPr>
    </w:p>
    <w:p w14:paraId="4EA29BD0" w14:textId="77777777" w:rsidR="002E1620" w:rsidRPr="006346DD" w:rsidRDefault="002E1620" w:rsidP="00FA3D9A">
      <w:pPr>
        <w:pStyle w:val="2f2"/>
        <w:rPr>
          <w:rFonts w:cs="Huawei Sans"/>
        </w:rPr>
      </w:pPr>
    </w:p>
    <w:p w14:paraId="4F406B2E" w14:textId="77777777" w:rsidR="002E1620" w:rsidRPr="006346DD" w:rsidRDefault="002E162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755C9DC6" w14:textId="77777777" w:rsidR="002E1620" w:rsidRPr="006346DD" w:rsidRDefault="002E1620" w:rsidP="00FA3D9A">
      <w:pPr>
        <w:pStyle w:val="2f2"/>
        <w:rPr>
          <w:rFonts w:cs="Huawei Sans"/>
        </w:rPr>
      </w:pPr>
    </w:p>
    <w:p w14:paraId="7D1D9B81" w14:textId="77777777" w:rsidR="002E1620" w:rsidRPr="006346DD" w:rsidRDefault="002E1620" w:rsidP="00FA3D9A">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3E39753" w14:textId="77777777" w:rsidR="002E1620" w:rsidRPr="006346DD" w:rsidRDefault="002E1620" w:rsidP="00FA3D9A">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D3147E8" w14:textId="77777777" w:rsidR="002E1620" w:rsidRPr="006346DD" w:rsidRDefault="002E1620" w:rsidP="00FA3D9A">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66A079C1" w14:textId="77777777" w:rsidR="002E1620" w:rsidRPr="006346DD" w:rsidRDefault="002E1620" w:rsidP="00FA3D9A">
      <w:pPr>
        <w:pStyle w:val="2f2"/>
        <w:rPr>
          <w:rFonts w:cs="Huawei Sans"/>
        </w:rPr>
      </w:pPr>
    </w:p>
    <w:p w14:paraId="356BBF4D" w14:textId="77777777" w:rsidR="002E1620" w:rsidRPr="006346DD" w:rsidRDefault="002E162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0196ACD1" w14:textId="77777777" w:rsidR="002E1620" w:rsidRPr="006346DD" w:rsidRDefault="002E1620" w:rsidP="00FA3D9A">
      <w:pPr>
        <w:pStyle w:val="2f2"/>
        <w:rPr>
          <w:rFonts w:cs="Huawei Sans"/>
        </w:rPr>
      </w:pPr>
    </w:p>
    <w:p w14:paraId="0C70781D" w14:textId="77777777" w:rsidR="002E1620" w:rsidRPr="006346DD" w:rsidRDefault="002E1620" w:rsidP="00FA3D9A">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51BCAE20" w14:textId="77777777" w:rsidR="002E1620" w:rsidRPr="006346DD" w:rsidRDefault="002E1620" w:rsidP="00FA3D9A">
      <w:pPr>
        <w:pStyle w:val="2f2"/>
        <w:rPr>
          <w:rFonts w:cs="Huawei Sans"/>
        </w:rPr>
      </w:pPr>
    </w:p>
    <w:p w14:paraId="4E70F2CE" w14:textId="77777777" w:rsidR="002E1620" w:rsidRPr="006346DD" w:rsidRDefault="002E1620" w:rsidP="00FA3D9A">
      <w:pPr>
        <w:pStyle w:val="2f2"/>
        <w:rPr>
          <w:rFonts w:cs="Huawei Sans"/>
        </w:rPr>
      </w:pPr>
      <w:r w:rsidRPr="006346DD">
        <w:rPr>
          <w:rFonts w:cs="Huawei Sans"/>
        </w:rPr>
        <w:tab/>
        <w:t>VPN-Instance</w:t>
      </w:r>
      <w:r w:rsidRPr="006346DD">
        <w:rPr>
          <w:rFonts w:cs="Huawei Sans"/>
        </w:rPr>
        <w:tab/>
        <w:t>vpna,</w:t>
      </w:r>
      <w:r w:rsidRPr="006346DD">
        <w:rPr>
          <w:rFonts w:cs="Huawei Sans"/>
        </w:rPr>
        <w:tab/>
        <w:t>Router</w:t>
      </w:r>
      <w:r w:rsidRPr="006346DD">
        <w:rPr>
          <w:rFonts w:cs="Huawei Sans"/>
        </w:rPr>
        <w:tab/>
        <w:t>ID</w:t>
      </w:r>
      <w:r w:rsidRPr="006346DD">
        <w:rPr>
          <w:rFonts w:cs="Huawei Sans"/>
        </w:rPr>
        <w:tab/>
        <w:t>1.0.0.2:</w:t>
      </w:r>
    </w:p>
    <w:p w14:paraId="5E1F9DA7" w14:textId="77777777" w:rsidR="002E1620" w:rsidRPr="006346DD" w:rsidRDefault="002E1620" w:rsidP="00FA3D9A">
      <w:pPr>
        <w:pStyle w:val="2f2"/>
        <w:rPr>
          <w:rFonts w:cs="Huawei Sans"/>
        </w:rPr>
      </w:pPr>
    </w:p>
    <w:p w14:paraId="7DF0012E" w14:textId="77777777" w:rsidR="002E1620" w:rsidRPr="006346DD" w:rsidRDefault="002E1620" w:rsidP="00FA3D9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3</w:t>
      </w:r>
    </w:p>
    <w:p w14:paraId="7B6A4907" w14:textId="77777777" w:rsidR="002E1620" w:rsidRPr="006346DD" w:rsidRDefault="002E1620"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3780938B" w14:textId="77777777" w:rsidR="002E1620" w:rsidRPr="006346DD" w:rsidRDefault="002E1620" w:rsidP="00FA3D9A">
      <w:pPr>
        <w:pStyle w:val="2f2"/>
        <w:rPr>
          <w:rFonts w:cs="Huawei Sans"/>
        </w:rPr>
      </w:pPr>
    </w:p>
    <w:p w14:paraId="5AA91B07" w14:textId="77777777" w:rsidR="002E1620" w:rsidRPr="006346DD" w:rsidRDefault="002E1620" w:rsidP="00FA3D9A">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247ECC16" w14:textId="77777777" w:rsidR="002E1620" w:rsidRPr="006346DD" w:rsidRDefault="002E1620" w:rsidP="00FA3D9A">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2F683B17" w14:textId="77777777" w:rsidR="000F6374" w:rsidRPr="006346DD" w:rsidRDefault="002E1620" w:rsidP="00FA3D9A">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4CAFA5B1" w14:textId="77777777" w:rsidR="005921CA" w:rsidRPr="006346DD" w:rsidRDefault="005921CA" w:rsidP="00C67429">
      <w:pPr>
        <w:pStyle w:val="1f0"/>
        <w:rPr>
          <w:rFonts w:cs="Huawei Sans"/>
        </w:rPr>
      </w:pPr>
      <w:r w:rsidRPr="006346DD">
        <w:rPr>
          <w:rFonts w:cs="Huawei Sans"/>
        </w:rPr>
        <w:t>PE2 has learned the VPNv4 route from PE4 through MP-BGP.</w:t>
      </w:r>
    </w:p>
    <w:p w14:paraId="4C5FBA83" w14:textId="77777777" w:rsidR="005921CA" w:rsidRPr="006346DD" w:rsidRDefault="005921CA" w:rsidP="005921CA">
      <w:pPr>
        <w:pStyle w:val="30"/>
        <w:rPr>
          <w:rFonts w:cs="Huawei Sans"/>
        </w:rPr>
      </w:pPr>
      <w:r w:rsidRPr="006346DD">
        <w:rPr>
          <w:rFonts w:cs="Huawei Sans"/>
        </w:rPr>
        <w:t>Configure SRv6.</w:t>
      </w:r>
    </w:p>
    <w:p w14:paraId="7CC34C36" w14:textId="77777777" w:rsidR="00302D5C" w:rsidRPr="000802DD" w:rsidRDefault="00302D5C" w:rsidP="00302D5C">
      <w:pPr>
        <w:pStyle w:val="1f0"/>
        <w:rPr>
          <w:snapToGrid w:val="0"/>
        </w:rPr>
      </w:pPr>
      <w:r>
        <w:rPr>
          <w:snapToGrid w:val="0"/>
        </w:rPr>
        <w:t>On PE2 and PE4, enable SRv6 globally, configure the Loopback0 IPv6 addresses as the source addresses for SRv6 encapsulation, configure locators, enable automatic SRv6 SID allocation for VPN routes in the BGP VPN instance, enable the function to add SRv6 SIDs to VPN routes to be advertised in the BGP VPNv4 view, and enable the function to advertise SRv6 locators through IS-IS.</w:t>
      </w:r>
    </w:p>
    <w:p w14:paraId="2CDBF826" w14:textId="6C33AB24" w:rsidR="005921CA" w:rsidRPr="006346DD" w:rsidRDefault="00302D5C" w:rsidP="00302D5C">
      <w:pPr>
        <w:pStyle w:val="1f0"/>
        <w:rPr>
          <w:rFonts w:cs="Huawei Sans"/>
        </w:rPr>
      </w:pPr>
      <w:r>
        <w:t>Configure SRv6 locators as planned in the following table.</w:t>
      </w:r>
    </w:p>
    <w:p w14:paraId="0DCB83CD" w14:textId="77777777" w:rsidR="005921CA" w:rsidRPr="006346DD" w:rsidRDefault="005921CA" w:rsidP="005921CA">
      <w:pPr>
        <w:pStyle w:val="5b"/>
        <w:ind w:left="480" w:right="480"/>
        <w:rPr>
          <w:rFonts w:cs="Huawei Sans"/>
        </w:rPr>
      </w:pPr>
      <w:r w:rsidRPr="006346DD">
        <w:rPr>
          <w:rFonts w:cs="Huawei Sans"/>
        </w:rPr>
        <w:t>SRv6 locator planning</w:t>
      </w:r>
    </w:p>
    <w:tbl>
      <w:tblPr>
        <w:tblStyle w:val="V30"/>
        <w:tblW w:w="0" w:type="auto"/>
        <w:tblInd w:w="1313"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418"/>
        <w:gridCol w:w="2268"/>
        <w:gridCol w:w="1701"/>
        <w:gridCol w:w="2633"/>
      </w:tblGrid>
      <w:tr w:rsidR="005921CA" w:rsidRPr="006346DD" w14:paraId="1C708D86" w14:textId="77777777" w:rsidTr="0059767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18" w:type="dxa"/>
          </w:tcPr>
          <w:p w14:paraId="538C1993" w14:textId="77777777" w:rsidR="005921CA" w:rsidRPr="006346DD" w:rsidRDefault="005921CA" w:rsidP="00FA3D9A">
            <w:pPr>
              <w:pStyle w:val="59"/>
              <w:rPr>
                <w:rFonts w:cs="Huawei Sans"/>
              </w:rPr>
            </w:pPr>
            <w:r w:rsidRPr="006346DD">
              <w:rPr>
                <w:rFonts w:cs="Huawei Sans"/>
              </w:rPr>
              <w:t>Device</w:t>
            </w:r>
          </w:p>
        </w:tc>
        <w:tc>
          <w:tcPr>
            <w:tcW w:w="2268" w:type="dxa"/>
          </w:tcPr>
          <w:p w14:paraId="40BE0EE5" w14:textId="77777777" w:rsidR="005921CA" w:rsidRPr="006346DD" w:rsidRDefault="005921CA"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IPv6 Prefix</w:t>
            </w:r>
          </w:p>
        </w:tc>
        <w:tc>
          <w:tcPr>
            <w:tcW w:w="1701" w:type="dxa"/>
          </w:tcPr>
          <w:p w14:paraId="564E2FA5" w14:textId="77777777" w:rsidR="005921CA" w:rsidRPr="006346DD" w:rsidRDefault="005921CA"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MASK</w:t>
            </w:r>
          </w:p>
        </w:tc>
        <w:tc>
          <w:tcPr>
            <w:tcW w:w="2633" w:type="dxa"/>
          </w:tcPr>
          <w:p w14:paraId="1086BF96" w14:textId="77777777" w:rsidR="005921CA" w:rsidRPr="006346DD" w:rsidRDefault="005921CA"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Static Segment Length</w:t>
            </w:r>
          </w:p>
        </w:tc>
      </w:tr>
      <w:tr w:rsidR="005921CA" w:rsidRPr="006346DD" w14:paraId="5A3E04A4" w14:textId="77777777" w:rsidTr="00597676">
        <w:tc>
          <w:tcPr>
            <w:cnfStyle w:val="001000000000" w:firstRow="0" w:lastRow="0" w:firstColumn="1" w:lastColumn="0" w:oddVBand="0" w:evenVBand="0" w:oddHBand="0" w:evenHBand="0" w:firstRowFirstColumn="0" w:firstRowLastColumn="0" w:lastRowFirstColumn="0" w:lastRowLastColumn="0"/>
            <w:tcW w:w="1418" w:type="dxa"/>
          </w:tcPr>
          <w:p w14:paraId="24F211B7" w14:textId="77777777" w:rsidR="005921CA" w:rsidRPr="006346DD" w:rsidRDefault="005921CA" w:rsidP="00FA3D9A">
            <w:pPr>
              <w:pStyle w:val="59"/>
              <w:rPr>
                <w:rFonts w:cs="Huawei Sans"/>
              </w:rPr>
            </w:pPr>
            <w:r w:rsidRPr="006346DD">
              <w:rPr>
                <w:rFonts w:cs="Huawei Sans"/>
              </w:rPr>
              <w:t>PE2</w:t>
            </w:r>
          </w:p>
        </w:tc>
        <w:tc>
          <w:tcPr>
            <w:tcW w:w="2268" w:type="dxa"/>
          </w:tcPr>
          <w:p w14:paraId="759E709E"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FC00:2::</w:t>
            </w:r>
          </w:p>
        </w:tc>
        <w:tc>
          <w:tcPr>
            <w:tcW w:w="1701" w:type="dxa"/>
          </w:tcPr>
          <w:p w14:paraId="5A53671E"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96</w:t>
            </w:r>
          </w:p>
        </w:tc>
        <w:tc>
          <w:tcPr>
            <w:tcW w:w="2633" w:type="dxa"/>
          </w:tcPr>
          <w:p w14:paraId="4CA7BE58"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16</w:t>
            </w:r>
          </w:p>
        </w:tc>
      </w:tr>
      <w:tr w:rsidR="005921CA" w:rsidRPr="006346DD" w14:paraId="2699AA95" w14:textId="77777777" w:rsidTr="00597676">
        <w:tc>
          <w:tcPr>
            <w:cnfStyle w:val="001000000000" w:firstRow="0" w:lastRow="0" w:firstColumn="1" w:lastColumn="0" w:oddVBand="0" w:evenVBand="0" w:oddHBand="0" w:evenHBand="0" w:firstRowFirstColumn="0" w:firstRowLastColumn="0" w:lastRowFirstColumn="0" w:lastRowLastColumn="0"/>
            <w:tcW w:w="1418" w:type="dxa"/>
          </w:tcPr>
          <w:p w14:paraId="1844FD25" w14:textId="77777777" w:rsidR="005921CA" w:rsidRPr="006346DD" w:rsidRDefault="005921CA" w:rsidP="00FA3D9A">
            <w:pPr>
              <w:pStyle w:val="59"/>
              <w:rPr>
                <w:rFonts w:cs="Huawei Sans"/>
              </w:rPr>
            </w:pPr>
            <w:r w:rsidRPr="006346DD">
              <w:rPr>
                <w:rFonts w:cs="Huawei Sans"/>
              </w:rPr>
              <w:t>PE4</w:t>
            </w:r>
          </w:p>
        </w:tc>
        <w:tc>
          <w:tcPr>
            <w:tcW w:w="2268" w:type="dxa"/>
          </w:tcPr>
          <w:p w14:paraId="29B027B2"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FC00:4::</w:t>
            </w:r>
          </w:p>
        </w:tc>
        <w:tc>
          <w:tcPr>
            <w:tcW w:w="1701" w:type="dxa"/>
          </w:tcPr>
          <w:p w14:paraId="65EF946E"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96</w:t>
            </w:r>
          </w:p>
        </w:tc>
        <w:tc>
          <w:tcPr>
            <w:tcW w:w="2633" w:type="dxa"/>
          </w:tcPr>
          <w:p w14:paraId="331E25B7" w14:textId="77777777" w:rsidR="005921CA" w:rsidRPr="006346DD" w:rsidRDefault="005921CA"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16</w:t>
            </w:r>
          </w:p>
        </w:tc>
      </w:tr>
    </w:tbl>
    <w:p w14:paraId="7031EC72" w14:textId="77777777" w:rsidR="005921CA" w:rsidRPr="006346DD" w:rsidRDefault="005921CA" w:rsidP="00C67429">
      <w:pPr>
        <w:pStyle w:val="1f0"/>
        <w:rPr>
          <w:rFonts w:cs="Huawei Sans"/>
        </w:rPr>
      </w:pPr>
    </w:p>
    <w:p w14:paraId="4648B4D8" w14:textId="77777777" w:rsidR="005921CA" w:rsidRPr="006346DD" w:rsidRDefault="005921CA" w:rsidP="00C67429">
      <w:pPr>
        <w:pStyle w:val="1f0"/>
        <w:rPr>
          <w:rFonts w:cs="Huawei Sans"/>
        </w:rPr>
      </w:pPr>
      <w:r w:rsidRPr="006346DD">
        <w:rPr>
          <w:rFonts w:cs="Huawei Sans"/>
        </w:rPr>
        <w:t># Enable SR globally and configure the source address for SR encapsulation and locator.</w:t>
      </w:r>
    </w:p>
    <w:p w14:paraId="6E4E9DCE" w14:textId="77777777" w:rsidR="005921CA" w:rsidRPr="006346DD" w:rsidRDefault="005921CA" w:rsidP="005921CA">
      <w:pPr>
        <w:pStyle w:val="2f2"/>
        <w:rPr>
          <w:rFonts w:cs="Huawei Sans"/>
        </w:rPr>
      </w:pPr>
      <w:r w:rsidRPr="006346DD">
        <w:rPr>
          <w:rFonts w:cs="Huawei Sans"/>
        </w:rPr>
        <w:lastRenderedPageBreak/>
        <w:t>[PE2]segment-routing ipv6</w:t>
      </w:r>
    </w:p>
    <w:p w14:paraId="5908D1C9" w14:textId="77777777" w:rsidR="005921CA" w:rsidRPr="006346DD" w:rsidRDefault="005921CA" w:rsidP="005921CA">
      <w:pPr>
        <w:pStyle w:val="2f2"/>
        <w:rPr>
          <w:rFonts w:cs="Huawei Sans"/>
        </w:rPr>
      </w:pPr>
      <w:r w:rsidRPr="006346DD">
        <w:rPr>
          <w:rFonts w:cs="Huawei Sans"/>
        </w:rPr>
        <w:t>[PE2-segment-routing-ipv6] encapsulation source-address FC01::2</w:t>
      </w:r>
    </w:p>
    <w:p w14:paraId="4264DFDD" w14:textId="77777777" w:rsidR="005921CA" w:rsidRPr="006346DD" w:rsidRDefault="005921CA" w:rsidP="005921CA">
      <w:pPr>
        <w:pStyle w:val="2f2"/>
        <w:rPr>
          <w:rFonts w:cs="Huawei Sans"/>
        </w:rPr>
      </w:pPr>
      <w:r w:rsidRPr="006346DD">
        <w:rPr>
          <w:rFonts w:cs="Huawei Sans"/>
        </w:rPr>
        <w:t>[PE2-segment-routing-ipv6] locator SRv6 ipv6-prefix FC00:2:: 96 static 16</w:t>
      </w:r>
    </w:p>
    <w:p w14:paraId="32ED04F1" w14:textId="77777777" w:rsidR="005921CA" w:rsidRPr="006346DD" w:rsidRDefault="005921CA" w:rsidP="00C67429">
      <w:pPr>
        <w:pStyle w:val="1f0"/>
        <w:rPr>
          <w:rFonts w:cs="Huawei Sans"/>
        </w:rPr>
      </w:pPr>
    </w:p>
    <w:p w14:paraId="49E35B5B" w14:textId="77777777" w:rsidR="005921CA" w:rsidRPr="006346DD" w:rsidRDefault="005921CA" w:rsidP="005921CA">
      <w:pPr>
        <w:pStyle w:val="2f2"/>
        <w:rPr>
          <w:rFonts w:cs="Huawei Sans"/>
        </w:rPr>
      </w:pPr>
      <w:r w:rsidRPr="006346DD">
        <w:rPr>
          <w:rFonts w:cs="Huawei Sans"/>
        </w:rPr>
        <w:t>[PE4]segment-routing ipv6</w:t>
      </w:r>
    </w:p>
    <w:p w14:paraId="323488AD" w14:textId="77777777" w:rsidR="005921CA" w:rsidRPr="006346DD" w:rsidRDefault="005921CA" w:rsidP="005921CA">
      <w:pPr>
        <w:pStyle w:val="2f2"/>
        <w:rPr>
          <w:rFonts w:cs="Huawei Sans"/>
        </w:rPr>
      </w:pPr>
      <w:r w:rsidRPr="006346DD">
        <w:rPr>
          <w:rFonts w:cs="Huawei Sans"/>
        </w:rPr>
        <w:t>[PE4-segment-routing-ipv6] encapsulation source-address FC01::4</w:t>
      </w:r>
    </w:p>
    <w:p w14:paraId="246C2DCA" w14:textId="77777777" w:rsidR="005921CA" w:rsidRPr="006346DD" w:rsidRDefault="005921CA" w:rsidP="005921CA">
      <w:pPr>
        <w:pStyle w:val="2f2"/>
        <w:rPr>
          <w:rFonts w:cs="Huawei Sans"/>
        </w:rPr>
      </w:pPr>
      <w:r w:rsidRPr="006346DD">
        <w:rPr>
          <w:rFonts w:cs="Huawei Sans"/>
        </w:rPr>
        <w:t>[PE4-segment-routing-ipv6] locator SRv6 ipv6-prefix FC00:4:: 96 static 16</w:t>
      </w:r>
    </w:p>
    <w:p w14:paraId="67402E5F" w14:textId="77777777" w:rsidR="005921CA" w:rsidRPr="006346DD" w:rsidRDefault="005921CA" w:rsidP="00C67429">
      <w:pPr>
        <w:pStyle w:val="1f0"/>
        <w:rPr>
          <w:rFonts w:cs="Huawei Sans"/>
        </w:rPr>
      </w:pPr>
      <w:r w:rsidRPr="006346DD">
        <w:rPr>
          <w:rFonts w:cs="Huawei Sans"/>
        </w:rPr>
        <w:t># Enable the function to add SIDs to VPN routes to be advertised to BGP peers.</w:t>
      </w:r>
    </w:p>
    <w:p w14:paraId="243FE29B" w14:textId="77777777" w:rsidR="005921CA" w:rsidRPr="006346DD" w:rsidRDefault="005921CA" w:rsidP="005921CA">
      <w:pPr>
        <w:pStyle w:val="2f2"/>
        <w:rPr>
          <w:rFonts w:cs="Huawei Sans"/>
        </w:rPr>
      </w:pPr>
      <w:r w:rsidRPr="006346DD">
        <w:rPr>
          <w:rFonts w:cs="Huawei Sans"/>
        </w:rPr>
        <w:t>[PE2]bgp 65001</w:t>
      </w:r>
    </w:p>
    <w:p w14:paraId="41E523F5" w14:textId="77777777" w:rsidR="005921CA" w:rsidRPr="006346DD" w:rsidRDefault="005921CA" w:rsidP="005921CA">
      <w:pPr>
        <w:pStyle w:val="2f2"/>
        <w:rPr>
          <w:rFonts w:cs="Huawei Sans"/>
        </w:rPr>
      </w:pPr>
      <w:r w:rsidRPr="006346DD">
        <w:rPr>
          <w:rFonts w:cs="Huawei Sans"/>
        </w:rPr>
        <w:t>[PE2-bgp] ipv4-family vpnv4</w:t>
      </w:r>
    </w:p>
    <w:p w14:paraId="0EA14B11" w14:textId="77777777" w:rsidR="005921CA" w:rsidRPr="006346DD" w:rsidRDefault="005921CA" w:rsidP="005921CA">
      <w:pPr>
        <w:pStyle w:val="2f2"/>
        <w:rPr>
          <w:rFonts w:cs="Huawei Sans"/>
        </w:rPr>
      </w:pPr>
      <w:r w:rsidRPr="006346DD">
        <w:rPr>
          <w:rFonts w:cs="Huawei Sans"/>
        </w:rPr>
        <w:t xml:space="preserve">[PE2-bgp-af-vpnv4] peer FC01::6 prefix-sid </w:t>
      </w:r>
    </w:p>
    <w:p w14:paraId="5CC99594" w14:textId="77777777" w:rsidR="005921CA" w:rsidRPr="006346DD" w:rsidRDefault="005921CA" w:rsidP="00C67429">
      <w:pPr>
        <w:pStyle w:val="1f0"/>
        <w:rPr>
          <w:rFonts w:cs="Huawei Sans"/>
        </w:rPr>
      </w:pPr>
    </w:p>
    <w:p w14:paraId="3C7C36C4" w14:textId="77777777" w:rsidR="005921CA" w:rsidRPr="006346DD" w:rsidRDefault="005921CA" w:rsidP="005921CA">
      <w:pPr>
        <w:pStyle w:val="2f2"/>
        <w:rPr>
          <w:rFonts w:cs="Huawei Sans"/>
        </w:rPr>
      </w:pPr>
      <w:r w:rsidRPr="006346DD">
        <w:rPr>
          <w:rFonts w:cs="Huawei Sans"/>
        </w:rPr>
        <w:t>[P2]bgp 65001</w:t>
      </w:r>
    </w:p>
    <w:p w14:paraId="044DDB8B" w14:textId="77777777" w:rsidR="005921CA" w:rsidRPr="006346DD" w:rsidRDefault="005921CA" w:rsidP="005921CA">
      <w:pPr>
        <w:pStyle w:val="2f2"/>
        <w:rPr>
          <w:rFonts w:cs="Huawei Sans"/>
        </w:rPr>
      </w:pPr>
      <w:r w:rsidRPr="006346DD">
        <w:rPr>
          <w:rFonts w:cs="Huawei Sans"/>
        </w:rPr>
        <w:t>[P2-bgp] ipv4-family vpnv4</w:t>
      </w:r>
    </w:p>
    <w:p w14:paraId="39EC0AE9" w14:textId="77777777" w:rsidR="005921CA" w:rsidRPr="006346DD" w:rsidRDefault="005921CA" w:rsidP="005921CA">
      <w:pPr>
        <w:pStyle w:val="2f2"/>
        <w:rPr>
          <w:rFonts w:cs="Huawei Sans"/>
        </w:rPr>
      </w:pPr>
      <w:r w:rsidRPr="006346DD">
        <w:rPr>
          <w:rFonts w:cs="Huawei Sans"/>
        </w:rPr>
        <w:t xml:space="preserve">[P2-bgp-af-vpnv4] peer FC01::4 prefix-sid </w:t>
      </w:r>
    </w:p>
    <w:p w14:paraId="2F6B54F4" w14:textId="77777777" w:rsidR="005921CA" w:rsidRPr="006346DD" w:rsidRDefault="005921CA" w:rsidP="005921CA">
      <w:pPr>
        <w:pStyle w:val="2f2"/>
        <w:rPr>
          <w:rFonts w:cs="Huawei Sans"/>
        </w:rPr>
      </w:pPr>
      <w:r w:rsidRPr="006346DD">
        <w:rPr>
          <w:rFonts w:cs="Huawei Sans"/>
        </w:rPr>
        <w:t xml:space="preserve">[P2-bgp-af-vpnv4] peer FC01::2 prefix-sid </w:t>
      </w:r>
    </w:p>
    <w:p w14:paraId="43A6D2FB" w14:textId="77777777" w:rsidR="005921CA" w:rsidRPr="006346DD" w:rsidRDefault="005921CA" w:rsidP="00C67429">
      <w:pPr>
        <w:pStyle w:val="1f0"/>
        <w:rPr>
          <w:rFonts w:cs="Huawei Sans"/>
        </w:rPr>
      </w:pPr>
    </w:p>
    <w:p w14:paraId="71F8C5D1" w14:textId="77777777" w:rsidR="005921CA" w:rsidRPr="006346DD" w:rsidRDefault="002E1620" w:rsidP="005921CA">
      <w:pPr>
        <w:pStyle w:val="2f2"/>
        <w:rPr>
          <w:rFonts w:cs="Huawei Sans"/>
        </w:rPr>
      </w:pPr>
      <w:r w:rsidRPr="006346DD">
        <w:rPr>
          <w:rFonts w:cs="Huawei Sans"/>
        </w:rPr>
        <w:t>[PE4-bgp] 65001</w:t>
      </w:r>
    </w:p>
    <w:p w14:paraId="6FC9CC92" w14:textId="77777777" w:rsidR="005921CA" w:rsidRPr="006346DD" w:rsidRDefault="002E1620" w:rsidP="005921CA">
      <w:pPr>
        <w:pStyle w:val="2f2"/>
        <w:rPr>
          <w:rFonts w:cs="Huawei Sans"/>
        </w:rPr>
      </w:pPr>
      <w:r w:rsidRPr="006346DD">
        <w:rPr>
          <w:rFonts w:cs="Huawei Sans"/>
        </w:rPr>
        <w:t>[PE4-bgp] ipv4-family vpnv4</w:t>
      </w:r>
    </w:p>
    <w:p w14:paraId="2BBA01BD" w14:textId="77777777" w:rsidR="005921CA" w:rsidRPr="006346DD" w:rsidRDefault="002E1620" w:rsidP="005921CA">
      <w:pPr>
        <w:pStyle w:val="2f2"/>
        <w:rPr>
          <w:rFonts w:cs="Huawei Sans"/>
        </w:rPr>
      </w:pPr>
      <w:r w:rsidRPr="006346DD">
        <w:rPr>
          <w:rFonts w:cs="Huawei Sans"/>
        </w:rPr>
        <w:t xml:space="preserve">[PE4-bgp-af-vpnv4] peer FC01::6 prefix-sid </w:t>
      </w:r>
    </w:p>
    <w:p w14:paraId="7A98D9DC" w14:textId="77777777" w:rsidR="005921CA" w:rsidRPr="006346DD" w:rsidRDefault="005921CA" w:rsidP="00C67429">
      <w:pPr>
        <w:pStyle w:val="1f0"/>
        <w:rPr>
          <w:rFonts w:cs="Huawei Sans"/>
        </w:rPr>
      </w:pPr>
      <w:r w:rsidRPr="006346DD">
        <w:rPr>
          <w:rFonts w:cs="Huawei Sans"/>
        </w:rPr>
        <w:t># Enable the function to add SIDs to VPN routes in the BGP VPN instance and specify the previously created SRv6 locator as the locator for allocated SIDs.</w:t>
      </w:r>
    </w:p>
    <w:p w14:paraId="54EAD3DE" w14:textId="77777777" w:rsidR="005921CA" w:rsidRPr="006346DD" w:rsidRDefault="005921CA" w:rsidP="005921CA">
      <w:pPr>
        <w:pStyle w:val="2f2"/>
        <w:rPr>
          <w:rFonts w:cs="Huawei Sans"/>
        </w:rPr>
      </w:pPr>
      <w:r w:rsidRPr="006346DD">
        <w:rPr>
          <w:rFonts w:cs="Huawei Sans"/>
        </w:rPr>
        <w:t>[PE2]bgp 65001</w:t>
      </w:r>
    </w:p>
    <w:p w14:paraId="4FCECABB" w14:textId="77777777" w:rsidR="005921CA" w:rsidRPr="006346DD" w:rsidRDefault="005921CA" w:rsidP="005921CA">
      <w:pPr>
        <w:pStyle w:val="2f2"/>
        <w:rPr>
          <w:rFonts w:cs="Huawei Sans"/>
        </w:rPr>
      </w:pPr>
      <w:r w:rsidRPr="006346DD">
        <w:rPr>
          <w:rFonts w:cs="Huawei Sans"/>
        </w:rPr>
        <w:t xml:space="preserve">[PE2-bgp] ipv4-family vpn-instance vpna </w:t>
      </w:r>
    </w:p>
    <w:p w14:paraId="4B445507" w14:textId="77777777" w:rsidR="005921CA" w:rsidRPr="006346DD" w:rsidRDefault="005921CA" w:rsidP="005921CA">
      <w:pPr>
        <w:pStyle w:val="2f2"/>
        <w:rPr>
          <w:rFonts w:cs="Huawei Sans"/>
        </w:rPr>
      </w:pPr>
      <w:r w:rsidRPr="006346DD">
        <w:rPr>
          <w:rFonts w:cs="Huawei Sans"/>
        </w:rPr>
        <w:t xml:space="preserve">[PE2-bgp-vpna] segment-routing ipv6 best-effort </w:t>
      </w:r>
    </w:p>
    <w:p w14:paraId="177ED95E" w14:textId="77777777" w:rsidR="005921CA" w:rsidRPr="006346DD" w:rsidRDefault="005921CA" w:rsidP="005921CA">
      <w:pPr>
        <w:pStyle w:val="2f2"/>
        <w:rPr>
          <w:rFonts w:cs="Huawei Sans"/>
        </w:rPr>
      </w:pPr>
      <w:r w:rsidRPr="006346DD">
        <w:rPr>
          <w:rFonts w:cs="Huawei Sans"/>
        </w:rPr>
        <w:t xml:space="preserve">[PE2-bgp-vpna] segment-routing ipv6 locator SRv6 </w:t>
      </w:r>
    </w:p>
    <w:p w14:paraId="7865AD3B" w14:textId="77777777" w:rsidR="005921CA" w:rsidRPr="006346DD" w:rsidRDefault="005921CA" w:rsidP="00C67429">
      <w:pPr>
        <w:pStyle w:val="1f0"/>
        <w:rPr>
          <w:rFonts w:cs="Huawei Sans"/>
        </w:rPr>
      </w:pPr>
    </w:p>
    <w:p w14:paraId="6FB3B893" w14:textId="77777777" w:rsidR="005921CA" w:rsidRPr="006346DD" w:rsidRDefault="005921CA" w:rsidP="005921CA">
      <w:pPr>
        <w:pStyle w:val="2f2"/>
        <w:rPr>
          <w:rFonts w:cs="Huawei Sans"/>
        </w:rPr>
      </w:pPr>
      <w:r w:rsidRPr="006346DD">
        <w:rPr>
          <w:rFonts w:cs="Huawei Sans"/>
        </w:rPr>
        <w:t>[PE4]bgp 65001</w:t>
      </w:r>
    </w:p>
    <w:p w14:paraId="5CBCE140" w14:textId="77777777" w:rsidR="005921CA" w:rsidRPr="006346DD" w:rsidRDefault="005921CA" w:rsidP="005921CA">
      <w:pPr>
        <w:pStyle w:val="2f2"/>
        <w:rPr>
          <w:rFonts w:cs="Huawei Sans"/>
        </w:rPr>
      </w:pPr>
      <w:r w:rsidRPr="006346DD">
        <w:rPr>
          <w:rFonts w:cs="Huawei Sans"/>
        </w:rPr>
        <w:t xml:space="preserve">[PE4-bgp] ipv4-family vpn-instance vpna </w:t>
      </w:r>
    </w:p>
    <w:p w14:paraId="551A4C36" w14:textId="77777777" w:rsidR="005921CA" w:rsidRPr="006346DD" w:rsidRDefault="005921CA" w:rsidP="005921CA">
      <w:pPr>
        <w:pStyle w:val="2f2"/>
        <w:rPr>
          <w:rFonts w:cs="Huawei Sans"/>
        </w:rPr>
      </w:pPr>
      <w:r w:rsidRPr="006346DD">
        <w:rPr>
          <w:rFonts w:cs="Huawei Sans"/>
        </w:rPr>
        <w:t xml:space="preserve">[PE4-bgp-vpna] segment-routing ipv6 best-effort </w:t>
      </w:r>
    </w:p>
    <w:p w14:paraId="6CEA8609" w14:textId="77777777" w:rsidR="005921CA" w:rsidRPr="006346DD" w:rsidRDefault="005921CA" w:rsidP="005921CA">
      <w:pPr>
        <w:pStyle w:val="2f2"/>
        <w:rPr>
          <w:rFonts w:cs="Huawei Sans"/>
        </w:rPr>
      </w:pPr>
      <w:r w:rsidRPr="006346DD">
        <w:rPr>
          <w:rFonts w:cs="Huawei Sans"/>
        </w:rPr>
        <w:t xml:space="preserve">[PE4-bgp-vpna] segment-routing ipv6 locator SRv6 </w:t>
      </w:r>
    </w:p>
    <w:p w14:paraId="327D0BA3" w14:textId="77777777" w:rsidR="005921CA" w:rsidRPr="006346DD" w:rsidRDefault="005921CA" w:rsidP="00C67429">
      <w:pPr>
        <w:pStyle w:val="1f0"/>
        <w:rPr>
          <w:rFonts w:cs="Huawei Sans"/>
        </w:rPr>
      </w:pPr>
      <w:r w:rsidRPr="006346DD">
        <w:rPr>
          <w:rFonts w:cs="Huawei Sans"/>
        </w:rPr>
        <w:t># Enable IS-IS to advertise SRv6 locators.</w:t>
      </w:r>
    </w:p>
    <w:p w14:paraId="023442C3" w14:textId="77777777" w:rsidR="005921CA" w:rsidRPr="006346DD" w:rsidRDefault="005921CA" w:rsidP="005921CA">
      <w:pPr>
        <w:pStyle w:val="2f2"/>
        <w:rPr>
          <w:rFonts w:cs="Huawei Sans"/>
        </w:rPr>
      </w:pPr>
      <w:r w:rsidRPr="006346DD">
        <w:rPr>
          <w:rFonts w:cs="Huawei Sans"/>
        </w:rPr>
        <w:t>[PE2]isis 1</w:t>
      </w:r>
    </w:p>
    <w:p w14:paraId="29F1DE73" w14:textId="77777777" w:rsidR="005921CA" w:rsidRPr="006346DD" w:rsidRDefault="005921CA" w:rsidP="005921CA">
      <w:pPr>
        <w:pStyle w:val="2f2"/>
        <w:rPr>
          <w:rFonts w:cs="Huawei Sans"/>
        </w:rPr>
      </w:pPr>
      <w:r w:rsidRPr="006346DD">
        <w:rPr>
          <w:rFonts w:cs="Huawei Sans"/>
        </w:rPr>
        <w:t xml:space="preserve">[PE2-isis-1]segment-routing ipv6 locator SRv6 </w:t>
      </w:r>
    </w:p>
    <w:p w14:paraId="3EEFB0AE" w14:textId="77777777" w:rsidR="005921CA" w:rsidRPr="006346DD" w:rsidRDefault="005921CA" w:rsidP="00C67429">
      <w:pPr>
        <w:pStyle w:val="1f0"/>
        <w:rPr>
          <w:rFonts w:cs="Huawei Sans"/>
        </w:rPr>
      </w:pPr>
    </w:p>
    <w:p w14:paraId="0C59D7F5" w14:textId="77777777" w:rsidR="005921CA" w:rsidRPr="00233CD3" w:rsidRDefault="00FD5A3E" w:rsidP="00233CD3">
      <w:pPr>
        <w:pStyle w:val="2f2"/>
      </w:pPr>
      <w:r w:rsidRPr="00233CD3">
        <w:t>[PE4]isis 1</w:t>
      </w:r>
    </w:p>
    <w:p w14:paraId="6DBE9630" w14:textId="77777777" w:rsidR="005921CA" w:rsidRPr="00233CD3" w:rsidRDefault="00FD5A3E" w:rsidP="00233CD3">
      <w:pPr>
        <w:pStyle w:val="2f2"/>
      </w:pPr>
      <w:r w:rsidRPr="00233CD3">
        <w:lastRenderedPageBreak/>
        <w:t>[PE4-isis-1] segment-routing ipv6 locator SRv6</w:t>
      </w:r>
    </w:p>
    <w:p w14:paraId="36126724" w14:textId="77777777" w:rsidR="005921CA" w:rsidRPr="006346DD" w:rsidRDefault="005921CA" w:rsidP="00C67429">
      <w:pPr>
        <w:pStyle w:val="1f0"/>
        <w:rPr>
          <w:rFonts w:cs="Huawei Sans"/>
        </w:rPr>
      </w:pPr>
      <w:r w:rsidRPr="006346DD">
        <w:rPr>
          <w:rFonts w:cs="Huawei Sans"/>
        </w:rPr>
        <w:t># Check IS-IS IPv6 routes on P2.</w:t>
      </w:r>
    </w:p>
    <w:p w14:paraId="7B0BAC16" w14:textId="77777777" w:rsidR="005921CA" w:rsidRPr="006346DD" w:rsidRDefault="005921CA" w:rsidP="005921CA">
      <w:pPr>
        <w:pStyle w:val="2f2"/>
        <w:rPr>
          <w:rFonts w:cs="Huawei Sans"/>
        </w:rPr>
      </w:pPr>
      <w:r w:rsidRPr="006346DD">
        <w:rPr>
          <w:rFonts w:cs="Huawei Sans"/>
        </w:rPr>
        <w:t>[P2]display</w:t>
      </w:r>
      <w:r w:rsidRPr="006346DD">
        <w:rPr>
          <w:rFonts w:cs="Huawei Sans"/>
        </w:rPr>
        <w:tab/>
        <w:t>isis</w:t>
      </w:r>
      <w:r w:rsidRPr="006346DD">
        <w:rPr>
          <w:rFonts w:cs="Huawei Sans"/>
        </w:rPr>
        <w:tab/>
        <w:t xml:space="preserve">route </w:t>
      </w:r>
      <w:r w:rsidRPr="006346DD">
        <w:rPr>
          <w:rFonts w:cs="Huawei Sans"/>
        </w:rPr>
        <w:tab/>
        <w:t>ipv6 FC00:2::</w:t>
      </w:r>
      <w:r w:rsidRPr="006346DD">
        <w:rPr>
          <w:rFonts w:cs="Huawei Sans"/>
        </w:rPr>
        <w:tab/>
      </w:r>
    </w:p>
    <w:p w14:paraId="09D5CA4C" w14:textId="77777777" w:rsidR="005921CA" w:rsidRPr="006346DD" w:rsidRDefault="005921CA" w:rsidP="005921CA">
      <w:pPr>
        <w:pStyle w:val="2f2"/>
        <w:rPr>
          <w:rFonts w:cs="Huawei Sans"/>
        </w:rPr>
      </w:pPr>
    </w:p>
    <w:p w14:paraId="69BE744A"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4A801AF1"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2F966425" w14:textId="77777777" w:rsidR="005921CA" w:rsidRPr="006346DD" w:rsidRDefault="005921CA" w:rsidP="005921CA">
      <w:pPr>
        <w:pStyle w:val="2f2"/>
        <w:rPr>
          <w:rFonts w:cs="Huawei Sans"/>
        </w:rPr>
      </w:pPr>
    </w:p>
    <w:p w14:paraId="378CBC0E"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2D172C0B"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6D017C5B" w14:textId="77777777" w:rsidR="005921CA" w:rsidRPr="006346DD" w:rsidRDefault="005921CA" w:rsidP="005921CA">
      <w:pPr>
        <w:pStyle w:val="2f2"/>
        <w:rPr>
          <w:rFonts w:cs="Huawei Sans"/>
        </w:rPr>
      </w:pPr>
    </w:p>
    <w:p w14:paraId="6D0CB182" w14:textId="77777777" w:rsidR="005921CA" w:rsidRPr="006346DD" w:rsidRDefault="005921CA" w:rsidP="005921CA">
      <w:pPr>
        <w:pStyle w:val="2f2"/>
        <w:rPr>
          <w:rFonts w:cs="Huawei Sans"/>
        </w:rPr>
      </w:pPr>
      <w:r w:rsidRPr="006346DD">
        <w:rPr>
          <w:rFonts w:cs="Huawei Sans"/>
        </w:rPr>
        <w:tab/>
        <w:t>IPV6</w:t>
      </w:r>
      <w:r w:rsidRPr="006346DD">
        <w:rPr>
          <w:rFonts w:cs="Huawei Sans"/>
        </w:rPr>
        <w:tab/>
        <w:t>Dest.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r>
    </w:p>
    <w:p w14:paraId="1B02AB36" w14:textId="77777777" w:rsidR="005921CA" w:rsidRPr="006346DD" w:rsidRDefault="005921CA" w:rsidP="005921CA">
      <w:pPr>
        <w:pStyle w:val="2f2"/>
        <w:rPr>
          <w:rFonts w:cs="Huawei Sans"/>
        </w:rPr>
      </w:pPr>
      <w:r w:rsidRPr="006346DD">
        <w:rPr>
          <w:rFonts w:cs="Huawei Sans"/>
        </w:rPr>
        <w:t>--------------------------------------------------------------------------------</w:t>
      </w:r>
    </w:p>
    <w:p w14:paraId="506EE825" w14:textId="77777777" w:rsidR="005921CA" w:rsidRPr="006346DD" w:rsidRDefault="005921CA" w:rsidP="005921CA">
      <w:pPr>
        <w:pStyle w:val="2f2"/>
        <w:rPr>
          <w:rFonts w:cs="Huawei Sans"/>
        </w:rPr>
      </w:pPr>
      <w:r w:rsidRPr="006346DD">
        <w:rPr>
          <w:rFonts w:cs="Huawei Sans"/>
          <w:color w:val="C7000B"/>
        </w:rPr>
        <w:t>FC00:2::/96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FE80::DE99:14FF:FE7A:C28A</w:t>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49CCAFC1"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Flags: </w:t>
      </w:r>
      <w:r w:rsidRPr="006346DD">
        <w:rPr>
          <w:rFonts w:cs="Huawei Sans"/>
        </w:rPr>
        <w:tab/>
        <w:t>D-Direct,</w:t>
      </w:r>
      <w:r w:rsidRPr="006346DD">
        <w:rPr>
          <w:rFonts w:cs="Huawei Sans"/>
        </w:rPr>
        <w:tab/>
        <w:t>A-Added</w:t>
      </w:r>
      <w:r w:rsidRPr="006346DD">
        <w:rPr>
          <w:rFonts w:cs="Huawei Sans"/>
        </w:rPr>
        <w:tab/>
        <w:t>to</w:t>
      </w:r>
      <w:r w:rsidRPr="006346DD">
        <w:rPr>
          <w:rFonts w:cs="Huawei Sans"/>
        </w:rPr>
        <w:tab/>
        <w:t>URT,</w:t>
      </w:r>
      <w:r w:rsidRPr="006346DD">
        <w:rPr>
          <w:rFonts w:cs="Huawei Sans"/>
        </w:rPr>
        <w:tab/>
        <w:t>L-Advertised</w:t>
      </w:r>
      <w:r w:rsidRPr="006346DD">
        <w:rPr>
          <w:rFonts w:cs="Huawei Sans"/>
        </w:rPr>
        <w:tab/>
        <w:t>in</w:t>
      </w:r>
      <w:r w:rsidRPr="006346DD">
        <w:rPr>
          <w:rFonts w:cs="Huawei Sans"/>
        </w:rPr>
        <w:tab/>
        <w:t>LSPs,</w:t>
      </w:r>
      <w:r w:rsidRPr="006346DD">
        <w:rPr>
          <w:rFonts w:cs="Huawei Sans"/>
        </w:rPr>
        <w:tab/>
        <w:t>S-IGP</w:t>
      </w:r>
      <w:r w:rsidRPr="006346DD">
        <w:rPr>
          <w:rFonts w:cs="Huawei Sans"/>
        </w:rPr>
        <w:tab/>
        <w:t>Shortcut,</w:t>
      </w:r>
      <w:r w:rsidRPr="006346DD">
        <w:rPr>
          <w:rFonts w:cs="Huawei Sans"/>
        </w:rPr>
        <w:tab/>
      </w:r>
    </w:p>
    <w:p w14:paraId="4C7F508F"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U-Up/Down</w:t>
      </w:r>
      <w:r w:rsidRPr="006346DD">
        <w:rPr>
          <w:rFonts w:cs="Huawei Sans"/>
        </w:rPr>
        <w:tab/>
        <w:t>Bit</w:t>
      </w:r>
      <w:r w:rsidRPr="006346DD">
        <w:rPr>
          <w:rFonts w:cs="Huawei Sans"/>
        </w:rPr>
        <w:tab/>
        <w:t>Set,</w:t>
      </w:r>
      <w:r w:rsidRPr="006346DD">
        <w:rPr>
          <w:rFonts w:cs="Huawei Sans"/>
        </w:rPr>
        <w:tab/>
        <w:t>LP-Local</w:t>
      </w:r>
      <w:r w:rsidRPr="006346DD">
        <w:rPr>
          <w:rFonts w:cs="Huawei Sans"/>
        </w:rPr>
        <w:tab/>
        <w:t>Prefix-Sid</w:t>
      </w:r>
    </w:p>
    <w:p w14:paraId="4B4268CC"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Protect</w:t>
      </w:r>
      <w:r w:rsidRPr="006346DD">
        <w:rPr>
          <w:rFonts w:cs="Huawei Sans"/>
        </w:rPr>
        <w:tab/>
        <w:t xml:space="preserve">Type: </w:t>
      </w:r>
      <w:r w:rsidRPr="006346DD">
        <w:rPr>
          <w:rFonts w:cs="Huawei Sans"/>
        </w:rPr>
        <w:tab/>
        <w:t>L-Link</w:t>
      </w:r>
      <w:r w:rsidRPr="006346DD">
        <w:rPr>
          <w:rFonts w:cs="Huawei Sans"/>
        </w:rPr>
        <w:tab/>
        <w:t>Protect,</w:t>
      </w:r>
      <w:r w:rsidRPr="006346DD">
        <w:rPr>
          <w:rFonts w:cs="Huawei Sans"/>
        </w:rPr>
        <w:tab/>
        <w:t>N-Node</w:t>
      </w:r>
      <w:r w:rsidRPr="006346DD">
        <w:rPr>
          <w:rFonts w:cs="Huawei Sans"/>
        </w:rPr>
        <w:tab/>
        <w:t>Protect</w:t>
      </w:r>
    </w:p>
    <w:p w14:paraId="4DBB34B2" w14:textId="77777777" w:rsidR="005921CA" w:rsidRPr="006346DD" w:rsidRDefault="005921CA" w:rsidP="005921CA">
      <w:pPr>
        <w:pStyle w:val="2f2"/>
        <w:rPr>
          <w:rFonts w:cs="Huawei Sans"/>
        </w:rPr>
      </w:pPr>
    </w:p>
    <w:p w14:paraId="21E181A8" w14:textId="77777777" w:rsidR="00FD5A3E" w:rsidRPr="006346DD" w:rsidRDefault="00FD5A3E" w:rsidP="00FA3D9A">
      <w:pPr>
        <w:pStyle w:val="2f2"/>
        <w:rPr>
          <w:rFonts w:cs="Huawei Sans"/>
        </w:rPr>
      </w:pPr>
      <w:r w:rsidRPr="006346DD">
        <w:rPr>
          <w:rFonts w:cs="Huawei Sans"/>
        </w:rPr>
        <w:t>[P2]display isis route ipv6 FC00:4::</w:t>
      </w:r>
    </w:p>
    <w:p w14:paraId="6337E092" w14:textId="77777777" w:rsidR="00FD5A3E" w:rsidRPr="006346DD" w:rsidRDefault="00FD5A3E" w:rsidP="00C67429">
      <w:pPr>
        <w:pStyle w:val="1f0"/>
        <w:rPr>
          <w:rFonts w:cs="Huawei Sans"/>
          <w:lang w:eastAsia="en-US"/>
        </w:rPr>
      </w:pPr>
    </w:p>
    <w:p w14:paraId="71AF395F" w14:textId="77777777" w:rsidR="00FD5A3E" w:rsidRPr="006346DD" w:rsidRDefault="00FD5A3E" w:rsidP="00FA3D9A">
      <w:pPr>
        <w:pStyle w:val="2f2"/>
        <w:rPr>
          <w:rFonts w:cs="Huawei Sans"/>
        </w:rPr>
      </w:pPr>
      <w:r w:rsidRPr="006346DD">
        <w:rPr>
          <w:rFonts w:cs="Huawei Sans"/>
        </w:rPr>
        <w:t xml:space="preserve">                         Route information for ISIS(1)</w:t>
      </w:r>
    </w:p>
    <w:p w14:paraId="6A38E6C6" w14:textId="77777777" w:rsidR="00FD5A3E" w:rsidRPr="006346DD" w:rsidRDefault="00FD5A3E" w:rsidP="00FA3D9A">
      <w:pPr>
        <w:pStyle w:val="2f2"/>
        <w:rPr>
          <w:rFonts w:cs="Huawei Sans"/>
        </w:rPr>
      </w:pPr>
      <w:r w:rsidRPr="006346DD">
        <w:rPr>
          <w:rFonts w:cs="Huawei Sans"/>
        </w:rPr>
        <w:t xml:space="preserve">                         -----------------------------</w:t>
      </w:r>
    </w:p>
    <w:p w14:paraId="23FA1E1C" w14:textId="77777777" w:rsidR="00FD5A3E" w:rsidRPr="006346DD" w:rsidRDefault="00FD5A3E" w:rsidP="00FA3D9A">
      <w:pPr>
        <w:pStyle w:val="2f2"/>
        <w:rPr>
          <w:rFonts w:cs="Huawei Sans"/>
        </w:rPr>
      </w:pPr>
    </w:p>
    <w:p w14:paraId="4D61EC64" w14:textId="77777777" w:rsidR="00FD5A3E" w:rsidRPr="006346DD" w:rsidRDefault="00FD5A3E" w:rsidP="00FA3D9A">
      <w:pPr>
        <w:pStyle w:val="2f2"/>
        <w:rPr>
          <w:rFonts w:cs="Huawei Sans"/>
        </w:rPr>
      </w:pPr>
      <w:r w:rsidRPr="006346DD">
        <w:rPr>
          <w:rFonts w:cs="Huawei Sans"/>
        </w:rPr>
        <w:t xml:space="preserve">                        ISIS(1) Level-2 Forwarding Table</w:t>
      </w:r>
    </w:p>
    <w:p w14:paraId="40B69876" w14:textId="77777777" w:rsidR="00FD5A3E" w:rsidRPr="006346DD" w:rsidRDefault="00FD5A3E" w:rsidP="00FA3D9A">
      <w:pPr>
        <w:pStyle w:val="2f2"/>
        <w:rPr>
          <w:rFonts w:cs="Huawei Sans"/>
        </w:rPr>
      </w:pPr>
      <w:r w:rsidRPr="006346DD">
        <w:rPr>
          <w:rFonts w:cs="Huawei Sans"/>
        </w:rPr>
        <w:t xml:space="preserve">                        --------------------------------</w:t>
      </w:r>
    </w:p>
    <w:p w14:paraId="3803C26E" w14:textId="77777777" w:rsidR="00FD5A3E" w:rsidRPr="006346DD" w:rsidRDefault="00FD5A3E" w:rsidP="00FA3D9A">
      <w:pPr>
        <w:pStyle w:val="2f2"/>
        <w:rPr>
          <w:rFonts w:cs="Huawei Sans"/>
        </w:rPr>
      </w:pPr>
    </w:p>
    <w:p w14:paraId="0346CE75" w14:textId="77777777" w:rsidR="00FD5A3E" w:rsidRPr="006346DD" w:rsidRDefault="00FD5A3E" w:rsidP="00FA3D9A">
      <w:pPr>
        <w:pStyle w:val="2f2"/>
        <w:rPr>
          <w:rFonts w:cs="Huawei Sans"/>
        </w:rPr>
      </w:pPr>
      <w:r w:rsidRPr="006346DD">
        <w:rPr>
          <w:rFonts w:cs="Huawei Sans"/>
        </w:rPr>
        <w:t xml:space="preserve"> IPV6 Dest.     ExitInterface      NextHop                    Cost     Flags    </w:t>
      </w:r>
    </w:p>
    <w:p w14:paraId="4E6AFF79" w14:textId="77777777" w:rsidR="00FD5A3E" w:rsidRPr="006346DD" w:rsidRDefault="00FD5A3E" w:rsidP="00FA3D9A">
      <w:pPr>
        <w:pStyle w:val="2f2"/>
        <w:rPr>
          <w:rFonts w:cs="Huawei Sans"/>
        </w:rPr>
      </w:pPr>
      <w:r w:rsidRPr="006346DD">
        <w:rPr>
          <w:rFonts w:cs="Huawei Sans"/>
        </w:rPr>
        <w:t>--------------------------------------------------------------------------------</w:t>
      </w:r>
    </w:p>
    <w:p w14:paraId="79D79BCC" w14:textId="77777777" w:rsidR="00FD5A3E" w:rsidRPr="006346DD" w:rsidRDefault="00FD5A3E" w:rsidP="00FA3D9A">
      <w:pPr>
        <w:pStyle w:val="2f2"/>
        <w:rPr>
          <w:rFonts w:cs="Huawei Sans"/>
        </w:rPr>
      </w:pPr>
      <w:r w:rsidRPr="006346DD">
        <w:rPr>
          <w:rFonts w:cs="Huawei Sans"/>
          <w:color w:val="C7000B"/>
        </w:rPr>
        <w:t>FC00:4::/96</w:t>
      </w:r>
      <w:r w:rsidRPr="006346DD">
        <w:rPr>
          <w:rFonts w:cs="Huawei Sans"/>
        </w:rPr>
        <w:t xml:space="preserve">     GE0/3/2          FE80::DE99:14FF:FE7A:C1D6  </w:t>
      </w:r>
      <w:r w:rsidRPr="006346DD">
        <w:rPr>
          <w:rFonts w:cs="Huawei Sans"/>
        </w:rPr>
        <w:tab/>
        <w:t xml:space="preserve">10       A/-/-/-  </w:t>
      </w:r>
    </w:p>
    <w:p w14:paraId="5F80E5F5" w14:textId="77777777" w:rsidR="00FD5A3E" w:rsidRPr="006346DD" w:rsidRDefault="00FD5A3E" w:rsidP="00FA3D9A">
      <w:pPr>
        <w:pStyle w:val="2f2"/>
        <w:rPr>
          <w:rFonts w:cs="Huawei Sans"/>
        </w:rPr>
      </w:pPr>
      <w:r w:rsidRPr="006346DD">
        <w:rPr>
          <w:rFonts w:cs="Huawei Sans"/>
        </w:rPr>
        <w:t xml:space="preserve">     Flags: D-Direct, A-Added to URT, L-Advertised in LSPs, S-IGP Shortcut, </w:t>
      </w:r>
    </w:p>
    <w:p w14:paraId="6F02C3CA" w14:textId="77777777" w:rsidR="00FD5A3E" w:rsidRPr="006346DD" w:rsidRDefault="00FD5A3E" w:rsidP="00FA3D9A">
      <w:pPr>
        <w:pStyle w:val="2f2"/>
        <w:rPr>
          <w:rFonts w:cs="Huawei Sans"/>
        </w:rPr>
      </w:pPr>
      <w:r w:rsidRPr="006346DD">
        <w:rPr>
          <w:rFonts w:cs="Huawei Sans"/>
        </w:rPr>
        <w:t xml:space="preserve">            U-Up/Down Bit Set, LP-Local Prefix-Sid</w:t>
      </w:r>
    </w:p>
    <w:p w14:paraId="581E09C7" w14:textId="77777777" w:rsidR="00FD5A3E" w:rsidRPr="006346DD" w:rsidRDefault="00FD5A3E" w:rsidP="00FA3D9A">
      <w:pPr>
        <w:pStyle w:val="2f2"/>
        <w:rPr>
          <w:rFonts w:cs="Huawei Sans"/>
        </w:rPr>
      </w:pPr>
      <w:r w:rsidRPr="006346DD">
        <w:rPr>
          <w:rFonts w:cs="Huawei Sans"/>
        </w:rPr>
        <w:t xml:space="preserve">     Protect Type: L-Link Protect, N-Node Protect</w:t>
      </w:r>
    </w:p>
    <w:p w14:paraId="1369F8A1" w14:textId="45ADEAC8" w:rsidR="005921CA" w:rsidRPr="006346DD" w:rsidRDefault="00302D5C" w:rsidP="00C67429">
      <w:pPr>
        <w:pStyle w:val="1f0"/>
        <w:rPr>
          <w:rFonts w:cs="Huawei Sans"/>
        </w:rPr>
      </w:pPr>
      <w:r>
        <w:t>In the IS-IS IPv6 routing table, we can find routes generated based on locators on PE2 and PE4. Reachability to SIDs generated based on these locators is implemented through these routes.</w:t>
      </w:r>
    </w:p>
    <w:p w14:paraId="70E857A2" w14:textId="77777777" w:rsidR="005921CA" w:rsidRPr="006346DD" w:rsidRDefault="005921CA" w:rsidP="00C67429">
      <w:pPr>
        <w:pStyle w:val="1f0"/>
        <w:rPr>
          <w:rFonts w:cs="Huawei Sans"/>
        </w:rPr>
      </w:pPr>
      <w:r w:rsidRPr="006346DD">
        <w:rPr>
          <w:rFonts w:cs="Huawei Sans"/>
        </w:rPr>
        <w:t># Check the SIDs (VPN labels) generated by SRv6 for VPN routes.</w:t>
      </w:r>
    </w:p>
    <w:p w14:paraId="1C76D58B" w14:textId="77777777" w:rsidR="005921CA" w:rsidRPr="006346DD" w:rsidRDefault="007D6ED9" w:rsidP="005921CA">
      <w:pPr>
        <w:pStyle w:val="2f2"/>
        <w:rPr>
          <w:rFonts w:cs="Huawei Sans"/>
        </w:rPr>
      </w:pPr>
      <w:r w:rsidRPr="006346DD">
        <w:rPr>
          <w:rFonts w:cs="Huawei Sans"/>
        </w:rPr>
        <w:t>[PE2]display segment-routing ipv6</w:t>
      </w:r>
      <w:r w:rsidRPr="006346DD">
        <w:rPr>
          <w:rFonts w:cs="Huawei Sans"/>
        </w:rPr>
        <w:tab/>
        <w:t xml:space="preserve"> local-sid end-dt4 forwarding</w:t>
      </w:r>
      <w:r w:rsidRPr="006346DD">
        <w:rPr>
          <w:rFonts w:cs="Huawei Sans"/>
        </w:rPr>
        <w:tab/>
      </w:r>
    </w:p>
    <w:p w14:paraId="15EAFA5C" w14:textId="77777777" w:rsidR="005921CA" w:rsidRPr="006346DD" w:rsidRDefault="005921CA" w:rsidP="005921CA">
      <w:pPr>
        <w:pStyle w:val="2f2"/>
        <w:rPr>
          <w:rFonts w:cs="Huawei Sans"/>
        </w:rPr>
      </w:pPr>
    </w:p>
    <w:p w14:paraId="72934C1F"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My</w:t>
      </w:r>
      <w:r w:rsidRPr="006346DD">
        <w:rPr>
          <w:rFonts w:cs="Huawei Sans"/>
        </w:rPr>
        <w:tab/>
        <w:t>Local-SID</w:t>
      </w:r>
      <w:r w:rsidRPr="006346DD">
        <w:rPr>
          <w:rFonts w:cs="Huawei Sans"/>
        </w:rPr>
        <w:tab/>
        <w:t>End.DT4</w:t>
      </w:r>
      <w:r w:rsidRPr="006346DD">
        <w:rPr>
          <w:rFonts w:cs="Huawei Sans"/>
        </w:rPr>
        <w:tab/>
        <w:t>Forwarding</w:t>
      </w:r>
      <w:r w:rsidRPr="006346DD">
        <w:rPr>
          <w:rFonts w:cs="Huawei Sans"/>
        </w:rPr>
        <w:tab/>
        <w:t>Table</w:t>
      </w:r>
    </w:p>
    <w:p w14:paraId="17DC4404"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829FF94" w14:textId="77777777" w:rsidR="005921CA" w:rsidRPr="006346DD" w:rsidRDefault="005921CA" w:rsidP="005921CA">
      <w:pPr>
        <w:pStyle w:val="2f2"/>
        <w:rPr>
          <w:rFonts w:cs="Huawei Sans"/>
        </w:rPr>
      </w:pPr>
    </w:p>
    <w:p w14:paraId="7E3EBE75" w14:textId="77777777" w:rsidR="005921CA" w:rsidRPr="006346DD" w:rsidRDefault="005921CA" w:rsidP="005921CA">
      <w:pPr>
        <w:pStyle w:val="2f2"/>
        <w:rPr>
          <w:rFonts w:cs="Huawei Sans"/>
        </w:rPr>
      </w:pPr>
      <w:r w:rsidRPr="006346DD">
        <w:rPr>
          <w:rFonts w:cs="Huawei Sans"/>
        </w:rPr>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color w:val="C7000B"/>
        </w:rPr>
        <w:tab/>
        <w:t>FC00:2::1:9D/128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FuncType</w:t>
      </w:r>
      <w:r w:rsidRPr="006346DD">
        <w:rPr>
          <w:rFonts w:cs="Huawei Sans"/>
        </w:rPr>
        <w:tab/>
        <w:t>:</w:t>
      </w:r>
      <w:r w:rsidRPr="006346DD">
        <w:rPr>
          <w:rFonts w:cs="Huawei Sans"/>
        </w:rPr>
        <w:tab/>
        <w:t>End.DT4</w:t>
      </w:r>
    </w:p>
    <w:p w14:paraId="481D8BB5" w14:textId="77777777" w:rsidR="005921CA" w:rsidRPr="006346DD" w:rsidRDefault="005921CA" w:rsidP="005921CA">
      <w:pPr>
        <w:pStyle w:val="2f2"/>
        <w:rPr>
          <w:rFonts w:cs="Huawei Sans"/>
        </w:rPr>
      </w:pPr>
      <w:r w:rsidRPr="006346DD">
        <w:rPr>
          <w:rFonts w:cs="Huawei Sans"/>
        </w:rPr>
        <w:t>VPN</w:t>
      </w:r>
      <w:r w:rsidRPr="006346DD">
        <w:rPr>
          <w:rFonts w:cs="Huawei Sans"/>
        </w:rPr>
        <w:tab/>
        <w:t>Name</w:t>
      </w:r>
      <w:r w:rsidRPr="006346DD">
        <w:rPr>
          <w:rFonts w:cs="Huawei Sans"/>
        </w:rPr>
        <w:tab/>
      </w:r>
      <w:r w:rsidRPr="006346DD">
        <w:rPr>
          <w:rFonts w:cs="Huawei Sans"/>
        </w:rPr>
        <w:tab/>
      </w:r>
      <w:r w:rsidRPr="006346DD">
        <w:rPr>
          <w:rFonts w:cs="Huawei Sans"/>
        </w:rPr>
        <w:tab/>
        <w:t>:</w:t>
      </w:r>
      <w:r w:rsidRPr="006346DD">
        <w:rPr>
          <w:rFonts w:cs="Huawei Sans"/>
        </w:rPr>
        <w:tab/>
        <w:t>vpna</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VPN</w:t>
      </w:r>
      <w:r w:rsidRPr="006346DD">
        <w:rPr>
          <w:rFonts w:cs="Huawei Sans"/>
        </w:rPr>
        <w:tab/>
        <w:t>ID</w:t>
      </w:r>
      <w:r w:rsidRPr="006346DD">
        <w:rPr>
          <w:rFonts w:cs="Huawei Sans"/>
        </w:rPr>
        <w:tab/>
      </w:r>
      <w:r w:rsidRPr="006346DD">
        <w:rPr>
          <w:rFonts w:cs="Huawei Sans"/>
        </w:rPr>
        <w:tab/>
        <w:t>:</w:t>
      </w:r>
      <w:r w:rsidRPr="006346DD">
        <w:rPr>
          <w:rFonts w:cs="Huawei Sans"/>
        </w:rPr>
        <w:tab/>
        <w:t>14</w:t>
      </w:r>
    </w:p>
    <w:p w14:paraId="30858CAD" w14:textId="77777777" w:rsidR="005921CA" w:rsidRPr="006346DD" w:rsidRDefault="005921CA" w:rsidP="005921CA">
      <w:pPr>
        <w:pStyle w:val="2f2"/>
        <w:rPr>
          <w:rFonts w:cs="Huawei Sans"/>
        </w:rPr>
      </w:pPr>
      <w:r w:rsidRPr="006346DD">
        <w:rPr>
          <w:rFonts w:cs="Huawei Sans"/>
        </w:rPr>
        <w:t>LocatorName</w:t>
      </w:r>
      <w:r w:rsidRPr="006346DD">
        <w:rPr>
          <w:rFonts w:cs="Huawei Sans"/>
        </w:rPr>
        <w:tab/>
        <w:t>:</w:t>
      </w:r>
      <w:r w:rsidRPr="006346DD">
        <w:rPr>
          <w:rFonts w:cs="Huawei Sans"/>
        </w:rPr>
        <w:tab/>
        <w:t>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LocatorID</w:t>
      </w:r>
      <w:r w:rsidRPr="006346DD">
        <w:rPr>
          <w:rFonts w:cs="Huawei Sans"/>
        </w:rPr>
        <w:tab/>
        <w:t>:</w:t>
      </w:r>
      <w:r w:rsidRPr="006346DD">
        <w:rPr>
          <w:rFonts w:cs="Huawei Sans"/>
        </w:rPr>
        <w:tab/>
        <w:t>2</w:t>
      </w:r>
    </w:p>
    <w:p w14:paraId="0E728E3C" w14:textId="77777777" w:rsidR="005921CA" w:rsidRPr="006346DD" w:rsidRDefault="005921CA" w:rsidP="005921CA">
      <w:pPr>
        <w:pStyle w:val="2f2"/>
        <w:rPr>
          <w:rFonts w:cs="Huawei Sans"/>
        </w:rPr>
      </w:pPr>
    </w:p>
    <w:p w14:paraId="5BC74EEA" w14:textId="77777777" w:rsidR="005921CA" w:rsidRPr="006346DD" w:rsidRDefault="005921CA" w:rsidP="005921CA">
      <w:pPr>
        <w:pStyle w:val="2f2"/>
        <w:rPr>
          <w:rFonts w:cs="Huawei Sans"/>
        </w:rPr>
      </w:pPr>
      <w:r w:rsidRPr="006346DD">
        <w:rPr>
          <w:rFonts w:cs="Huawei Sans"/>
        </w:rPr>
        <w:t>Total</w:t>
      </w:r>
      <w:r w:rsidRPr="006346DD">
        <w:rPr>
          <w:rFonts w:cs="Huawei Sans"/>
        </w:rPr>
        <w:tab/>
        <w:t>SID(s):</w:t>
      </w:r>
      <w:r w:rsidRPr="006346DD">
        <w:rPr>
          <w:rFonts w:cs="Huawei Sans"/>
        </w:rPr>
        <w:tab/>
        <w:t>1</w:t>
      </w:r>
    </w:p>
    <w:p w14:paraId="39402207" w14:textId="77777777" w:rsidR="00302D5C" w:rsidRDefault="00302D5C" w:rsidP="00302D5C">
      <w:pPr>
        <w:pStyle w:val="1f0"/>
      </w:pPr>
      <w:r>
        <w:lastRenderedPageBreak/>
        <w:t xml:space="preserve">PE2 generates the SID FC00:2::1:9D for VPN routes in </w:t>
      </w:r>
      <w:r>
        <w:rPr>
          <w:b/>
          <w:bCs/>
        </w:rPr>
        <w:t>vpna</w:t>
      </w:r>
      <w:r>
        <w:t xml:space="preserve"> and sends the SID to PE4 through a BGP Update message.</w:t>
      </w:r>
    </w:p>
    <w:p w14:paraId="2B6D0E01" w14:textId="77777777" w:rsidR="00302D5C" w:rsidRDefault="00302D5C" w:rsidP="00302D5C">
      <w:pPr>
        <w:pStyle w:val="1f0"/>
      </w:pPr>
      <w:r>
        <w:t># On PE4, check detailed information about the VPNv4 route (10.2.2.2) from PE2.</w:t>
      </w:r>
    </w:p>
    <w:p w14:paraId="7B88787B" w14:textId="77777777" w:rsidR="00DD49A2" w:rsidRPr="006346DD" w:rsidRDefault="00DD49A2" w:rsidP="00DD49A2">
      <w:pPr>
        <w:pStyle w:val="2f2"/>
        <w:rPr>
          <w:rFonts w:cs="Huawei Sans"/>
        </w:rPr>
      </w:pPr>
      <w:r w:rsidRPr="006346DD">
        <w:rPr>
          <w:rFonts w:cs="Huawei Sans"/>
        </w:rPr>
        <w:t>[PE4]display bgp vpnv4 all routing-table 10.2.2.2</w:t>
      </w:r>
    </w:p>
    <w:p w14:paraId="3D830FA7" w14:textId="77777777" w:rsidR="00DD49A2" w:rsidRPr="006346DD" w:rsidRDefault="00DD49A2" w:rsidP="00DD49A2">
      <w:pPr>
        <w:pStyle w:val="2f2"/>
        <w:rPr>
          <w:rFonts w:cs="Huawei Sans"/>
        </w:rPr>
      </w:pPr>
      <w:r w:rsidRPr="006346DD">
        <w:rPr>
          <w:rFonts w:cs="Huawei Sans"/>
        </w:rPr>
        <w:t xml:space="preserve"> </w:t>
      </w:r>
    </w:p>
    <w:p w14:paraId="67FC5501" w14:textId="77777777" w:rsidR="00DD49A2" w:rsidRPr="006346DD" w:rsidRDefault="00DD49A2" w:rsidP="00DD49A2">
      <w:pPr>
        <w:pStyle w:val="2f2"/>
        <w:rPr>
          <w:rFonts w:cs="Huawei Sans"/>
        </w:rPr>
      </w:pPr>
      <w:r w:rsidRPr="006346DD">
        <w:rPr>
          <w:rFonts w:cs="Huawei Sans"/>
        </w:rPr>
        <w:t xml:space="preserve"> BGP local router ID : 1.0.0.4</w:t>
      </w:r>
    </w:p>
    <w:p w14:paraId="5655F150" w14:textId="77777777" w:rsidR="00DD49A2" w:rsidRPr="006346DD" w:rsidRDefault="00DD49A2" w:rsidP="00DD49A2">
      <w:pPr>
        <w:pStyle w:val="2f2"/>
        <w:rPr>
          <w:rFonts w:cs="Huawei Sans"/>
        </w:rPr>
      </w:pPr>
      <w:r w:rsidRPr="006346DD">
        <w:rPr>
          <w:rFonts w:cs="Huawei Sans"/>
        </w:rPr>
        <w:t xml:space="preserve"> Local AS number : 65001</w:t>
      </w:r>
    </w:p>
    <w:p w14:paraId="3A175DC2" w14:textId="77777777" w:rsidR="00DD49A2" w:rsidRPr="006346DD" w:rsidRDefault="00DD49A2" w:rsidP="00DD49A2">
      <w:pPr>
        <w:pStyle w:val="2f2"/>
        <w:rPr>
          <w:rFonts w:cs="Huawei Sans"/>
        </w:rPr>
      </w:pPr>
      <w:r w:rsidRPr="006346DD">
        <w:rPr>
          <w:rFonts w:cs="Huawei Sans"/>
        </w:rPr>
        <w:t xml:space="preserve"> </w:t>
      </w:r>
    </w:p>
    <w:p w14:paraId="2D74B132" w14:textId="77777777" w:rsidR="00DD49A2" w:rsidRPr="006346DD" w:rsidRDefault="00DD49A2" w:rsidP="00DD49A2">
      <w:pPr>
        <w:pStyle w:val="2f2"/>
        <w:rPr>
          <w:rFonts w:cs="Huawei Sans"/>
        </w:rPr>
      </w:pPr>
      <w:r w:rsidRPr="006346DD">
        <w:rPr>
          <w:rFonts w:cs="Huawei Sans"/>
        </w:rPr>
        <w:t xml:space="preserve"> Total routes of Route Distinguisher(100:20): 1</w:t>
      </w:r>
    </w:p>
    <w:p w14:paraId="70BE9D35" w14:textId="77777777" w:rsidR="00DD49A2" w:rsidRPr="006346DD" w:rsidRDefault="00DD49A2" w:rsidP="00DD49A2">
      <w:pPr>
        <w:pStyle w:val="2f2"/>
        <w:rPr>
          <w:rFonts w:cs="Huawei Sans"/>
        </w:rPr>
      </w:pPr>
      <w:r w:rsidRPr="006346DD">
        <w:rPr>
          <w:rFonts w:cs="Huawei Sans"/>
        </w:rPr>
        <w:t xml:space="preserve"> BGP routing table entry information of 10.2.2.2/32:</w:t>
      </w:r>
    </w:p>
    <w:p w14:paraId="5BA1F67C" w14:textId="77777777" w:rsidR="00DD49A2" w:rsidRPr="006346DD" w:rsidRDefault="00DD49A2" w:rsidP="00DD49A2">
      <w:pPr>
        <w:pStyle w:val="2f2"/>
        <w:rPr>
          <w:rFonts w:cs="Huawei Sans"/>
        </w:rPr>
      </w:pPr>
      <w:r w:rsidRPr="006346DD">
        <w:rPr>
          <w:rFonts w:cs="Huawei Sans"/>
        </w:rPr>
        <w:t xml:space="preserve"> Label information (Received/Applied): 3/NULL</w:t>
      </w:r>
    </w:p>
    <w:p w14:paraId="6F79D32D" w14:textId="77777777" w:rsidR="00DD49A2" w:rsidRPr="006346DD" w:rsidRDefault="00DD49A2" w:rsidP="00DD49A2">
      <w:pPr>
        <w:pStyle w:val="2f2"/>
        <w:rPr>
          <w:rFonts w:cs="Huawei Sans"/>
        </w:rPr>
      </w:pPr>
      <w:r w:rsidRPr="006346DD">
        <w:rPr>
          <w:rFonts w:cs="Huawei Sans"/>
        </w:rPr>
        <w:t xml:space="preserve"> From: FC01::6 (1.0.0.6)  </w:t>
      </w:r>
    </w:p>
    <w:p w14:paraId="2FA76746" w14:textId="77777777" w:rsidR="00DD49A2" w:rsidRPr="006346DD" w:rsidRDefault="00DD49A2" w:rsidP="00DD49A2">
      <w:pPr>
        <w:pStyle w:val="2f2"/>
        <w:rPr>
          <w:rFonts w:cs="Huawei Sans"/>
        </w:rPr>
      </w:pPr>
      <w:r w:rsidRPr="006346DD">
        <w:rPr>
          <w:rFonts w:cs="Huawei Sans"/>
        </w:rPr>
        <w:t xml:space="preserve"> Route Duration: 0d00h01m34s</w:t>
      </w:r>
    </w:p>
    <w:p w14:paraId="4431C112" w14:textId="77777777" w:rsidR="00DD49A2" w:rsidRPr="006346DD" w:rsidRDefault="00DD49A2" w:rsidP="00DD49A2">
      <w:pPr>
        <w:pStyle w:val="2f2"/>
        <w:rPr>
          <w:rFonts w:cs="Huawei Sans"/>
        </w:rPr>
      </w:pPr>
      <w:r w:rsidRPr="006346DD">
        <w:rPr>
          <w:rFonts w:cs="Huawei Sans"/>
        </w:rPr>
        <w:t xml:space="preserve"> Relay IP Nexthop: FE80::DE99:14FF:FE7A:C3F3</w:t>
      </w:r>
    </w:p>
    <w:p w14:paraId="43C8A4CF" w14:textId="77777777" w:rsidR="00DD49A2" w:rsidRPr="006346DD" w:rsidRDefault="00DD49A2" w:rsidP="00DD49A2">
      <w:pPr>
        <w:pStyle w:val="2f2"/>
        <w:rPr>
          <w:rFonts w:cs="Huawei Sans"/>
        </w:rPr>
      </w:pPr>
      <w:r w:rsidRPr="006346DD">
        <w:rPr>
          <w:rFonts w:cs="Huawei Sans"/>
        </w:rPr>
        <w:t xml:space="preserve"> Relay IP Out-Interface: GigabitEthernet0/3/1</w:t>
      </w:r>
    </w:p>
    <w:p w14:paraId="036767CE" w14:textId="77777777" w:rsidR="00DD49A2" w:rsidRPr="006346DD" w:rsidRDefault="00DD49A2" w:rsidP="00DD49A2">
      <w:pPr>
        <w:pStyle w:val="2f2"/>
        <w:rPr>
          <w:rFonts w:cs="Huawei Sans"/>
        </w:rPr>
      </w:pPr>
      <w:r w:rsidRPr="006346DD">
        <w:rPr>
          <w:rFonts w:cs="Huawei Sans"/>
        </w:rPr>
        <w:t xml:space="preserve"> Relay Tunnel Out-Interface: </w:t>
      </w:r>
    </w:p>
    <w:p w14:paraId="3105EBB4" w14:textId="77777777" w:rsidR="00DD49A2" w:rsidRPr="006346DD" w:rsidRDefault="00DD49A2" w:rsidP="00DD49A2">
      <w:pPr>
        <w:pStyle w:val="2f2"/>
        <w:rPr>
          <w:rFonts w:cs="Huawei Sans"/>
        </w:rPr>
      </w:pPr>
      <w:r w:rsidRPr="006346DD">
        <w:rPr>
          <w:rFonts w:cs="Huawei Sans"/>
        </w:rPr>
        <w:t xml:space="preserve"> Original nexthop: FC01::2</w:t>
      </w:r>
    </w:p>
    <w:p w14:paraId="4B303620" w14:textId="77777777" w:rsidR="00DD49A2" w:rsidRPr="006346DD" w:rsidRDefault="00DD49A2" w:rsidP="00DD49A2">
      <w:pPr>
        <w:pStyle w:val="2f2"/>
        <w:rPr>
          <w:rFonts w:cs="Huawei Sans"/>
        </w:rPr>
      </w:pPr>
      <w:r w:rsidRPr="006346DD">
        <w:rPr>
          <w:rFonts w:cs="Huawei Sans"/>
        </w:rPr>
        <w:t xml:space="preserve"> Qos information : 0x0</w:t>
      </w:r>
    </w:p>
    <w:p w14:paraId="13994C62" w14:textId="77777777" w:rsidR="00DD49A2" w:rsidRPr="006346DD" w:rsidRDefault="00DD49A2" w:rsidP="00DD49A2">
      <w:pPr>
        <w:pStyle w:val="2f2"/>
        <w:rPr>
          <w:rFonts w:cs="Huawei Sans"/>
        </w:rPr>
      </w:pPr>
      <w:r w:rsidRPr="006346DD">
        <w:rPr>
          <w:rFonts w:cs="Huawei Sans"/>
        </w:rPr>
        <w:t xml:space="preserve"> Ext-Community: RT &lt;100 : 1020&gt;</w:t>
      </w:r>
    </w:p>
    <w:p w14:paraId="7B140E82" w14:textId="77777777" w:rsidR="00DD49A2" w:rsidRPr="006346DD" w:rsidRDefault="00DD49A2" w:rsidP="00DD49A2">
      <w:pPr>
        <w:pStyle w:val="2f2"/>
        <w:rPr>
          <w:rFonts w:cs="Huawei Sans"/>
          <w:color w:val="C7000B"/>
        </w:rPr>
      </w:pPr>
      <w:r w:rsidRPr="006346DD">
        <w:rPr>
          <w:rFonts w:cs="Huawei Sans"/>
          <w:color w:val="C7000B"/>
        </w:rPr>
        <w:t xml:space="preserve"> Prefix-sid: FC00:2::1:9D</w:t>
      </w:r>
    </w:p>
    <w:p w14:paraId="4B7D994C" w14:textId="77777777" w:rsidR="00DD49A2" w:rsidRPr="006346DD" w:rsidRDefault="00DD49A2" w:rsidP="00DD49A2">
      <w:pPr>
        <w:pStyle w:val="2f2"/>
        <w:rPr>
          <w:rFonts w:cs="Huawei Sans"/>
        </w:rPr>
      </w:pPr>
      <w:r w:rsidRPr="006346DD">
        <w:rPr>
          <w:rFonts w:cs="Huawei Sans"/>
        </w:rPr>
        <w:t xml:space="preserve"> AS-path Nil, origin incomplete, MED 0, localpref 100, pref-val 0, valid, internal, best, select, pre 255, IGP cost 20</w:t>
      </w:r>
    </w:p>
    <w:p w14:paraId="2C6ECD0E" w14:textId="77777777" w:rsidR="00DD49A2" w:rsidRPr="006346DD" w:rsidRDefault="00DD49A2" w:rsidP="00DD49A2">
      <w:pPr>
        <w:pStyle w:val="2f2"/>
        <w:rPr>
          <w:rFonts w:cs="Huawei Sans"/>
        </w:rPr>
      </w:pPr>
      <w:r w:rsidRPr="006346DD">
        <w:rPr>
          <w:rFonts w:cs="Huawei Sans"/>
        </w:rPr>
        <w:t xml:space="preserve"> Originator: 1.0.0.2</w:t>
      </w:r>
    </w:p>
    <w:p w14:paraId="31BD60C3" w14:textId="77777777" w:rsidR="00DD49A2" w:rsidRPr="006346DD" w:rsidRDefault="00DD49A2" w:rsidP="00DD49A2">
      <w:pPr>
        <w:pStyle w:val="2f2"/>
        <w:rPr>
          <w:rFonts w:cs="Huawei Sans"/>
        </w:rPr>
      </w:pPr>
      <w:r w:rsidRPr="006346DD">
        <w:rPr>
          <w:rFonts w:cs="Huawei Sans"/>
        </w:rPr>
        <w:t xml:space="preserve"> Cluster list: 1.0.0.6</w:t>
      </w:r>
    </w:p>
    <w:p w14:paraId="4935E80A" w14:textId="77777777" w:rsidR="00DD49A2" w:rsidRPr="006346DD" w:rsidRDefault="00DD49A2" w:rsidP="00DD49A2">
      <w:pPr>
        <w:pStyle w:val="2f2"/>
        <w:rPr>
          <w:rFonts w:cs="Huawei Sans"/>
        </w:rPr>
      </w:pPr>
      <w:r w:rsidRPr="006346DD">
        <w:rPr>
          <w:rFonts w:cs="Huawei Sans"/>
        </w:rPr>
        <w:t xml:space="preserve"> Not advertised to any peer yet</w:t>
      </w:r>
    </w:p>
    <w:p w14:paraId="3413A140" w14:textId="77777777" w:rsidR="00DD49A2" w:rsidRPr="006346DD" w:rsidRDefault="00DD49A2" w:rsidP="00DD49A2">
      <w:pPr>
        <w:pStyle w:val="2f2"/>
        <w:rPr>
          <w:rFonts w:cs="Huawei Sans"/>
        </w:rPr>
      </w:pPr>
    </w:p>
    <w:p w14:paraId="701DD104" w14:textId="77777777" w:rsidR="00DD49A2" w:rsidRPr="006346DD" w:rsidRDefault="00DD49A2" w:rsidP="00DD49A2">
      <w:pPr>
        <w:pStyle w:val="2f2"/>
        <w:rPr>
          <w:rFonts w:cs="Huawei Sans"/>
        </w:rPr>
      </w:pPr>
      <w:r w:rsidRPr="006346DD">
        <w:rPr>
          <w:rFonts w:cs="Huawei Sans"/>
        </w:rPr>
        <w:t xml:space="preserve"> VPN-Instance vpna, Router ID 1.0.0.4:</w:t>
      </w:r>
    </w:p>
    <w:p w14:paraId="42E86C35" w14:textId="77777777" w:rsidR="00DD49A2" w:rsidRPr="006346DD" w:rsidRDefault="00DD49A2" w:rsidP="00DD49A2">
      <w:pPr>
        <w:pStyle w:val="2f2"/>
        <w:rPr>
          <w:rFonts w:cs="Huawei Sans"/>
        </w:rPr>
      </w:pPr>
    </w:p>
    <w:p w14:paraId="698BFA81" w14:textId="77777777" w:rsidR="00DD49A2" w:rsidRPr="006346DD" w:rsidRDefault="00DD49A2" w:rsidP="00DD49A2">
      <w:pPr>
        <w:pStyle w:val="2f2"/>
        <w:rPr>
          <w:rFonts w:cs="Huawei Sans"/>
        </w:rPr>
      </w:pPr>
      <w:r w:rsidRPr="006346DD">
        <w:rPr>
          <w:rFonts w:cs="Huawei Sans"/>
        </w:rPr>
        <w:t xml:space="preserve"> Total Number of Routes: 1</w:t>
      </w:r>
    </w:p>
    <w:p w14:paraId="3A160B1E" w14:textId="77777777" w:rsidR="00DD49A2" w:rsidRPr="006346DD" w:rsidRDefault="00DD49A2" w:rsidP="00DD49A2">
      <w:pPr>
        <w:pStyle w:val="2f2"/>
        <w:rPr>
          <w:rFonts w:cs="Huawei Sans"/>
        </w:rPr>
      </w:pPr>
      <w:r w:rsidRPr="006346DD">
        <w:rPr>
          <w:rFonts w:cs="Huawei Sans"/>
        </w:rPr>
        <w:t xml:space="preserve"> BGP routing table entry information of 10.2.2.2/32:</w:t>
      </w:r>
    </w:p>
    <w:p w14:paraId="7AB55915" w14:textId="77777777" w:rsidR="00DD49A2" w:rsidRPr="006346DD" w:rsidRDefault="00DD49A2" w:rsidP="00DD49A2">
      <w:pPr>
        <w:pStyle w:val="2f2"/>
        <w:rPr>
          <w:rFonts w:cs="Huawei Sans"/>
        </w:rPr>
      </w:pPr>
      <w:r w:rsidRPr="006346DD">
        <w:rPr>
          <w:rFonts w:cs="Huawei Sans"/>
        </w:rPr>
        <w:t xml:space="preserve"> Route Distinguisher: 100:20</w:t>
      </w:r>
    </w:p>
    <w:p w14:paraId="1A277D02" w14:textId="77777777" w:rsidR="00DD49A2" w:rsidRPr="006346DD" w:rsidRDefault="00DD49A2" w:rsidP="00DD49A2">
      <w:pPr>
        <w:pStyle w:val="2f2"/>
        <w:rPr>
          <w:rFonts w:cs="Huawei Sans"/>
        </w:rPr>
      </w:pPr>
      <w:r w:rsidRPr="006346DD">
        <w:rPr>
          <w:rFonts w:cs="Huawei Sans"/>
        </w:rPr>
        <w:t xml:space="preserve"> Remote-Cross route</w:t>
      </w:r>
    </w:p>
    <w:p w14:paraId="77F36B4C" w14:textId="77777777" w:rsidR="00DD49A2" w:rsidRPr="006346DD" w:rsidRDefault="00DD49A2" w:rsidP="00DD49A2">
      <w:pPr>
        <w:pStyle w:val="2f2"/>
        <w:rPr>
          <w:rFonts w:cs="Huawei Sans"/>
        </w:rPr>
      </w:pPr>
      <w:r w:rsidRPr="006346DD">
        <w:rPr>
          <w:rFonts w:cs="Huawei Sans"/>
        </w:rPr>
        <w:t xml:space="preserve"> Label information (Received/Applied): 3/NULL</w:t>
      </w:r>
    </w:p>
    <w:p w14:paraId="50683DF1" w14:textId="77777777" w:rsidR="00DD49A2" w:rsidRPr="006346DD" w:rsidRDefault="00DD49A2" w:rsidP="00DD49A2">
      <w:pPr>
        <w:pStyle w:val="2f2"/>
        <w:rPr>
          <w:rFonts w:cs="Huawei Sans"/>
        </w:rPr>
      </w:pPr>
      <w:r w:rsidRPr="006346DD">
        <w:rPr>
          <w:rFonts w:cs="Huawei Sans"/>
        </w:rPr>
        <w:t xml:space="preserve"> From: FC01::6 (1.0.0.6)  </w:t>
      </w:r>
    </w:p>
    <w:p w14:paraId="4A1D1FCA" w14:textId="77777777" w:rsidR="00DD49A2" w:rsidRPr="006346DD" w:rsidRDefault="00DD49A2" w:rsidP="00DD49A2">
      <w:pPr>
        <w:pStyle w:val="2f2"/>
        <w:rPr>
          <w:rFonts w:cs="Huawei Sans"/>
        </w:rPr>
      </w:pPr>
      <w:r w:rsidRPr="006346DD">
        <w:rPr>
          <w:rFonts w:cs="Huawei Sans"/>
        </w:rPr>
        <w:t xml:space="preserve"> Route Duration: 0d00h01m34s</w:t>
      </w:r>
    </w:p>
    <w:p w14:paraId="5A596F09" w14:textId="77777777" w:rsidR="00DD49A2" w:rsidRPr="006346DD" w:rsidRDefault="00DD49A2" w:rsidP="00DD49A2">
      <w:pPr>
        <w:pStyle w:val="2f2"/>
        <w:rPr>
          <w:rFonts w:cs="Huawei Sans"/>
        </w:rPr>
      </w:pPr>
      <w:r w:rsidRPr="006346DD">
        <w:rPr>
          <w:rFonts w:cs="Huawei Sans"/>
        </w:rPr>
        <w:t xml:space="preserve"> Relay IP Nexthop: FE80::DE99:14FF:FE7A:C3F3</w:t>
      </w:r>
    </w:p>
    <w:p w14:paraId="34058044" w14:textId="77777777" w:rsidR="00DD49A2" w:rsidRPr="006346DD" w:rsidRDefault="00DD49A2" w:rsidP="00DD49A2">
      <w:pPr>
        <w:pStyle w:val="2f2"/>
        <w:rPr>
          <w:rFonts w:cs="Huawei Sans"/>
        </w:rPr>
      </w:pPr>
      <w:r w:rsidRPr="006346DD">
        <w:rPr>
          <w:rFonts w:cs="Huawei Sans"/>
        </w:rPr>
        <w:t xml:space="preserve"> Relay IP Out-Interface: GigabitEthernet0/3/1</w:t>
      </w:r>
    </w:p>
    <w:p w14:paraId="52167BEE" w14:textId="77777777" w:rsidR="00DD49A2" w:rsidRPr="006346DD" w:rsidRDefault="00DD49A2" w:rsidP="00DD49A2">
      <w:pPr>
        <w:pStyle w:val="2f2"/>
        <w:rPr>
          <w:rFonts w:cs="Huawei Sans"/>
        </w:rPr>
      </w:pPr>
      <w:r w:rsidRPr="006346DD">
        <w:rPr>
          <w:rFonts w:cs="Huawei Sans"/>
        </w:rPr>
        <w:t xml:space="preserve"> Relay Tunnel Out-Interface: </w:t>
      </w:r>
    </w:p>
    <w:p w14:paraId="439D4163" w14:textId="77777777" w:rsidR="00DD49A2" w:rsidRPr="006346DD" w:rsidRDefault="00DD49A2" w:rsidP="00DD49A2">
      <w:pPr>
        <w:pStyle w:val="2f2"/>
        <w:rPr>
          <w:rFonts w:cs="Huawei Sans"/>
        </w:rPr>
      </w:pPr>
      <w:r w:rsidRPr="006346DD">
        <w:rPr>
          <w:rFonts w:cs="Huawei Sans"/>
        </w:rPr>
        <w:t xml:space="preserve"> Original nexthop: FC01::2</w:t>
      </w:r>
    </w:p>
    <w:p w14:paraId="02E24A56" w14:textId="77777777" w:rsidR="00DD49A2" w:rsidRPr="006346DD" w:rsidRDefault="00DD49A2" w:rsidP="00DD49A2">
      <w:pPr>
        <w:pStyle w:val="2f2"/>
        <w:rPr>
          <w:rFonts w:cs="Huawei Sans"/>
        </w:rPr>
      </w:pPr>
      <w:r w:rsidRPr="006346DD">
        <w:rPr>
          <w:rFonts w:cs="Huawei Sans"/>
        </w:rPr>
        <w:t xml:space="preserve"> Qos information : 0x0</w:t>
      </w:r>
    </w:p>
    <w:p w14:paraId="3E4A70C7" w14:textId="77777777" w:rsidR="00DD49A2" w:rsidRPr="006346DD" w:rsidRDefault="00DD49A2" w:rsidP="00DD49A2">
      <w:pPr>
        <w:pStyle w:val="2f2"/>
        <w:rPr>
          <w:rFonts w:cs="Huawei Sans"/>
        </w:rPr>
      </w:pPr>
      <w:r w:rsidRPr="006346DD">
        <w:rPr>
          <w:rFonts w:cs="Huawei Sans"/>
        </w:rPr>
        <w:t xml:space="preserve"> Ext-Community: RT &lt;100 : 1020&gt;</w:t>
      </w:r>
    </w:p>
    <w:p w14:paraId="48D54A3A" w14:textId="77777777" w:rsidR="00DD49A2" w:rsidRPr="006346DD" w:rsidRDefault="00DD49A2" w:rsidP="00DD49A2">
      <w:pPr>
        <w:pStyle w:val="2f2"/>
        <w:rPr>
          <w:rFonts w:cs="Huawei Sans"/>
          <w:color w:val="C7000B"/>
        </w:rPr>
      </w:pPr>
      <w:r w:rsidRPr="006346DD">
        <w:rPr>
          <w:rFonts w:cs="Huawei Sans"/>
          <w:color w:val="C7000B"/>
        </w:rPr>
        <w:t xml:space="preserve"> Prefix-sid: FC00:2::1:9D</w:t>
      </w:r>
    </w:p>
    <w:p w14:paraId="398D6BF0" w14:textId="77777777" w:rsidR="00DD49A2" w:rsidRPr="006346DD" w:rsidRDefault="00DD49A2" w:rsidP="00DD49A2">
      <w:pPr>
        <w:pStyle w:val="2f2"/>
        <w:rPr>
          <w:rFonts w:cs="Huawei Sans"/>
        </w:rPr>
      </w:pPr>
      <w:r w:rsidRPr="006346DD">
        <w:rPr>
          <w:rFonts w:cs="Huawei Sans"/>
        </w:rPr>
        <w:t xml:space="preserve"> AS-path Nil, origin incomplete, MED 0, localpref 100, pref-val 0, valid, internal, best, select, pre 255, IGP cost 20</w:t>
      </w:r>
    </w:p>
    <w:p w14:paraId="01729A00" w14:textId="77777777" w:rsidR="00DD49A2" w:rsidRPr="006346DD" w:rsidRDefault="00DD49A2" w:rsidP="00DD49A2">
      <w:pPr>
        <w:pStyle w:val="2f2"/>
        <w:rPr>
          <w:rFonts w:cs="Huawei Sans"/>
        </w:rPr>
      </w:pPr>
      <w:r w:rsidRPr="006346DD">
        <w:rPr>
          <w:rFonts w:cs="Huawei Sans"/>
        </w:rPr>
        <w:t xml:space="preserve"> Originator: 1.0.0.2</w:t>
      </w:r>
    </w:p>
    <w:p w14:paraId="248AB43D" w14:textId="77777777" w:rsidR="00DD49A2" w:rsidRPr="006346DD" w:rsidRDefault="00DD49A2" w:rsidP="00DD49A2">
      <w:pPr>
        <w:pStyle w:val="2f2"/>
        <w:rPr>
          <w:rFonts w:cs="Huawei Sans"/>
        </w:rPr>
      </w:pPr>
      <w:r w:rsidRPr="006346DD">
        <w:rPr>
          <w:rFonts w:cs="Huawei Sans"/>
        </w:rPr>
        <w:t xml:space="preserve"> Cluster list: 1.0.0.6</w:t>
      </w:r>
    </w:p>
    <w:p w14:paraId="78315183" w14:textId="77777777" w:rsidR="00DD49A2" w:rsidRPr="006346DD" w:rsidRDefault="00DD49A2" w:rsidP="00DD49A2">
      <w:pPr>
        <w:pStyle w:val="2f2"/>
        <w:rPr>
          <w:rFonts w:cs="Huawei Sans"/>
        </w:rPr>
      </w:pPr>
      <w:r w:rsidRPr="006346DD">
        <w:rPr>
          <w:rFonts w:cs="Huawei Sans"/>
        </w:rPr>
        <w:t xml:space="preserve"> Not advertised to any peer yet</w:t>
      </w:r>
    </w:p>
    <w:p w14:paraId="171113A1" w14:textId="6AAC9B98" w:rsidR="005921CA" w:rsidRPr="006346DD" w:rsidRDefault="00302D5C" w:rsidP="00C67429">
      <w:pPr>
        <w:pStyle w:val="1f0"/>
        <w:rPr>
          <w:rFonts w:cs="Huawei Sans"/>
        </w:rPr>
      </w:pPr>
      <w:r>
        <w:rPr>
          <w:rFonts w:cs="Huawei Sans"/>
        </w:rPr>
        <w:t>T</w:t>
      </w:r>
      <w:r w:rsidR="005921CA" w:rsidRPr="006346DD">
        <w:rPr>
          <w:rFonts w:cs="Huawei Sans"/>
        </w:rPr>
        <w:t>he BGP VPNv4 route carries the SID.</w:t>
      </w:r>
    </w:p>
    <w:p w14:paraId="53592725" w14:textId="77777777" w:rsidR="005921CA" w:rsidRPr="006346DD" w:rsidRDefault="005921CA" w:rsidP="00C67429">
      <w:pPr>
        <w:pStyle w:val="1f0"/>
        <w:rPr>
          <w:rFonts w:cs="Huawei Sans"/>
        </w:rPr>
      </w:pPr>
      <w:r w:rsidRPr="006346DD">
        <w:rPr>
          <w:rFonts w:cs="Huawei Sans"/>
        </w:rPr>
        <w:t># Check the VPN instance routing table on PE4.</w:t>
      </w:r>
    </w:p>
    <w:p w14:paraId="1E3F8797" w14:textId="77777777" w:rsidR="00DD49A2" w:rsidRPr="00233CD3" w:rsidRDefault="00DD49A2" w:rsidP="00233CD3">
      <w:pPr>
        <w:pStyle w:val="2f2"/>
      </w:pPr>
      <w:r w:rsidRPr="00233CD3">
        <w:t xml:space="preserve">[PE4]display ip routing-table vpn-instance vpna </w:t>
      </w:r>
    </w:p>
    <w:p w14:paraId="06417AD5" w14:textId="77777777" w:rsidR="00DD49A2" w:rsidRPr="00233CD3" w:rsidRDefault="00DD49A2" w:rsidP="00233CD3">
      <w:pPr>
        <w:pStyle w:val="2f2"/>
      </w:pPr>
      <w:r w:rsidRPr="00233CD3">
        <w:t>Route</w:t>
      </w:r>
      <w:r w:rsidRPr="00233CD3">
        <w:tab/>
        <w:t xml:space="preserve">Flags: </w:t>
      </w:r>
      <w:r w:rsidRPr="00233CD3">
        <w:tab/>
        <w:t>R</w:t>
      </w:r>
      <w:r w:rsidRPr="00233CD3">
        <w:tab/>
        <w:t>-</w:t>
      </w:r>
      <w:r w:rsidRPr="00233CD3">
        <w:tab/>
        <w:t>relay,</w:t>
      </w:r>
      <w:r w:rsidRPr="00233CD3">
        <w:tab/>
        <w:t>D</w:t>
      </w:r>
      <w:r w:rsidRPr="00233CD3">
        <w:tab/>
        <w:t>-</w:t>
      </w:r>
      <w:r w:rsidRPr="00233CD3">
        <w:tab/>
        <w:t>download</w:t>
      </w:r>
      <w:r w:rsidRPr="00233CD3">
        <w:tab/>
        <w:t>to</w:t>
      </w:r>
      <w:r w:rsidRPr="00233CD3">
        <w:tab/>
        <w:t>fib,</w:t>
      </w:r>
      <w:r w:rsidRPr="00233CD3">
        <w:tab/>
        <w:t>T</w:t>
      </w:r>
      <w:r w:rsidRPr="00233CD3">
        <w:tab/>
        <w:t>-</w:t>
      </w:r>
      <w:r w:rsidRPr="00233CD3">
        <w:tab/>
        <w:t>to</w:t>
      </w:r>
      <w:r w:rsidRPr="00233CD3">
        <w:tab/>
        <w:t>vpn-instance,</w:t>
      </w:r>
      <w:r w:rsidRPr="00233CD3">
        <w:tab/>
        <w:t>B</w:t>
      </w:r>
      <w:r w:rsidRPr="00233CD3">
        <w:tab/>
        <w:t>-</w:t>
      </w:r>
      <w:r w:rsidRPr="00233CD3">
        <w:tab/>
        <w:t>black</w:t>
      </w:r>
      <w:r w:rsidRPr="00233CD3">
        <w:tab/>
        <w:t>hole</w:t>
      </w:r>
      <w:r w:rsidRPr="00233CD3">
        <w:tab/>
        <w:t>route</w:t>
      </w:r>
    </w:p>
    <w:p w14:paraId="19120217" w14:textId="77777777" w:rsidR="00DD49A2" w:rsidRPr="00233CD3" w:rsidRDefault="00DD49A2" w:rsidP="00233CD3">
      <w:pPr>
        <w:pStyle w:val="2f2"/>
      </w:pPr>
      <w:r w:rsidRPr="00233CD3">
        <w:lastRenderedPageBreak/>
        <w:t>------------------------------------------------------------------------------</w:t>
      </w:r>
    </w:p>
    <w:p w14:paraId="62E6F57C" w14:textId="77777777" w:rsidR="00DD49A2" w:rsidRPr="006346DD" w:rsidRDefault="00DD49A2" w:rsidP="00DD49A2">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51647AAD" w14:textId="77777777" w:rsidR="00DD49A2" w:rsidRPr="006346DD" w:rsidRDefault="00DD49A2" w:rsidP="00DD49A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6C31684" w14:textId="77777777" w:rsidR="00DD49A2" w:rsidRPr="006346DD" w:rsidRDefault="00DD49A2" w:rsidP="00DD49A2">
      <w:pPr>
        <w:pStyle w:val="2f2"/>
        <w:rPr>
          <w:rFonts w:cs="Huawei Sans"/>
        </w:rPr>
      </w:pPr>
    </w:p>
    <w:p w14:paraId="55438D5C" w14:textId="77777777" w:rsidR="00DD49A2" w:rsidRPr="006346DD" w:rsidRDefault="00DD49A2" w:rsidP="00DD49A2">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1B92E03C" w14:textId="77777777" w:rsidR="00DD49A2" w:rsidRPr="006346DD" w:rsidRDefault="00DD49A2" w:rsidP="00DD49A2">
      <w:pPr>
        <w:pStyle w:val="2f2"/>
        <w:rPr>
          <w:rFonts w:cs="Huawei Sans"/>
        </w:rPr>
      </w:pPr>
    </w:p>
    <w:p w14:paraId="6CB12128" w14:textId="77777777" w:rsidR="00DD49A2" w:rsidRPr="006346DD" w:rsidRDefault="00DD49A2" w:rsidP="00DD49A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r>
      <w:r w:rsidRPr="006346DD">
        <w:rPr>
          <w:rFonts w:cs="Huawei Sans"/>
          <w:color w:val="C7000B"/>
        </w:rPr>
        <w:t>FC00:2::1:9D</w:t>
      </w:r>
      <w:r w:rsidRPr="006346DD">
        <w:rPr>
          <w:rFonts w:cs="Huawei Sans"/>
        </w:rPr>
        <w:tab/>
      </w:r>
      <w:r w:rsidRPr="006346DD">
        <w:rPr>
          <w:rFonts w:cs="Huawei Sans"/>
        </w:rPr>
        <w:tab/>
      </w:r>
      <w:r w:rsidRPr="006346DD">
        <w:rPr>
          <w:rFonts w:cs="Huawei Sans"/>
        </w:rPr>
        <w:tab/>
      </w:r>
      <w:r w:rsidRPr="006346DD">
        <w:rPr>
          <w:rFonts w:cs="Huawei Sans"/>
        </w:rPr>
        <w:tab/>
        <w:t>SRv6</w:t>
      </w:r>
      <w:r w:rsidRPr="006346DD">
        <w:rPr>
          <w:rFonts w:cs="Huawei Sans"/>
        </w:rPr>
        <w:tab/>
        <w:t>BE</w:t>
      </w:r>
    </w:p>
    <w:p w14:paraId="6251E0AF" w14:textId="77777777" w:rsidR="00DD49A2" w:rsidRPr="006346DD" w:rsidRDefault="00DD49A2" w:rsidP="00DD49A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7A257BCD" w14:textId="77777777" w:rsidR="00DD49A2" w:rsidRPr="006346DD" w:rsidRDefault="00DD49A2" w:rsidP="00DD49A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0B0B6CB3" w14:textId="77777777" w:rsidR="00DD49A2" w:rsidRPr="006346DD" w:rsidRDefault="00DD49A2" w:rsidP="00DD49A2">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0ABDA034" w14:textId="77777777" w:rsidR="00302D5C" w:rsidRDefault="00302D5C" w:rsidP="00302D5C">
      <w:pPr>
        <w:pStyle w:val="1f0"/>
      </w:pPr>
      <w:r>
        <w:t>The next hop of the route from PE4 to 10.2.2.2 is FC00:2::1:9D, that is, the SID assigned by PE2 to VPN routes in the VPN instance.</w:t>
      </w:r>
    </w:p>
    <w:p w14:paraId="27B79BE5" w14:textId="77777777" w:rsidR="00302D5C" w:rsidRDefault="00302D5C" w:rsidP="00302D5C">
      <w:pPr>
        <w:pStyle w:val="1f0"/>
      </w:pPr>
      <w:r>
        <w:t>When the CE attached to PE4 accesses the CE attached to PE2, the destination IPv6 address carried in the outer packet header is this address. After receiving the packet, PE2 can determine to which CE the inner packet should be sent according to the destination IPv6 address.</w:t>
      </w:r>
    </w:p>
    <w:p w14:paraId="022B8C12" w14:textId="77777777" w:rsidR="005921CA" w:rsidRPr="006346DD" w:rsidRDefault="005921CA" w:rsidP="005921CA">
      <w:pPr>
        <w:pStyle w:val="30"/>
        <w:rPr>
          <w:rFonts w:cs="Huawei Sans"/>
        </w:rPr>
      </w:pPr>
      <w:r w:rsidRPr="006346DD">
        <w:rPr>
          <w:rFonts w:cs="Huawei Sans"/>
        </w:rPr>
        <w:t>Observe the forwarding process.</w:t>
      </w:r>
    </w:p>
    <w:p w14:paraId="55D9E2A7" w14:textId="77777777" w:rsidR="00302D5C" w:rsidRDefault="00302D5C" w:rsidP="00302D5C">
      <w:pPr>
        <w:pStyle w:val="1f0"/>
      </w:pPr>
      <w:r>
        <w:t>Capture the headers of outgoing packets on GE0/3/0 of P2 and check the packet encapsulation during communication between 10.4.4.4 and 10.2.2.2.</w:t>
      </w:r>
    </w:p>
    <w:p w14:paraId="7C031CE2" w14:textId="77777777" w:rsidR="00302D5C" w:rsidRDefault="00302D5C" w:rsidP="00302D5C">
      <w:pPr>
        <w:pStyle w:val="1f0"/>
      </w:pPr>
      <w:r>
        <w:t># On P2, create IPv6 ACL 3000 to match the outer headers of packets from 10.4.4.4 to 10.2.2.2.</w:t>
      </w:r>
    </w:p>
    <w:p w14:paraId="77B7E6D2" w14:textId="77777777" w:rsidR="005921CA" w:rsidRPr="006346DD" w:rsidRDefault="005921CA" w:rsidP="005921CA">
      <w:pPr>
        <w:pStyle w:val="2f2"/>
        <w:rPr>
          <w:rFonts w:cs="Huawei Sans"/>
        </w:rPr>
      </w:pPr>
      <w:r w:rsidRPr="006346DD">
        <w:rPr>
          <w:rFonts w:cs="Huawei Sans"/>
        </w:rPr>
        <w:t>[P2]acl ipv6 3000</w:t>
      </w:r>
    </w:p>
    <w:p w14:paraId="651EF81A" w14:textId="77777777" w:rsidR="005921CA" w:rsidRPr="006346DD" w:rsidRDefault="005921CA" w:rsidP="005921CA">
      <w:pPr>
        <w:pStyle w:val="2f2"/>
        <w:rPr>
          <w:rFonts w:cs="Huawei Sans"/>
        </w:rPr>
      </w:pPr>
      <w:r w:rsidRPr="006346DD">
        <w:rPr>
          <w:rFonts w:cs="Huawei Sans"/>
        </w:rPr>
        <w:t xml:space="preserve">[P2-acl6-advance-3000]rule permit ipv6 destination FC00:2::1:9D 128 source FC01::4 128 </w:t>
      </w:r>
    </w:p>
    <w:p w14:paraId="7020FA59" w14:textId="77777777" w:rsidR="005921CA" w:rsidRPr="006346DD" w:rsidRDefault="005921CA" w:rsidP="00C67429">
      <w:pPr>
        <w:pStyle w:val="1f0"/>
        <w:rPr>
          <w:rFonts w:cs="Huawei Sans"/>
        </w:rPr>
      </w:pPr>
      <w:r w:rsidRPr="006346DD">
        <w:rPr>
          <w:rFonts w:cs="Huawei Sans"/>
        </w:rPr>
        <w:t>Use the ACL rule to match packets with the destination IPv6 address of FC00:2::1:9D and source IPv6 address of FC01::4.</w:t>
      </w:r>
    </w:p>
    <w:p w14:paraId="7CAC1577" w14:textId="77777777" w:rsidR="00302D5C" w:rsidRDefault="00302D5C" w:rsidP="00302D5C">
      <w:pPr>
        <w:pStyle w:val="1f0"/>
      </w:pPr>
      <w:r>
        <w:t xml:space="preserve"># Run the </w:t>
      </w:r>
      <w:r>
        <w:rPr>
          <w:b/>
          <w:bCs/>
        </w:rPr>
        <w:t>capture-packet</w:t>
      </w:r>
      <w:r>
        <w:t xml:space="preserve"> command on P2 to capture packet headers on GE0/3/0.</w:t>
      </w:r>
    </w:p>
    <w:p w14:paraId="13B5D6AA" w14:textId="77777777" w:rsidR="005921CA" w:rsidRPr="006346DD" w:rsidRDefault="005921CA" w:rsidP="005921CA">
      <w:pPr>
        <w:pStyle w:val="2f2"/>
        <w:rPr>
          <w:rFonts w:cs="Huawei Sans"/>
        </w:rPr>
      </w:pPr>
      <w:r w:rsidRPr="006346DD">
        <w:rPr>
          <w:rFonts w:cs="Huawei Sans"/>
        </w:rPr>
        <w:t>[P2]capture-packet forwarding interface GigabitEthernet 0/3/0 outbound ipv6 acl 3000 packet-num 5 packet-len 64 overwrite file SRv6BE.cap</w:t>
      </w:r>
    </w:p>
    <w:p w14:paraId="41F8FCC4" w14:textId="77777777" w:rsidR="005921CA" w:rsidRPr="006346DD" w:rsidRDefault="005921CA" w:rsidP="005921CA">
      <w:pPr>
        <w:pStyle w:val="2f2"/>
        <w:rPr>
          <w:rFonts w:cs="Huawei Sans"/>
        </w:rPr>
      </w:pPr>
      <w:r w:rsidRPr="006346DD">
        <w:rPr>
          <w:rFonts w:cs="Huawei Sans"/>
        </w:rPr>
        <w:t>Info: Capture-packet data will be saved to cfcard:/logfile/SRv6BE.cap.</w:t>
      </w:r>
    </w:p>
    <w:p w14:paraId="62115566" w14:textId="77777777" w:rsidR="005921CA" w:rsidRPr="006346DD" w:rsidRDefault="005921CA" w:rsidP="00C67429">
      <w:pPr>
        <w:pStyle w:val="1f0"/>
        <w:rPr>
          <w:rFonts w:cs="Huawei Sans"/>
        </w:rPr>
      </w:pPr>
      <w:r w:rsidRPr="006346DD">
        <w:rPr>
          <w:rFonts w:cs="Huawei Sans"/>
        </w:rPr>
        <w:t># On PE4, ping 10.2.2.2 from 10.4.4.4.</w:t>
      </w:r>
    </w:p>
    <w:p w14:paraId="4E060338" w14:textId="77777777" w:rsidR="00DD49A2" w:rsidRPr="006346DD" w:rsidRDefault="00DD49A2" w:rsidP="00DD49A2">
      <w:pPr>
        <w:pStyle w:val="2f2"/>
        <w:rPr>
          <w:rFonts w:cs="Huawei Sans"/>
        </w:rPr>
      </w:pPr>
      <w:r w:rsidRPr="006346DD">
        <w:rPr>
          <w:rFonts w:cs="Huawei Sans"/>
        </w:rPr>
        <w:t>[PE4]ping -vpn-instance vpna -a 10.4.4.4 10.2.2.2</w:t>
      </w:r>
    </w:p>
    <w:p w14:paraId="57B65B07" w14:textId="77777777" w:rsidR="00DD49A2" w:rsidRPr="006346DD" w:rsidRDefault="00DD49A2" w:rsidP="00DD49A2">
      <w:pPr>
        <w:pStyle w:val="2f2"/>
        <w:rPr>
          <w:rFonts w:cs="Huawei Sans"/>
        </w:rPr>
      </w:pPr>
      <w:r w:rsidRPr="006346DD">
        <w:rPr>
          <w:rFonts w:cs="Huawei Sans"/>
        </w:rPr>
        <w:t xml:space="preserve">  PING 10.2.2.2: 56  data bytes, press CTRL_C to break</w:t>
      </w:r>
    </w:p>
    <w:p w14:paraId="09CEF3AA" w14:textId="77777777" w:rsidR="00DD49A2" w:rsidRPr="006346DD" w:rsidRDefault="00DD49A2" w:rsidP="00DD49A2">
      <w:pPr>
        <w:pStyle w:val="2f2"/>
        <w:rPr>
          <w:rFonts w:cs="Huawei Sans"/>
        </w:rPr>
      </w:pPr>
      <w:r w:rsidRPr="006346DD">
        <w:rPr>
          <w:rFonts w:cs="Huawei Sans"/>
        </w:rPr>
        <w:t xml:space="preserve">    Reply from 10.2.2.2: bytes=56 Sequence=1 ttl=255 time=1 ms</w:t>
      </w:r>
    </w:p>
    <w:p w14:paraId="6366653F" w14:textId="77777777" w:rsidR="00DD49A2" w:rsidRPr="006346DD" w:rsidRDefault="00DD49A2" w:rsidP="00DD49A2">
      <w:pPr>
        <w:pStyle w:val="2f2"/>
        <w:rPr>
          <w:rFonts w:cs="Huawei Sans"/>
        </w:rPr>
      </w:pPr>
      <w:r w:rsidRPr="006346DD">
        <w:rPr>
          <w:rFonts w:cs="Huawei Sans"/>
        </w:rPr>
        <w:t xml:space="preserve">    Reply from 10.2.2.2: bytes=56 Sequence=2 ttl=255 time=1 ms</w:t>
      </w:r>
    </w:p>
    <w:p w14:paraId="6A470D55" w14:textId="77777777" w:rsidR="00DD49A2" w:rsidRPr="006346DD" w:rsidRDefault="00DD49A2" w:rsidP="00DD49A2">
      <w:pPr>
        <w:pStyle w:val="2f2"/>
        <w:rPr>
          <w:rFonts w:cs="Huawei Sans"/>
        </w:rPr>
      </w:pPr>
      <w:r w:rsidRPr="006346DD">
        <w:rPr>
          <w:rFonts w:cs="Huawei Sans"/>
        </w:rPr>
        <w:t xml:space="preserve">    Reply from 10.2.2.2: bytes=56 Sequence=3 ttl=255 time=1 ms</w:t>
      </w:r>
    </w:p>
    <w:p w14:paraId="42D761DA" w14:textId="77777777" w:rsidR="00DD49A2" w:rsidRPr="006346DD" w:rsidRDefault="00DD49A2" w:rsidP="00DD49A2">
      <w:pPr>
        <w:pStyle w:val="2f2"/>
        <w:rPr>
          <w:rFonts w:cs="Huawei Sans"/>
        </w:rPr>
      </w:pPr>
      <w:r w:rsidRPr="006346DD">
        <w:rPr>
          <w:rFonts w:cs="Huawei Sans"/>
        </w:rPr>
        <w:t xml:space="preserve">    Reply from 10.2.2.2: bytes=56 Sequence=4 ttl=255 time=1 ms</w:t>
      </w:r>
    </w:p>
    <w:p w14:paraId="5BD1B838" w14:textId="77777777" w:rsidR="00DD49A2" w:rsidRPr="006346DD" w:rsidRDefault="00DD49A2" w:rsidP="00DD49A2">
      <w:pPr>
        <w:pStyle w:val="2f2"/>
        <w:rPr>
          <w:rFonts w:cs="Huawei Sans"/>
        </w:rPr>
      </w:pPr>
      <w:r w:rsidRPr="006346DD">
        <w:rPr>
          <w:rFonts w:cs="Huawei Sans"/>
        </w:rPr>
        <w:t xml:space="preserve">    Reply from 10.2.2.2: bytes=56 Sequence=5 ttl=255 time=1 ms</w:t>
      </w:r>
    </w:p>
    <w:p w14:paraId="179515E3" w14:textId="77777777" w:rsidR="00DD49A2" w:rsidRPr="006346DD" w:rsidRDefault="00DD49A2" w:rsidP="00DD49A2">
      <w:pPr>
        <w:pStyle w:val="2f2"/>
        <w:rPr>
          <w:rFonts w:cs="Huawei Sans"/>
        </w:rPr>
      </w:pPr>
    </w:p>
    <w:p w14:paraId="4D755B43" w14:textId="77777777" w:rsidR="00DD49A2" w:rsidRPr="006346DD" w:rsidRDefault="00DD49A2" w:rsidP="00DD49A2">
      <w:pPr>
        <w:pStyle w:val="2f2"/>
        <w:rPr>
          <w:rFonts w:cs="Huawei Sans"/>
        </w:rPr>
      </w:pPr>
      <w:r w:rsidRPr="006346DD">
        <w:rPr>
          <w:rFonts w:cs="Huawei Sans"/>
        </w:rPr>
        <w:t xml:space="preserve">  --- 10.2.2.2 ping statistics ---</w:t>
      </w:r>
    </w:p>
    <w:p w14:paraId="2A3B0337" w14:textId="77777777" w:rsidR="00DD49A2" w:rsidRPr="006346DD" w:rsidRDefault="00DD49A2" w:rsidP="00DD49A2">
      <w:pPr>
        <w:pStyle w:val="2f2"/>
        <w:rPr>
          <w:rFonts w:cs="Huawei Sans"/>
        </w:rPr>
      </w:pPr>
      <w:r w:rsidRPr="006346DD">
        <w:rPr>
          <w:rFonts w:cs="Huawei Sans"/>
        </w:rPr>
        <w:t xml:space="preserve">    5 packet(s) transmitted</w:t>
      </w:r>
    </w:p>
    <w:p w14:paraId="34F721B5" w14:textId="77777777" w:rsidR="00DD49A2" w:rsidRPr="006346DD" w:rsidRDefault="00DD49A2" w:rsidP="00DD49A2">
      <w:pPr>
        <w:pStyle w:val="2f2"/>
        <w:rPr>
          <w:rFonts w:cs="Huawei Sans"/>
        </w:rPr>
      </w:pPr>
      <w:r w:rsidRPr="006346DD">
        <w:rPr>
          <w:rFonts w:cs="Huawei Sans"/>
        </w:rPr>
        <w:t xml:space="preserve">    5 packet(s) received</w:t>
      </w:r>
    </w:p>
    <w:p w14:paraId="07D4F699" w14:textId="77777777" w:rsidR="00DD49A2" w:rsidRPr="006346DD" w:rsidRDefault="00DD49A2" w:rsidP="00DD49A2">
      <w:pPr>
        <w:pStyle w:val="2f2"/>
        <w:rPr>
          <w:rFonts w:cs="Huawei Sans"/>
        </w:rPr>
      </w:pPr>
      <w:r w:rsidRPr="006346DD">
        <w:rPr>
          <w:rFonts w:cs="Huawei Sans"/>
        </w:rPr>
        <w:t xml:space="preserve">    0.00% packet loss</w:t>
      </w:r>
    </w:p>
    <w:p w14:paraId="1004F6E5" w14:textId="77777777" w:rsidR="00DD49A2" w:rsidRPr="006346DD" w:rsidRDefault="00DD49A2" w:rsidP="00DD49A2">
      <w:pPr>
        <w:pStyle w:val="2f2"/>
        <w:rPr>
          <w:rFonts w:cs="Huawei Sans"/>
        </w:rPr>
      </w:pPr>
      <w:r w:rsidRPr="006346DD">
        <w:rPr>
          <w:rFonts w:cs="Huawei Sans"/>
        </w:rPr>
        <w:t>round-trip min/avg/max = 1/1/1 ms</w:t>
      </w:r>
    </w:p>
    <w:p w14:paraId="1F9E13E7" w14:textId="25C93DF5" w:rsidR="00302D5C" w:rsidRDefault="00302D5C" w:rsidP="00302D5C">
      <w:pPr>
        <w:pStyle w:val="1f0"/>
      </w:pPr>
      <w:r>
        <w:lastRenderedPageBreak/>
        <w:t xml:space="preserve">Information about the captured packet headers is saved in the </w:t>
      </w:r>
      <w:r>
        <w:rPr>
          <w:b/>
          <w:bCs/>
        </w:rPr>
        <w:t>/logfile</w:t>
      </w:r>
      <w:r>
        <w:t xml:space="preserve"> directory of the device. We can download the file through FTP or SFTP. For details about how to enable FTP or SFTP on the device, see the related product documentation (for example: https://support.huawei.com/hedex/hdx.do?docid=EDOC1100168795&amp;lang=en).</w:t>
      </w:r>
    </w:p>
    <w:p w14:paraId="37B53280" w14:textId="77777777" w:rsidR="00302D5C" w:rsidRDefault="00302D5C" w:rsidP="00302D5C">
      <w:pPr>
        <w:pStyle w:val="1f0"/>
      </w:pPr>
      <w:r>
        <w:t># Check captured packet headers.</w:t>
      </w:r>
    </w:p>
    <w:p w14:paraId="34F29D17" w14:textId="77777777" w:rsidR="005921CA" w:rsidRPr="006346DD" w:rsidRDefault="005921CA" w:rsidP="005921CA">
      <w:pPr>
        <w:pStyle w:val="2f2"/>
        <w:rPr>
          <w:rFonts w:cs="Huawei Sans"/>
        </w:rPr>
      </w:pPr>
      <w:r w:rsidRPr="006346DD">
        <w:rPr>
          <w:rFonts w:cs="Huawei Sans"/>
        </w:rPr>
        <w:t>Frame 2: 138 bytes on wire (1104 bits), 64 bytes captured (512 bits)</w:t>
      </w:r>
    </w:p>
    <w:p w14:paraId="5A814FE0" w14:textId="77777777" w:rsidR="005921CA" w:rsidRPr="006346DD" w:rsidRDefault="005921CA" w:rsidP="005921CA">
      <w:pPr>
        <w:pStyle w:val="2f2"/>
        <w:rPr>
          <w:rFonts w:cs="Huawei Sans"/>
        </w:rPr>
      </w:pPr>
      <w:r w:rsidRPr="006346DD">
        <w:rPr>
          <w:rFonts w:cs="Huawei Sans"/>
        </w:rPr>
        <w:t>Ethernet II, Src: HuaweiTe_7a:c3:f1 (dc:99:14:7a:c3:f1), Dst: HuaweiTe_7a:c2:8a (dc:99:14:7a:c2:8a)</w:t>
      </w:r>
    </w:p>
    <w:p w14:paraId="2DE21A05" w14:textId="77777777" w:rsidR="005921CA" w:rsidRPr="006346DD" w:rsidRDefault="005921CA" w:rsidP="005921CA">
      <w:pPr>
        <w:pStyle w:val="2f2"/>
        <w:rPr>
          <w:rFonts w:cs="Huawei Sans"/>
        </w:rPr>
      </w:pPr>
      <w:r w:rsidRPr="006346DD">
        <w:rPr>
          <w:rFonts w:cs="Huawei Sans"/>
        </w:rPr>
        <w:t xml:space="preserve">Internet Protocol Version 6, Src: </w:t>
      </w:r>
      <w:r w:rsidRPr="006346DD">
        <w:rPr>
          <w:rFonts w:cs="Huawei Sans"/>
          <w:color w:val="C7000B"/>
        </w:rPr>
        <w:t>fc01::4</w:t>
      </w:r>
      <w:r w:rsidRPr="006346DD">
        <w:rPr>
          <w:rFonts w:cs="Huawei Sans"/>
        </w:rPr>
        <w:t xml:space="preserve">, Dst: </w:t>
      </w:r>
      <w:r w:rsidRPr="006346DD">
        <w:rPr>
          <w:rFonts w:cs="Huawei Sans"/>
          <w:color w:val="C7000B"/>
        </w:rPr>
        <w:t>fc00:2::1:9D</w:t>
      </w:r>
    </w:p>
    <w:p w14:paraId="560CFCE5" w14:textId="77777777" w:rsidR="005921CA" w:rsidRPr="006346DD" w:rsidRDefault="005921CA" w:rsidP="005921CA">
      <w:pPr>
        <w:pStyle w:val="2f2"/>
        <w:rPr>
          <w:rFonts w:cs="Huawei Sans"/>
        </w:rPr>
      </w:pPr>
      <w:r w:rsidRPr="006346DD">
        <w:rPr>
          <w:rFonts w:cs="Huawei Sans"/>
        </w:rPr>
        <w:t>Internet Protocol Version 4</w:t>
      </w:r>
    </w:p>
    <w:p w14:paraId="1317B901" w14:textId="77777777" w:rsidR="00302D5C" w:rsidRDefault="00302D5C" w:rsidP="00302D5C">
      <w:pPr>
        <w:pStyle w:val="1f0"/>
      </w:pPr>
      <w:r>
        <w:t xml:space="preserve">The destination IPv6 address in the outer IPv6 packet header is </w:t>
      </w:r>
      <w:r>
        <w:rPr>
          <w:color w:val="C7000B"/>
        </w:rPr>
        <w:t>fc00:2::19D</w:t>
      </w:r>
      <w:r>
        <w:t>. The IPv6 packet header is directly followed by the inner IPv4 header. In SRv6 BE, only one SID layer needs to be used for forwarding over public network routes and differentiation of VPN instances to which inner packets belong.</w:t>
      </w:r>
    </w:p>
    <w:p w14:paraId="25D63F52" w14:textId="77777777" w:rsidR="00E33FFD" w:rsidRPr="006346DD" w:rsidRDefault="00E33FFD" w:rsidP="00E33FFD">
      <w:pPr>
        <w:pStyle w:val="3"/>
        <w:rPr>
          <w:rFonts w:cs="Huawei Sans"/>
        </w:rPr>
      </w:pPr>
      <w:bookmarkStart w:id="34" w:name="_Toc74745710"/>
      <w:r w:rsidRPr="006346DD">
        <w:rPr>
          <w:rFonts w:cs="Huawei Sans"/>
        </w:rPr>
        <w:t>Quiz</w:t>
      </w:r>
      <w:bookmarkEnd w:id="34"/>
    </w:p>
    <w:p w14:paraId="643A9513" w14:textId="77777777" w:rsidR="00302D5C" w:rsidRDefault="00302D5C" w:rsidP="00302D5C">
      <w:pPr>
        <w:pStyle w:val="1f0"/>
      </w:pPr>
      <w:r>
        <w:t>In an L3VPNv6 over SRv6 BE scenario, which type of SID does BGP routes in a VPN instance carry?</w:t>
      </w:r>
    </w:p>
    <w:p w14:paraId="797DA2F7" w14:textId="77777777" w:rsidR="005921CA" w:rsidRPr="006346DD" w:rsidRDefault="005921CA" w:rsidP="006E15FA">
      <w:pPr>
        <w:pStyle w:val="2"/>
        <w:rPr>
          <w:rFonts w:cs="Huawei Sans"/>
        </w:rPr>
      </w:pPr>
      <w:bookmarkStart w:id="35" w:name="_Toc74745711"/>
      <w:r w:rsidRPr="006346DD">
        <w:rPr>
          <w:rFonts w:cs="Huawei Sans"/>
        </w:rPr>
        <w:t>L3VPNv4 over SRv6 Policy Experiment</w:t>
      </w:r>
      <w:bookmarkEnd w:id="35"/>
    </w:p>
    <w:p w14:paraId="63E1CD39" w14:textId="77777777" w:rsidR="005921CA" w:rsidRPr="006346DD" w:rsidRDefault="005921CA" w:rsidP="006E15FA">
      <w:pPr>
        <w:pStyle w:val="3"/>
        <w:rPr>
          <w:rFonts w:cs="Huawei Sans"/>
        </w:rPr>
      </w:pPr>
      <w:bookmarkStart w:id="36" w:name="_Toc74745712"/>
      <w:r w:rsidRPr="006346DD">
        <w:rPr>
          <w:rFonts w:cs="Huawei Sans"/>
        </w:rPr>
        <w:t>Introduction</w:t>
      </w:r>
      <w:bookmarkEnd w:id="36"/>
    </w:p>
    <w:p w14:paraId="688AE855" w14:textId="77777777" w:rsidR="005921CA" w:rsidRPr="006346DD" w:rsidRDefault="005921CA" w:rsidP="006E15FA">
      <w:pPr>
        <w:pStyle w:val="4"/>
        <w:rPr>
          <w:rFonts w:cs="Huawei Sans" w:hint="default"/>
        </w:rPr>
      </w:pPr>
      <w:r w:rsidRPr="006346DD">
        <w:rPr>
          <w:rFonts w:cs="Huawei Sans" w:hint="default"/>
        </w:rPr>
        <w:t>Objectives</w:t>
      </w:r>
    </w:p>
    <w:p w14:paraId="340002E9" w14:textId="77777777" w:rsidR="00F445EA" w:rsidRPr="006346DD" w:rsidRDefault="00F445EA" w:rsidP="00F445EA">
      <w:pPr>
        <w:pStyle w:val="1f0"/>
        <w:rPr>
          <w:rFonts w:cs="Huawei Sans"/>
        </w:rPr>
      </w:pPr>
      <w:r w:rsidRPr="006346DD">
        <w:rPr>
          <w:rFonts w:cs="Huawei Sans"/>
        </w:rPr>
        <w:t>Upon completion of this task, you will be able to:</w:t>
      </w:r>
    </w:p>
    <w:p w14:paraId="7F7C6C0C" w14:textId="77777777" w:rsidR="005921CA" w:rsidRPr="006346DD" w:rsidRDefault="005921CA" w:rsidP="005921CA">
      <w:pPr>
        <w:pStyle w:val="4a"/>
        <w:rPr>
          <w:rFonts w:cs="Huawei Sans"/>
        </w:rPr>
      </w:pPr>
      <w:r w:rsidRPr="006346DD">
        <w:rPr>
          <w:rFonts w:cs="Huawei Sans"/>
        </w:rPr>
        <w:t>Manually allocate SIDs to VPN routes.</w:t>
      </w:r>
    </w:p>
    <w:p w14:paraId="634A0C88" w14:textId="77777777" w:rsidR="005921CA" w:rsidRPr="006346DD" w:rsidRDefault="005921CA" w:rsidP="005921CA">
      <w:pPr>
        <w:pStyle w:val="4a"/>
        <w:rPr>
          <w:rFonts w:cs="Huawei Sans"/>
        </w:rPr>
      </w:pPr>
      <w:r w:rsidRPr="006346DD">
        <w:rPr>
          <w:rFonts w:cs="Huawei Sans"/>
        </w:rPr>
        <w:t>Recurse L3VPN tunnels used for communication between CEs to SRv6 Policies.</w:t>
      </w:r>
    </w:p>
    <w:p w14:paraId="2ACFA722" w14:textId="77777777" w:rsidR="005921CA" w:rsidRPr="006346DD" w:rsidRDefault="005921CA" w:rsidP="005921CA">
      <w:pPr>
        <w:pStyle w:val="4a"/>
        <w:rPr>
          <w:rFonts w:cs="Huawei Sans"/>
        </w:rPr>
      </w:pPr>
      <w:r w:rsidRPr="006346DD">
        <w:rPr>
          <w:rFonts w:cs="Huawei Sans"/>
        </w:rPr>
        <w:t xml:space="preserve">Observe packet forwarding over SRv6 Policies.  </w:t>
      </w:r>
    </w:p>
    <w:p w14:paraId="7B4B8223" w14:textId="77777777" w:rsidR="00010FC6" w:rsidRPr="006346DD" w:rsidRDefault="005921CA" w:rsidP="00010FC6">
      <w:pPr>
        <w:pStyle w:val="4"/>
        <w:rPr>
          <w:rFonts w:cs="Huawei Sans" w:hint="default"/>
        </w:rPr>
      </w:pPr>
      <w:r w:rsidRPr="006346DD">
        <w:rPr>
          <w:rFonts w:cs="Huawei Sans" w:hint="default"/>
        </w:rPr>
        <w:t>Networking Description</w:t>
      </w:r>
    </w:p>
    <w:p w14:paraId="1ACC8129" w14:textId="77777777" w:rsidR="005921CA" w:rsidRPr="006346DD" w:rsidRDefault="00010FC6" w:rsidP="005921CA">
      <w:pPr>
        <w:ind w:left="1021"/>
        <w:jc w:val="center"/>
        <w:rPr>
          <w:rFonts w:ascii="Huawei Sans" w:hAnsi="Huawei Sans" w:cs="Huawei Sans"/>
          <w:sz w:val="21"/>
        </w:rPr>
      </w:pPr>
      <w:r w:rsidRPr="006346DD">
        <w:rPr>
          <w:rFonts w:ascii="Huawei Sans" w:hAnsi="Huawei Sans" w:cs="Huawei Sans"/>
          <w:noProof/>
        </w:rPr>
        <w:drawing>
          <wp:inline distT="0" distB="0" distL="0" distR="0" wp14:anchorId="283F0CC9" wp14:editId="15DA3EFB">
            <wp:extent cx="5454000" cy="1217814"/>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4000" cy="1217814"/>
                    </a:xfrm>
                    <a:prstGeom prst="rect">
                      <a:avLst/>
                    </a:prstGeom>
                    <a:noFill/>
                  </pic:spPr>
                </pic:pic>
              </a:graphicData>
            </a:graphic>
          </wp:inline>
        </w:drawing>
      </w:r>
    </w:p>
    <w:p w14:paraId="3283D2E5" w14:textId="77777777" w:rsidR="005921CA" w:rsidRPr="006346DD" w:rsidRDefault="005921CA" w:rsidP="005921CA">
      <w:pPr>
        <w:pStyle w:val="92"/>
        <w:ind w:left="1701"/>
        <w:rPr>
          <w:rFonts w:cs="Huawei Sans"/>
        </w:rPr>
      </w:pPr>
      <w:r w:rsidRPr="006346DD">
        <w:rPr>
          <w:rFonts w:cs="Huawei Sans"/>
        </w:rPr>
        <w:t>L3VPNv4 over SRv6 Policy experiment topology</w:t>
      </w:r>
    </w:p>
    <w:p w14:paraId="152D35F7" w14:textId="77777777" w:rsidR="00302D5C" w:rsidRPr="000E2773" w:rsidRDefault="00302D5C" w:rsidP="00302D5C">
      <w:pPr>
        <w:pStyle w:val="1f0"/>
      </w:pPr>
      <w:r>
        <w:t>The figure shows the device connection and IP address planning. Loopback0 is created for all devices, and the Loopback0 IP address is FC01::</w:t>
      </w:r>
      <w:r>
        <w:rPr>
          <w:i/>
          <w:iCs/>
        </w:rPr>
        <w:t>X</w:t>
      </w:r>
      <w:r>
        <w:t xml:space="preserve">. For details about the value of </w:t>
      </w:r>
      <w:r>
        <w:rPr>
          <w:i/>
          <w:iCs/>
        </w:rPr>
        <w:t>X</w:t>
      </w:r>
      <w:r>
        <w:t>, see the following table.</w:t>
      </w:r>
    </w:p>
    <w:p w14:paraId="027BF058" w14:textId="67C00881" w:rsidR="00302D5C" w:rsidRPr="000E2773" w:rsidRDefault="00302D5C" w:rsidP="00302D5C">
      <w:pPr>
        <w:pStyle w:val="1f0"/>
      </w:pPr>
      <w:r>
        <w:lastRenderedPageBreak/>
        <w:t>Loopback1 is created on PE2 and PE4 to simulate user access. The Loopback1 addresses on PE2 and PE4 are 10.2.2.2/32 and 10.4.4.4/32, respectively, as shown in the figure.</w:t>
      </w:r>
    </w:p>
    <w:p w14:paraId="3D326E59" w14:textId="77777777" w:rsidR="005921CA" w:rsidRPr="006346DD" w:rsidRDefault="005921CA" w:rsidP="006E15FA">
      <w:pPr>
        <w:pStyle w:val="3"/>
        <w:rPr>
          <w:rFonts w:cs="Huawei Sans"/>
        </w:rPr>
      </w:pPr>
      <w:bookmarkStart w:id="37" w:name="_Toc74745713"/>
      <w:r w:rsidRPr="006346DD">
        <w:rPr>
          <w:rFonts w:cs="Huawei Sans"/>
        </w:rPr>
        <w:t>Experiment Task</w:t>
      </w:r>
      <w:bookmarkEnd w:id="37"/>
    </w:p>
    <w:p w14:paraId="52C011A4" w14:textId="77777777" w:rsidR="005921CA" w:rsidRPr="006346DD" w:rsidRDefault="005921CA" w:rsidP="006E15FA">
      <w:pPr>
        <w:pStyle w:val="4"/>
        <w:rPr>
          <w:rFonts w:cs="Huawei Sans" w:hint="default"/>
        </w:rPr>
      </w:pPr>
      <w:r w:rsidRPr="006346DD">
        <w:rPr>
          <w:rFonts w:cs="Huawei Sans" w:hint="default"/>
        </w:rPr>
        <w:t>Configuration Roadmap</w:t>
      </w:r>
    </w:p>
    <w:p w14:paraId="0DB5B7B4" w14:textId="77777777" w:rsidR="00302D5C" w:rsidRPr="00C6784A" w:rsidRDefault="00302D5C" w:rsidP="00302D5C">
      <w:pPr>
        <w:pStyle w:val="1f0"/>
        <w:numPr>
          <w:ilvl w:val="0"/>
          <w:numId w:val="23"/>
        </w:numPr>
      </w:pPr>
      <w:r>
        <w:t>Configure IP addresses for devices.</w:t>
      </w:r>
    </w:p>
    <w:p w14:paraId="0F553F79" w14:textId="77777777" w:rsidR="00302D5C" w:rsidRPr="00C6784A" w:rsidRDefault="00302D5C" w:rsidP="00302D5C">
      <w:pPr>
        <w:pStyle w:val="1f0"/>
        <w:numPr>
          <w:ilvl w:val="0"/>
          <w:numId w:val="23"/>
        </w:numPr>
      </w:pPr>
      <w:r>
        <w:t>Configure IS-IS in the SR domain. Specifically, enable IS-IS on interconnection and Loopback0 interfaces for communication in the SR domain.</w:t>
      </w:r>
    </w:p>
    <w:p w14:paraId="5470B895" w14:textId="77777777" w:rsidR="00302D5C" w:rsidRPr="00C6784A" w:rsidRDefault="00302D5C" w:rsidP="00302D5C">
      <w:pPr>
        <w:pStyle w:val="1f0"/>
        <w:numPr>
          <w:ilvl w:val="0"/>
          <w:numId w:val="23"/>
        </w:numPr>
      </w:pPr>
      <w:r>
        <w:t xml:space="preserve">Create a VPN instance named </w:t>
      </w:r>
      <w:r>
        <w:rPr>
          <w:b/>
          <w:bCs/>
        </w:rPr>
        <w:t>vpna</w:t>
      </w:r>
      <w:r>
        <w:t>, add Loopback1 to the VPN instance on PE2 and PE4, and import direct routes to the BGP instance.</w:t>
      </w:r>
    </w:p>
    <w:p w14:paraId="03660BBE" w14:textId="77777777" w:rsidR="00302D5C" w:rsidRDefault="00302D5C" w:rsidP="00302D5C">
      <w:pPr>
        <w:pStyle w:val="1f0"/>
        <w:numPr>
          <w:ilvl w:val="0"/>
          <w:numId w:val="23"/>
        </w:numPr>
      </w:pPr>
      <w:r>
        <w:t>Establish an IBGP peer relationship between PE2 and P2 and between PE4 and P2. P2 functions as an RR to reflect VPNv4 routes from PE2 and PE4.</w:t>
      </w:r>
    </w:p>
    <w:p w14:paraId="7CDD22CE" w14:textId="77777777" w:rsidR="00302D5C" w:rsidRPr="0082566F" w:rsidRDefault="00302D5C" w:rsidP="00302D5C">
      <w:pPr>
        <w:pStyle w:val="1f0"/>
        <w:numPr>
          <w:ilvl w:val="0"/>
          <w:numId w:val="23"/>
        </w:numPr>
      </w:pPr>
      <w:r>
        <w:t>Configure a route-policy to allow PE2 and PE4 to add a color to VPNv4 routes to be advertised to each other.</w:t>
      </w:r>
    </w:p>
    <w:p w14:paraId="4A8D2E2C" w14:textId="77777777" w:rsidR="00302D5C" w:rsidRDefault="00302D5C" w:rsidP="00302D5C">
      <w:pPr>
        <w:pStyle w:val="1f0"/>
        <w:numPr>
          <w:ilvl w:val="0"/>
          <w:numId w:val="23"/>
        </w:numPr>
      </w:pPr>
      <w:r>
        <w:t>Configure SRv6. Specifically, enable SRv6 globally, enable IS-IS extensions for SR capabilities, configure the source address for SRv6 encapsulation and locator, manually assign SIDs to VPN instance routes, manually assign SIDs used for device identification to devices, and enable the function to add SIDs to routes to be advertised to BGP peers.</w:t>
      </w:r>
    </w:p>
    <w:p w14:paraId="25313935" w14:textId="77777777" w:rsidR="00302D5C" w:rsidRPr="0082566F" w:rsidRDefault="00302D5C" w:rsidP="00302D5C">
      <w:pPr>
        <w:pStyle w:val="1f0"/>
        <w:numPr>
          <w:ilvl w:val="0"/>
          <w:numId w:val="23"/>
        </w:numPr>
      </w:pPr>
      <w:r>
        <w:t>Configure a tunnel policy to recurse VPN routes to SRv6 TE Policies.</w:t>
      </w:r>
    </w:p>
    <w:p w14:paraId="2C37A03B" w14:textId="77777777" w:rsidR="005921CA" w:rsidRPr="006346DD" w:rsidRDefault="005921CA" w:rsidP="006E15FA">
      <w:pPr>
        <w:pStyle w:val="4"/>
        <w:rPr>
          <w:rFonts w:cs="Huawei Sans" w:hint="default"/>
        </w:rPr>
      </w:pPr>
      <w:r w:rsidRPr="006346DD">
        <w:rPr>
          <w:rFonts w:cs="Huawei Sans" w:hint="default"/>
        </w:rPr>
        <w:t>Configuration Procedure</w:t>
      </w:r>
    </w:p>
    <w:p w14:paraId="6D0AC3B5" w14:textId="77777777" w:rsidR="00010FC6" w:rsidRPr="006346DD" w:rsidRDefault="00010FC6" w:rsidP="00010FC6">
      <w:pPr>
        <w:pStyle w:val="30"/>
        <w:rPr>
          <w:rFonts w:cs="Huawei Sans"/>
        </w:rPr>
      </w:pPr>
      <w:r w:rsidRPr="006346DD">
        <w:rPr>
          <w:rFonts w:cs="Huawei Sans"/>
        </w:rPr>
        <w:t>Configure IP addresses for interconnection and loopback interfaces.</w:t>
      </w:r>
    </w:p>
    <w:p w14:paraId="19108F2E" w14:textId="77777777" w:rsidR="00302D5C" w:rsidRPr="00010FC6" w:rsidRDefault="00302D5C" w:rsidP="00302D5C">
      <w:pPr>
        <w:pStyle w:val="1f0"/>
      </w:pPr>
      <w:r>
        <w:t>Configure the configuration validation mode as immediate validation and configure IP addresses for interconnection and Loopback0 interfaces. Loopback0 addresses must be configured as planned in the following table.</w:t>
      </w:r>
    </w:p>
    <w:p w14:paraId="7944ACB2" w14:textId="77777777" w:rsidR="00010FC6" w:rsidRPr="006346DD" w:rsidRDefault="00010FC6" w:rsidP="00597676">
      <w:pPr>
        <w:pStyle w:val="5b"/>
        <w:rPr>
          <w:rFonts w:cs="Huawei Sans"/>
        </w:rPr>
      </w:pPr>
      <w:r w:rsidRPr="006346DD">
        <w:rPr>
          <w:rFonts w:cs="Huawei Sans"/>
        </w:rPr>
        <w:t>Loopback0 IP addresses</w:t>
      </w:r>
    </w:p>
    <w:tbl>
      <w:tblPr>
        <w:tblStyle w:val="V307"/>
        <w:tblW w:w="0" w:type="auto"/>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063"/>
        <w:gridCol w:w="3868"/>
      </w:tblGrid>
      <w:tr w:rsidR="00010FC6" w:rsidRPr="006346DD" w14:paraId="18A21CF3" w14:textId="77777777" w:rsidTr="004C35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3" w:type="dxa"/>
          </w:tcPr>
          <w:p w14:paraId="5AA22D23" w14:textId="77777777" w:rsidR="00010FC6" w:rsidRPr="009E36BC" w:rsidRDefault="00010FC6" w:rsidP="009E36BC">
            <w:pPr>
              <w:pStyle w:val="59"/>
            </w:pPr>
            <w:r w:rsidRPr="009E36BC">
              <w:t>Device Number</w:t>
            </w:r>
          </w:p>
        </w:tc>
        <w:tc>
          <w:tcPr>
            <w:tcW w:w="3868" w:type="dxa"/>
          </w:tcPr>
          <w:p w14:paraId="1AAA76F4" w14:textId="77777777" w:rsidR="00010FC6" w:rsidRPr="006346DD" w:rsidRDefault="00010FC6" w:rsidP="00597676">
            <w:pPr>
              <w:pStyle w:val="59"/>
              <w:keepNext/>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Loopback0 IP Address</w:t>
            </w:r>
          </w:p>
        </w:tc>
      </w:tr>
      <w:tr w:rsidR="00010FC6" w:rsidRPr="006346DD" w14:paraId="1F27B833" w14:textId="77777777" w:rsidTr="004C356B">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1E3D537F" w14:textId="77777777" w:rsidR="00010FC6" w:rsidRPr="006346DD" w:rsidRDefault="00010FC6" w:rsidP="00FA3D9A">
            <w:pPr>
              <w:pStyle w:val="59"/>
              <w:rPr>
                <w:rFonts w:cs="Huawei Sans"/>
              </w:rPr>
            </w:pPr>
            <w:r w:rsidRPr="006346DD">
              <w:rPr>
                <w:rFonts w:cs="Huawei Sans"/>
              </w:rPr>
              <w:t>PE2</w:t>
            </w:r>
          </w:p>
        </w:tc>
        <w:tc>
          <w:tcPr>
            <w:tcW w:w="3868" w:type="dxa"/>
          </w:tcPr>
          <w:p w14:paraId="31B8F1F9"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FC01::2</w:t>
            </w:r>
          </w:p>
        </w:tc>
      </w:tr>
      <w:tr w:rsidR="00010FC6" w:rsidRPr="006346DD" w14:paraId="445EF285" w14:textId="77777777" w:rsidTr="004C356B">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51D22EBB" w14:textId="77777777" w:rsidR="00010FC6" w:rsidRPr="006346DD" w:rsidRDefault="00010FC6" w:rsidP="00FA3D9A">
            <w:pPr>
              <w:pStyle w:val="59"/>
              <w:rPr>
                <w:rFonts w:cs="Huawei Sans"/>
              </w:rPr>
            </w:pPr>
            <w:r w:rsidRPr="006346DD">
              <w:rPr>
                <w:rFonts w:cs="Huawei Sans"/>
              </w:rPr>
              <w:t>P2</w:t>
            </w:r>
          </w:p>
        </w:tc>
        <w:tc>
          <w:tcPr>
            <w:tcW w:w="3868" w:type="dxa"/>
          </w:tcPr>
          <w:p w14:paraId="07578A3D"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FC01::6</w:t>
            </w:r>
          </w:p>
        </w:tc>
      </w:tr>
      <w:tr w:rsidR="00010FC6" w:rsidRPr="006346DD" w14:paraId="0B16B086" w14:textId="77777777" w:rsidTr="004C356B">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098AA02D" w14:textId="77777777" w:rsidR="00010FC6" w:rsidRPr="006346DD" w:rsidRDefault="00010FC6" w:rsidP="00FA3D9A">
            <w:pPr>
              <w:pStyle w:val="59"/>
              <w:rPr>
                <w:rFonts w:cs="Huawei Sans"/>
              </w:rPr>
            </w:pPr>
            <w:r w:rsidRPr="006346DD">
              <w:rPr>
                <w:rFonts w:cs="Huawei Sans"/>
              </w:rPr>
              <w:t>PE4</w:t>
            </w:r>
          </w:p>
        </w:tc>
        <w:tc>
          <w:tcPr>
            <w:tcW w:w="3868" w:type="dxa"/>
          </w:tcPr>
          <w:p w14:paraId="262F993E"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FC01::4</w:t>
            </w:r>
          </w:p>
        </w:tc>
      </w:tr>
    </w:tbl>
    <w:p w14:paraId="007EC5B9" w14:textId="77777777" w:rsidR="00010FC6" w:rsidRPr="006346DD" w:rsidRDefault="00010FC6" w:rsidP="00010FC6">
      <w:pPr>
        <w:ind w:left="1021"/>
        <w:rPr>
          <w:rFonts w:ascii="Huawei Sans" w:hAnsi="Huawei Sans" w:cs="Huawei Sans"/>
          <w:sz w:val="21"/>
        </w:rPr>
      </w:pPr>
    </w:p>
    <w:p w14:paraId="1A73F0CC" w14:textId="77777777" w:rsidR="00010FC6" w:rsidRPr="006346DD" w:rsidRDefault="00010FC6" w:rsidP="00C67429">
      <w:pPr>
        <w:pStyle w:val="1f0"/>
        <w:rPr>
          <w:rFonts w:cs="Huawei Sans"/>
        </w:rPr>
      </w:pPr>
      <w:r w:rsidRPr="006346DD">
        <w:rPr>
          <w:rFonts w:cs="Huawei Sans"/>
        </w:rPr>
        <w:t># Name the devices.</w:t>
      </w:r>
    </w:p>
    <w:p w14:paraId="6CE98A7D" w14:textId="77777777" w:rsidR="00010FC6" w:rsidRPr="006346DD" w:rsidRDefault="00010FC6" w:rsidP="00C67429">
      <w:pPr>
        <w:pStyle w:val="1f0"/>
        <w:rPr>
          <w:rFonts w:cs="Huawei Sans"/>
        </w:rPr>
      </w:pPr>
      <w:r w:rsidRPr="006346DD">
        <w:rPr>
          <w:rFonts w:cs="Huawei Sans"/>
        </w:rPr>
        <w:t>Omitted</w:t>
      </w:r>
    </w:p>
    <w:p w14:paraId="0E524168" w14:textId="77777777" w:rsidR="00010FC6" w:rsidRPr="006346DD" w:rsidRDefault="00010FC6" w:rsidP="00C67429">
      <w:pPr>
        <w:pStyle w:val="1f0"/>
        <w:rPr>
          <w:rFonts w:cs="Huawei Sans"/>
        </w:rPr>
      </w:pPr>
      <w:r w:rsidRPr="006346DD">
        <w:rPr>
          <w:rFonts w:cs="Huawei Sans"/>
        </w:rPr>
        <w:t># Configure the configuration validation mode as immediate validation.</w:t>
      </w:r>
    </w:p>
    <w:p w14:paraId="04A3EE21" w14:textId="77777777" w:rsidR="00010FC6" w:rsidRPr="006346DD" w:rsidRDefault="00010FC6" w:rsidP="00FA3D9A">
      <w:pPr>
        <w:pStyle w:val="2f2"/>
        <w:rPr>
          <w:rFonts w:cs="Huawei Sans"/>
        </w:rPr>
      </w:pPr>
      <w:r w:rsidRPr="006346DD">
        <w:rPr>
          <w:rFonts w:cs="Huawei Sans"/>
        </w:rPr>
        <w:t xml:space="preserve">&lt;PE2&gt;system-view immediately </w:t>
      </w:r>
    </w:p>
    <w:p w14:paraId="1FF31612" w14:textId="77777777" w:rsidR="00010FC6" w:rsidRPr="006346DD" w:rsidRDefault="00010FC6" w:rsidP="00FA3D9A">
      <w:pPr>
        <w:pStyle w:val="2f2"/>
        <w:rPr>
          <w:rFonts w:cs="Huawei Sans"/>
        </w:rPr>
      </w:pPr>
    </w:p>
    <w:p w14:paraId="4BA27F37" w14:textId="77777777" w:rsidR="00010FC6" w:rsidRPr="00233CD3" w:rsidRDefault="00010FC6" w:rsidP="00233CD3">
      <w:pPr>
        <w:pStyle w:val="2f2"/>
      </w:pPr>
      <w:r w:rsidRPr="00233CD3">
        <w:t xml:space="preserve">&lt;P2&gt;system-view immediately </w:t>
      </w:r>
    </w:p>
    <w:p w14:paraId="33F7302E" w14:textId="77777777" w:rsidR="00010FC6" w:rsidRPr="00233CD3" w:rsidRDefault="00010FC6" w:rsidP="00233CD3">
      <w:pPr>
        <w:pStyle w:val="2f2"/>
      </w:pPr>
    </w:p>
    <w:p w14:paraId="2D002E54" w14:textId="77777777" w:rsidR="00010FC6" w:rsidRPr="00233CD3" w:rsidRDefault="00010FC6" w:rsidP="00233CD3">
      <w:pPr>
        <w:pStyle w:val="2f2"/>
      </w:pPr>
      <w:r w:rsidRPr="00233CD3">
        <w:lastRenderedPageBreak/>
        <w:t xml:space="preserve">&lt;PE4&gt;system-view immediately </w:t>
      </w:r>
    </w:p>
    <w:p w14:paraId="7EB6F4E8" w14:textId="77777777" w:rsidR="00010FC6" w:rsidRPr="006346DD" w:rsidRDefault="00010FC6" w:rsidP="00C67429">
      <w:pPr>
        <w:pStyle w:val="1f0"/>
        <w:rPr>
          <w:rFonts w:cs="Huawei Sans"/>
        </w:rPr>
      </w:pPr>
      <w:r w:rsidRPr="006346DD">
        <w:rPr>
          <w:rFonts w:cs="Huawei Sans"/>
        </w:rPr>
        <w:t># Configure IP addresses for GE0/3/1 and Loopback0 on PE2.</w:t>
      </w:r>
    </w:p>
    <w:p w14:paraId="4BDE5BE5" w14:textId="77777777" w:rsidR="00010FC6" w:rsidRPr="006346DD" w:rsidRDefault="00010FC6" w:rsidP="004C356B">
      <w:pPr>
        <w:pStyle w:val="2f2"/>
        <w:rPr>
          <w:rFonts w:cs="Huawei Sans"/>
        </w:rPr>
      </w:pPr>
      <w:r w:rsidRPr="006346DD">
        <w:rPr>
          <w:rFonts w:cs="Huawei Sans"/>
        </w:rPr>
        <w:t>[PE2]interface LoopBack0</w:t>
      </w:r>
    </w:p>
    <w:p w14:paraId="2C784486" w14:textId="77777777" w:rsidR="00010FC6" w:rsidRPr="006346DD" w:rsidRDefault="00010FC6" w:rsidP="004C356B">
      <w:pPr>
        <w:pStyle w:val="2f2"/>
        <w:rPr>
          <w:rFonts w:cs="Huawei Sans"/>
        </w:rPr>
      </w:pPr>
      <w:r w:rsidRPr="006346DD">
        <w:rPr>
          <w:rFonts w:cs="Huawei Sans"/>
        </w:rPr>
        <w:t>[PE2-LoopBack0] ipv6 enable</w:t>
      </w:r>
    </w:p>
    <w:p w14:paraId="1CE9847A" w14:textId="77777777" w:rsidR="00010FC6" w:rsidRPr="006346DD" w:rsidRDefault="00010FC6" w:rsidP="004C356B">
      <w:pPr>
        <w:pStyle w:val="2f2"/>
        <w:rPr>
          <w:rFonts w:cs="Huawei Sans"/>
        </w:rPr>
      </w:pPr>
      <w:r w:rsidRPr="006346DD">
        <w:rPr>
          <w:rFonts w:cs="Huawei Sans"/>
        </w:rPr>
        <w:t>[PE2-LoopBack0] ipv6 address FC01::2/128</w:t>
      </w:r>
    </w:p>
    <w:p w14:paraId="458BEDD9" w14:textId="77777777" w:rsidR="00010FC6" w:rsidRPr="006346DD" w:rsidRDefault="00010FC6" w:rsidP="004C356B">
      <w:pPr>
        <w:pStyle w:val="2f2"/>
        <w:rPr>
          <w:rFonts w:cs="Huawei Sans"/>
        </w:rPr>
      </w:pPr>
      <w:r w:rsidRPr="006346DD">
        <w:rPr>
          <w:rFonts w:cs="Huawei Sans"/>
        </w:rPr>
        <w:t>[PE2-LoopBack0] quit</w:t>
      </w:r>
    </w:p>
    <w:p w14:paraId="24307A25" w14:textId="77777777" w:rsidR="00010FC6" w:rsidRPr="006346DD" w:rsidRDefault="00010FC6" w:rsidP="004C356B">
      <w:pPr>
        <w:pStyle w:val="2f2"/>
        <w:rPr>
          <w:rFonts w:cs="Huawei Sans"/>
        </w:rPr>
      </w:pPr>
      <w:r w:rsidRPr="006346DD">
        <w:rPr>
          <w:rFonts w:cs="Huawei Sans"/>
        </w:rPr>
        <w:t>[PE2]interface GigabitEthernet0/3/1</w:t>
      </w:r>
    </w:p>
    <w:p w14:paraId="72CAAEE3" w14:textId="77777777" w:rsidR="00010FC6" w:rsidRPr="006346DD" w:rsidRDefault="00010FC6" w:rsidP="004C356B">
      <w:pPr>
        <w:pStyle w:val="2f2"/>
        <w:rPr>
          <w:rFonts w:cs="Huawei Sans"/>
        </w:rPr>
      </w:pPr>
      <w:r w:rsidRPr="006346DD">
        <w:rPr>
          <w:rFonts w:cs="Huawei Sans"/>
        </w:rPr>
        <w:t>[PE2-GigabitEthernet0/3/1] ipv6 enable</w:t>
      </w:r>
    </w:p>
    <w:p w14:paraId="64A42550" w14:textId="77777777" w:rsidR="00010FC6" w:rsidRPr="006346DD" w:rsidRDefault="00010FC6" w:rsidP="004C356B">
      <w:pPr>
        <w:pStyle w:val="2f2"/>
        <w:rPr>
          <w:rFonts w:cs="Huawei Sans"/>
        </w:rPr>
      </w:pPr>
      <w:r w:rsidRPr="006346DD">
        <w:rPr>
          <w:rFonts w:cs="Huawei Sans"/>
        </w:rPr>
        <w:t>[PE2-GigabitEthernet0/3/1] ipv6 address 2003::1/64</w:t>
      </w:r>
    </w:p>
    <w:p w14:paraId="724DB909" w14:textId="77777777" w:rsidR="00010FC6" w:rsidRPr="006346DD" w:rsidRDefault="00010FC6" w:rsidP="00C67429">
      <w:pPr>
        <w:pStyle w:val="1f0"/>
        <w:rPr>
          <w:rFonts w:cs="Huawei Sans"/>
        </w:rPr>
      </w:pPr>
      <w:r w:rsidRPr="006346DD">
        <w:rPr>
          <w:rFonts w:cs="Huawei Sans"/>
        </w:rPr>
        <w:t># Configure IP addresses for GE0/3/0, GE0/3/2, and Loopback0 on P2.</w:t>
      </w:r>
    </w:p>
    <w:p w14:paraId="2AC082EF" w14:textId="77777777" w:rsidR="00010FC6" w:rsidRPr="006346DD" w:rsidRDefault="00010FC6" w:rsidP="004C356B">
      <w:pPr>
        <w:pStyle w:val="2f2"/>
        <w:rPr>
          <w:rFonts w:cs="Huawei Sans"/>
        </w:rPr>
      </w:pPr>
      <w:r w:rsidRPr="006346DD">
        <w:rPr>
          <w:rFonts w:cs="Huawei Sans"/>
        </w:rPr>
        <w:t>[P2]interface LoopBack0</w:t>
      </w:r>
    </w:p>
    <w:p w14:paraId="366BDD9F" w14:textId="77777777" w:rsidR="00010FC6" w:rsidRPr="006346DD" w:rsidRDefault="00010FC6" w:rsidP="004C356B">
      <w:pPr>
        <w:pStyle w:val="2f2"/>
        <w:rPr>
          <w:rFonts w:cs="Huawei Sans"/>
        </w:rPr>
      </w:pPr>
      <w:r w:rsidRPr="006346DD">
        <w:rPr>
          <w:rFonts w:cs="Huawei Sans"/>
        </w:rPr>
        <w:t>[P2-LoopBack0] ipv6 enable</w:t>
      </w:r>
    </w:p>
    <w:p w14:paraId="6321EB96" w14:textId="77777777" w:rsidR="00010FC6" w:rsidRPr="006346DD" w:rsidRDefault="00010FC6" w:rsidP="004C356B">
      <w:pPr>
        <w:pStyle w:val="2f2"/>
        <w:rPr>
          <w:rFonts w:cs="Huawei Sans"/>
        </w:rPr>
      </w:pPr>
      <w:r w:rsidRPr="006346DD">
        <w:rPr>
          <w:rFonts w:cs="Huawei Sans"/>
        </w:rPr>
        <w:t>[P2-LoopBack0] ipv6 address FC01::6/128</w:t>
      </w:r>
    </w:p>
    <w:p w14:paraId="2757B6A1" w14:textId="77777777" w:rsidR="00010FC6" w:rsidRPr="006346DD" w:rsidRDefault="00010FC6" w:rsidP="004C356B">
      <w:pPr>
        <w:pStyle w:val="2f2"/>
        <w:rPr>
          <w:rFonts w:cs="Huawei Sans"/>
        </w:rPr>
      </w:pPr>
      <w:r w:rsidRPr="006346DD">
        <w:rPr>
          <w:rFonts w:cs="Huawei Sans"/>
        </w:rPr>
        <w:t>[P2-LoopBack0] quit</w:t>
      </w:r>
    </w:p>
    <w:p w14:paraId="6B060FDC" w14:textId="77777777" w:rsidR="00010FC6" w:rsidRPr="006346DD" w:rsidRDefault="00010FC6" w:rsidP="004C356B">
      <w:pPr>
        <w:pStyle w:val="2f2"/>
        <w:rPr>
          <w:rFonts w:cs="Huawei Sans"/>
        </w:rPr>
      </w:pPr>
      <w:r w:rsidRPr="006346DD">
        <w:rPr>
          <w:rFonts w:cs="Huawei Sans"/>
        </w:rPr>
        <w:t>[P2]interface GigabitEthernet0/3/0</w:t>
      </w:r>
    </w:p>
    <w:p w14:paraId="629B4ECD" w14:textId="77777777" w:rsidR="00010FC6" w:rsidRPr="006346DD" w:rsidRDefault="00010FC6" w:rsidP="004C356B">
      <w:pPr>
        <w:pStyle w:val="2f2"/>
        <w:rPr>
          <w:rFonts w:cs="Huawei Sans"/>
        </w:rPr>
      </w:pPr>
      <w:r w:rsidRPr="006346DD">
        <w:rPr>
          <w:rFonts w:cs="Huawei Sans"/>
        </w:rPr>
        <w:t>[P2-GigabitEthernet0/3/0] ipv6 enable</w:t>
      </w:r>
    </w:p>
    <w:p w14:paraId="7B2AED41" w14:textId="77777777" w:rsidR="00010FC6" w:rsidRPr="006346DD" w:rsidRDefault="00010FC6" w:rsidP="004C356B">
      <w:pPr>
        <w:pStyle w:val="2f2"/>
        <w:rPr>
          <w:rFonts w:cs="Huawei Sans"/>
        </w:rPr>
      </w:pPr>
      <w:r w:rsidRPr="006346DD">
        <w:rPr>
          <w:rFonts w:cs="Huawei Sans"/>
        </w:rPr>
        <w:t>[P2-GigabitEthernet0/3/0] ipv6 address 2003::2/64</w:t>
      </w:r>
    </w:p>
    <w:p w14:paraId="38DCCE33" w14:textId="77777777" w:rsidR="00010FC6" w:rsidRPr="006346DD" w:rsidRDefault="00010FC6" w:rsidP="004C356B">
      <w:pPr>
        <w:pStyle w:val="2f2"/>
        <w:rPr>
          <w:rFonts w:cs="Huawei Sans"/>
        </w:rPr>
      </w:pPr>
      <w:r w:rsidRPr="006346DD">
        <w:rPr>
          <w:rFonts w:cs="Huawei Sans"/>
        </w:rPr>
        <w:t>[P2-GigabitEthernet0/3/0] quit</w:t>
      </w:r>
    </w:p>
    <w:p w14:paraId="09DF5079" w14:textId="77777777" w:rsidR="00010FC6" w:rsidRPr="006346DD" w:rsidRDefault="00010FC6" w:rsidP="004C356B">
      <w:pPr>
        <w:pStyle w:val="2f2"/>
        <w:rPr>
          <w:rFonts w:cs="Huawei Sans"/>
        </w:rPr>
      </w:pPr>
      <w:r w:rsidRPr="006346DD">
        <w:rPr>
          <w:rFonts w:cs="Huawei Sans"/>
        </w:rPr>
        <w:t>[P2]interface GigabitEthernet0/3/2</w:t>
      </w:r>
    </w:p>
    <w:p w14:paraId="571EF28B" w14:textId="77777777" w:rsidR="00010FC6" w:rsidRPr="006346DD" w:rsidRDefault="00010FC6" w:rsidP="004C356B">
      <w:pPr>
        <w:pStyle w:val="2f2"/>
        <w:rPr>
          <w:rFonts w:cs="Huawei Sans"/>
        </w:rPr>
      </w:pPr>
      <w:r w:rsidRPr="006346DD">
        <w:rPr>
          <w:rFonts w:cs="Huawei Sans"/>
        </w:rPr>
        <w:t>[P2-GigabitEthernet0/3/2] ipv6 enable</w:t>
      </w:r>
    </w:p>
    <w:p w14:paraId="594BAE5D" w14:textId="77777777" w:rsidR="00010FC6" w:rsidRPr="006346DD" w:rsidRDefault="00010FC6" w:rsidP="004C356B">
      <w:pPr>
        <w:pStyle w:val="2f2"/>
        <w:rPr>
          <w:rFonts w:cs="Huawei Sans"/>
        </w:rPr>
      </w:pPr>
      <w:r w:rsidRPr="006346DD">
        <w:rPr>
          <w:rFonts w:cs="Huawei Sans"/>
        </w:rPr>
        <w:t>[P2-GigabitEthernet0/3/2] ipv6 address 2006::1/64</w:t>
      </w:r>
    </w:p>
    <w:p w14:paraId="3CAE4241" w14:textId="77777777" w:rsidR="00010FC6" w:rsidRPr="006346DD" w:rsidRDefault="00010FC6" w:rsidP="00C67429">
      <w:pPr>
        <w:pStyle w:val="1f0"/>
        <w:rPr>
          <w:rFonts w:cs="Huawei Sans"/>
        </w:rPr>
      </w:pPr>
      <w:r w:rsidRPr="006346DD">
        <w:rPr>
          <w:rFonts w:cs="Huawei Sans"/>
        </w:rPr>
        <w:t># Configure IP addresses for GE0/3/1 and Loopback0 on PE4.</w:t>
      </w:r>
    </w:p>
    <w:p w14:paraId="043080E6" w14:textId="77777777" w:rsidR="00010FC6" w:rsidRPr="006346DD" w:rsidRDefault="00010FC6" w:rsidP="004C356B">
      <w:pPr>
        <w:pStyle w:val="2f2"/>
        <w:rPr>
          <w:rFonts w:cs="Huawei Sans"/>
        </w:rPr>
      </w:pPr>
      <w:r w:rsidRPr="006346DD">
        <w:rPr>
          <w:rFonts w:cs="Huawei Sans"/>
        </w:rPr>
        <w:t>[PE4] interface LoopBack 0</w:t>
      </w:r>
    </w:p>
    <w:p w14:paraId="53CD9D65" w14:textId="77777777" w:rsidR="00010FC6" w:rsidRPr="006346DD" w:rsidRDefault="00010FC6" w:rsidP="004C356B">
      <w:pPr>
        <w:pStyle w:val="2f2"/>
        <w:rPr>
          <w:rFonts w:cs="Huawei Sans"/>
        </w:rPr>
      </w:pPr>
      <w:r w:rsidRPr="006346DD">
        <w:rPr>
          <w:rFonts w:cs="Huawei Sans"/>
        </w:rPr>
        <w:t>[PE4-LoopBack0] ipv6 enable</w:t>
      </w:r>
    </w:p>
    <w:p w14:paraId="121BFB1E" w14:textId="77777777" w:rsidR="00010FC6" w:rsidRPr="006346DD" w:rsidRDefault="00010FC6" w:rsidP="004C356B">
      <w:pPr>
        <w:pStyle w:val="2f2"/>
        <w:rPr>
          <w:rFonts w:cs="Huawei Sans"/>
        </w:rPr>
      </w:pPr>
      <w:r w:rsidRPr="006346DD">
        <w:rPr>
          <w:rFonts w:cs="Huawei Sans"/>
        </w:rPr>
        <w:t>[PE4-LoopBack0] ipv6 address FC01::4/128</w:t>
      </w:r>
    </w:p>
    <w:p w14:paraId="567D760E" w14:textId="77777777" w:rsidR="00010FC6" w:rsidRPr="006346DD" w:rsidRDefault="00010FC6" w:rsidP="004C356B">
      <w:pPr>
        <w:pStyle w:val="2f2"/>
        <w:rPr>
          <w:rFonts w:cs="Huawei Sans"/>
        </w:rPr>
      </w:pPr>
      <w:r w:rsidRPr="006346DD">
        <w:rPr>
          <w:rFonts w:cs="Huawei Sans"/>
        </w:rPr>
        <w:t>[PE4-LoopBack0] quit</w:t>
      </w:r>
    </w:p>
    <w:p w14:paraId="39B40B13" w14:textId="77777777" w:rsidR="00010FC6" w:rsidRPr="006346DD" w:rsidRDefault="00010FC6" w:rsidP="00D37565">
      <w:pPr>
        <w:pStyle w:val="2f2"/>
        <w:keepNext/>
        <w:keepLines/>
        <w:rPr>
          <w:rFonts w:cs="Huawei Sans"/>
        </w:rPr>
      </w:pPr>
      <w:r w:rsidRPr="006346DD">
        <w:rPr>
          <w:rFonts w:cs="Huawei Sans"/>
        </w:rPr>
        <w:t>[PE4]interface GigabitEthernet0/3/1</w:t>
      </w:r>
    </w:p>
    <w:p w14:paraId="4B199A70" w14:textId="77777777" w:rsidR="00010FC6" w:rsidRPr="006346DD" w:rsidRDefault="00010FC6" w:rsidP="004C356B">
      <w:pPr>
        <w:pStyle w:val="2f2"/>
        <w:rPr>
          <w:rFonts w:cs="Huawei Sans"/>
        </w:rPr>
      </w:pPr>
      <w:r w:rsidRPr="006346DD">
        <w:rPr>
          <w:rFonts w:cs="Huawei Sans"/>
        </w:rPr>
        <w:t>[PE4-GigabitEthernet0/3/1] ipv6 enable</w:t>
      </w:r>
    </w:p>
    <w:p w14:paraId="30469FEB" w14:textId="77777777" w:rsidR="00010FC6" w:rsidRPr="006346DD" w:rsidRDefault="00010FC6" w:rsidP="004C356B">
      <w:pPr>
        <w:pStyle w:val="2f2"/>
        <w:rPr>
          <w:rFonts w:cs="Huawei Sans"/>
        </w:rPr>
      </w:pPr>
      <w:r w:rsidRPr="006346DD">
        <w:rPr>
          <w:rFonts w:cs="Huawei Sans"/>
        </w:rPr>
        <w:t>[PE4-GigabitEthernet0/3/1] ipv6 address 2006::2/64</w:t>
      </w:r>
    </w:p>
    <w:p w14:paraId="3C4E2845" w14:textId="77777777" w:rsidR="00E50F51" w:rsidRPr="00010FC6" w:rsidRDefault="00E50F51" w:rsidP="00E50F51">
      <w:pPr>
        <w:pStyle w:val="1f0"/>
      </w:pPr>
      <w:r>
        <w:t># Test interconnection interface connectivity on P2.</w:t>
      </w:r>
    </w:p>
    <w:p w14:paraId="202C390F" w14:textId="77777777" w:rsidR="00010FC6" w:rsidRPr="006346DD" w:rsidRDefault="00010FC6" w:rsidP="004C356B">
      <w:pPr>
        <w:pStyle w:val="2f2"/>
        <w:rPr>
          <w:rFonts w:cs="Huawei Sans"/>
        </w:rPr>
      </w:pPr>
      <w:r w:rsidRPr="006346DD">
        <w:rPr>
          <w:rFonts w:cs="Huawei Sans"/>
        </w:rPr>
        <w:t>[P2]ping ipv6 2003::1</w:t>
      </w:r>
    </w:p>
    <w:p w14:paraId="5B95C200" w14:textId="77777777" w:rsidR="00010FC6" w:rsidRPr="006346DD" w:rsidRDefault="00010FC6" w:rsidP="004C356B">
      <w:pPr>
        <w:pStyle w:val="2f2"/>
        <w:rPr>
          <w:rFonts w:cs="Huawei Sans"/>
        </w:rPr>
      </w:pPr>
      <w:r w:rsidRPr="006346DD">
        <w:rPr>
          <w:rFonts w:cs="Huawei Sans"/>
        </w:rPr>
        <w:t xml:space="preserve">  PING 2003::1 : 56  data bytes, press CTRL_C to break</w:t>
      </w:r>
    </w:p>
    <w:p w14:paraId="1B4053C4" w14:textId="77777777" w:rsidR="00010FC6" w:rsidRPr="006346DD" w:rsidRDefault="00010FC6" w:rsidP="004C356B">
      <w:pPr>
        <w:pStyle w:val="2f2"/>
        <w:rPr>
          <w:rFonts w:cs="Huawei Sans"/>
        </w:rPr>
      </w:pPr>
      <w:r w:rsidRPr="006346DD">
        <w:rPr>
          <w:rFonts w:cs="Huawei Sans"/>
        </w:rPr>
        <w:t xml:space="preserve">    Reply from 2003::1</w:t>
      </w:r>
    </w:p>
    <w:p w14:paraId="0DDA50E9" w14:textId="77777777" w:rsidR="00010FC6" w:rsidRPr="006346DD" w:rsidRDefault="00010FC6" w:rsidP="004C356B">
      <w:pPr>
        <w:pStyle w:val="2f2"/>
        <w:rPr>
          <w:rFonts w:cs="Huawei Sans"/>
        </w:rPr>
      </w:pPr>
      <w:r w:rsidRPr="006346DD">
        <w:rPr>
          <w:rFonts w:cs="Huawei Sans"/>
        </w:rPr>
        <w:t xml:space="preserve">    bytes=56 Sequence=1 hop limit=64 time=1 ms</w:t>
      </w:r>
    </w:p>
    <w:p w14:paraId="0B5EB1CC" w14:textId="77777777" w:rsidR="00010FC6" w:rsidRPr="006346DD" w:rsidRDefault="00010FC6" w:rsidP="004C356B">
      <w:pPr>
        <w:pStyle w:val="2f2"/>
        <w:rPr>
          <w:rFonts w:cs="Huawei Sans"/>
        </w:rPr>
      </w:pPr>
      <w:r w:rsidRPr="006346DD">
        <w:rPr>
          <w:rFonts w:cs="Huawei Sans"/>
        </w:rPr>
        <w:t xml:space="preserve">    Reply from 2003::1</w:t>
      </w:r>
    </w:p>
    <w:p w14:paraId="4AD78699" w14:textId="77777777" w:rsidR="00010FC6" w:rsidRPr="006346DD" w:rsidRDefault="00010FC6" w:rsidP="004C356B">
      <w:pPr>
        <w:pStyle w:val="2f2"/>
        <w:rPr>
          <w:rFonts w:cs="Huawei Sans"/>
        </w:rPr>
      </w:pPr>
      <w:r w:rsidRPr="006346DD">
        <w:rPr>
          <w:rFonts w:cs="Huawei Sans"/>
        </w:rPr>
        <w:t xml:space="preserve">    bytes=56 Sequence=2 hop limit=64 time=1 ms</w:t>
      </w:r>
    </w:p>
    <w:p w14:paraId="49536ADB" w14:textId="77777777" w:rsidR="00010FC6" w:rsidRPr="006346DD" w:rsidRDefault="00010FC6" w:rsidP="004C356B">
      <w:pPr>
        <w:pStyle w:val="2f2"/>
        <w:rPr>
          <w:rFonts w:cs="Huawei Sans"/>
        </w:rPr>
      </w:pPr>
      <w:r w:rsidRPr="006346DD">
        <w:rPr>
          <w:rFonts w:cs="Huawei Sans"/>
        </w:rPr>
        <w:t xml:space="preserve">    Reply from 2003::1</w:t>
      </w:r>
    </w:p>
    <w:p w14:paraId="20373425" w14:textId="77777777" w:rsidR="00010FC6" w:rsidRPr="006346DD" w:rsidRDefault="00010FC6" w:rsidP="004C356B">
      <w:pPr>
        <w:pStyle w:val="2f2"/>
        <w:rPr>
          <w:rFonts w:cs="Huawei Sans"/>
        </w:rPr>
      </w:pPr>
      <w:r w:rsidRPr="006346DD">
        <w:rPr>
          <w:rFonts w:cs="Huawei Sans"/>
        </w:rPr>
        <w:t xml:space="preserve">    bytes=56 Sequence=3 hop limit=64 time=1 ms</w:t>
      </w:r>
    </w:p>
    <w:p w14:paraId="00D82817" w14:textId="77777777" w:rsidR="00010FC6" w:rsidRPr="006346DD" w:rsidRDefault="00010FC6" w:rsidP="004C356B">
      <w:pPr>
        <w:pStyle w:val="2f2"/>
        <w:rPr>
          <w:rFonts w:cs="Huawei Sans"/>
        </w:rPr>
      </w:pPr>
      <w:r w:rsidRPr="006346DD">
        <w:rPr>
          <w:rFonts w:cs="Huawei Sans"/>
        </w:rPr>
        <w:t xml:space="preserve">    Reply from 2003::1</w:t>
      </w:r>
    </w:p>
    <w:p w14:paraId="7F86BA1E" w14:textId="77777777" w:rsidR="00010FC6" w:rsidRPr="006346DD" w:rsidRDefault="00010FC6" w:rsidP="004C356B">
      <w:pPr>
        <w:pStyle w:val="2f2"/>
        <w:rPr>
          <w:rFonts w:cs="Huawei Sans"/>
        </w:rPr>
      </w:pPr>
      <w:r w:rsidRPr="006346DD">
        <w:rPr>
          <w:rFonts w:cs="Huawei Sans"/>
        </w:rPr>
        <w:t xml:space="preserve">    bytes=56 Sequence=4 hop limit=64 time=1 ms</w:t>
      </w:r>
    </w:p>
    <w:p w14:paraId="6E9F00D7" w14:textId="77777777" w:rsidR="00010FC6" w:rsidRPr="006346DD" w:rsidRDefault="00010FC6" w:rsidP="004C356B">
      <w:pPr>
        <w:pStyle w:val="2f2"/>
        <w:rPr>
          <w:rFonts w:cs="Huawei Sans"/>
        </w:rPr>
      </w:pPr>
      <w:r w:rsidRPr="006346DD">
        <w:rPr>
          <w:rFonts w:cs="Huawei Sans"/>
        </w:rPr>
        <w:t xml:space="preserve">    Reply from 2003::1</w:t>
      </w:r>
    </w:p>
    <w:p w14:paraId="64F02BB8" w14:textId="77777777" w:rsidR="00010FC6" w:rsidRPr="006346DD" w:rsidRDefault="00010FC6" w:rsidP="004C356B">
      <w:pPr>
        <w:pStyle w:val="2f2"/>
        <w:rPr>
          <w:rFonts w:cs="Huawei Sans"/>
        </w:rPr>
      </w:pPr>
      <w:r w:rsidRPr="006346DD">
        <w:rPr>
          <w:rFonts w:cs="Huawei Sans"/>
        </w:rPr>
        <w:t xml:space="preserve">    bytes=56 Sequence=5 hop limit=64 time=1 ms</w:t>
      </w:r>
    </w:p>
    <w:p w14:paraId="6CCA162C" w14:textId="77777777" w:rsidR="00010FC6" w:rsidRPr="006346DD" w:rsidRDefault="00010FC6" w:rsidP="004C356B">
      <w:pPr>
        <w:pStyle w:val="2f2"/>
        <w:rPr>
          <w:rFonts w:cs="Huawei Sans"/>
        </w:rPr>
      </w:pPr>
      <w:r w:rsidRPr="006346DD">
        <w:rPr>
          <w:rFonts w:cs="Huawei Sans"/>
        </w:rPr>
        <w:t xml:space="preserve">            </w:t>
      </w:r>
    </w:p>
    <w:p w14:paraId="1FC17825" w14:textId="77777777" w:rsidR="00010FC6" w:rsidRPr="006346DD" w:rsidRDefault="00010FC6" w:rsidP="004C356B">
      <w:pPr>
        <w:pStyle w:val="2f2"/>
        <w:rPr>
          <w:rFonts w:cs="Huawei Sans"/>
        </w:rPr>
      </w:pPr>
      <w:r w:rsidRPr="006346DD">
        <w:rPr>
          <w:rFonts w:cs="Huawei Sans"/>
        </w:rPr>
        <w:t xml:space="preserve">  --- 2003::1 ping statistics---</w:t>
      </w:r>
    </w:p>
    <w:p w14:paraId="5C2AD51E" w14:textId="77777777" w:rsidR="00010FC6" w:rsidRPr="006346DD" w:rsidRDefault="00010FC6" w:rsidP="004C356B">
      <w:pPr>
        <w:pStyle w:val="2f2"/>
        <w:rPr>
          <w:rFonts w:cs="Huawei Sans"/>
        </w:rPr>
      </w:pPr>
      <w:r w:rsidRPr="006346DD">
        <w:rPr>
          <w:rFonts w:cs="Huawei Sans"/>
        </w:rPr>
        <w:t xml:space="preserve">    5 packet(s) transmitted</w:t>
      </w:r>
    </w:p>
    <w:p w14:paraId="723ECA25" w14:textId="77777777" w:rsidR="00010FC6" w:rsidRPr="00233CD3" w:rsidRDefault="00010FC6" w:rsidP="00233CD3">
      <w:pPr>
        <w:pStyle w:val="2f2"/>
      </w:pPr>
      <w:r w:rsidRPr="00233CD3">
        <w:t xml:space="preserve">    5 packet(s) received</w:t>
      </w:r>
    </w:p>
    <w:p w14:paraId="6DDDDD02" w14:textId="77777777" w:rsidR="00010FC6" w:rsidRPr="00233CD3" w:rsidRDefault="00010FC6" w:rsidP="00233CD3">
      <w:pPr>
        <w:pStyle w:val="2f2"/>
      </w:pPr>
      <w:r w:rsidRPr="00233CD3">
        <w:lastRenderedPageBreak/>
        <w:t xml:space="preserve">    0.00% packet loss</w:t>
      </w:r>
    </w:p>
    <w:p w14:paraId="73748165" w14:textId="77777777" w:rsidR="00010FC6" w:rsidRPr="00233CD3" w:rsidRDefault="00010FC6" w:rsidP="00233CD3">
      <w:pPr>
        <w:pStyle w:val="2f2"/>
      </w:pPr>
      <w:r w:rsidRPr="00233CD3">
        <w:t xml:space="preserve">    round-trip min/avg/max=1/1/1 ms</w:t>
      </w:r>
    </w:p>
    <w:p w14:paraId="579500A4" w14:textId="3BB67B92" w:rsidR="00010FC6" w:rsidRPr="006346DD" w:rsidRDefault="00010FC6" w:rsidP="00010FC6">
      <w:pPr>
        <w:spacing w:before="40" w:after="40"/>
        <w:ind w:left="1021"/>
        <w:rPr>
          <w:rFonts w:ascii="Huawei Sans" w:hAnsi="Huawei Sans" w:cs="Huawei Sans"/>
          <w:sz w:val="18"/>
          <w:szCs w:val="18"/>
        </w:rPr>
      </w:pPr>
    </w:p>
    <w:p w14:paraId="0A4684A6" w14:textId="77777777" w:rsidR="00010FC6" w:rsidRPr="006346DD" w:rsidRDefault="00010FC6" w:rsidP="004C356B">
      <w:pPr>
        <w:pStyle w:val="2f2"/>
        <w:rPr>
          <w:rFonts w:cs="Huawei Sans"/>
        </w:rPr>
      </w:pPr>
      <w:r w:rsidRPr="006346DD">
        <w:rPr>
          <w:rFonts w:cs="Huawei Sans"/>
        </w:rPr>
        <w:t>[P2]ping ipv6 2006::2</w:t>
      </w:r>
    </w:p>
    <w:p w14:paraId="4E5B8B74" w14:textId="77777777" w:rsidR="00010FC6" w:rsidRPr="006346DD" w:rsidRDefault="00010FC6" w:rsidP="004C356B">
      <w:pPr>
        <w:pStyle w:val="2f2"/>
        <w:rPr>
          <w:rFonts w:cs="Huawei Sans"/>
        </w:rPr>
      </w:pPr>
      <w:r w:rsidRPr="006346DD">
        <w:rPr>
          <w:rFonts w:cs="Huawei Sans"/>
        </w:rPr>
        <w:t xml:space="preserve">  PING 2006::2 : 56  data bytes, press CTRL_C to break</w:t>
      </w:r>
    </w:p>
    <w:p w14:paraId="2901AEFE" w14:textId="77777777" w:rsidR="00010FC6" w:rsidRPr="006346DD" w:rsidRDefault="00010FC6" w:rsidP="004C356B">
      <w:pPr>
        <w:pStyle w:val="2f2"/>
        <w:rPr>
          <w:rFonts w:cs="Huawei Sans"/>
        </w:rPr>
      </w:pPr>
      <w:r w:rsidRPr="006346DD">
        <w:rPr>
          <w:rFonts w:cs="Huawei Sans"/>
        </w:rPr>
        <w:t xml:space="preserve">    Reply from 2006::2</w:t>
      </w:r>
    </w:p>
    <w:p w14:paraId="40A3158C" w14:textId="77777777" w:rsidR="00010FC6" w:rsidRPr="006346DD" w:rsidRDefault="00010FC6" w:rsidP="004C356B">
      <w:pPr>
        <w:pStyle w:val="2f2"/>
        <w:rPr>
          <w:rFonts w:cs="Huawei Sans"/>
        </w:rPr>
      </w:pPr>
      <w:r w:rsidRPr="006346DD">
        <w:rPr>
          <w:rFonts w:cs="Huawei Sans"/>
        </w:rPr>
        <w:t xml:space="preserve">    bytes=56 Sequence=1 hop limit=64 time=1 ms</w:t>
      </w:r>
    </w:p>
    <w:p w14:paraId="4B7E7C71" w14:textId="77777777" w:rsidR="00010FC6" w:rsidRPr="006346DD" w:rsidRDefault="00010FC6" w:rsidP="004C356B">
      <w:pPr>
        <w:pStyle w:val="2f2"/>
        <w:rPr>
          <w:rFonts w:cs="Huawei Sans"/>
        </w:rPr>
      </w:pPr>
      <w:r w:rsidRPr="006346DD">
        <w:rPr>
          <w:rFonts w:cs="Huawei Sans"/>
        </w:rPr>
        <w:t xml:space="preserve">    Reply from 2006::2</w:t>
      </w:r>
    </w:p>
    <w:p w14:paraId="4E78DA0F" w14:textId="77777777" w:rsidR="00010FC6" w:rsidRPr="006346DD" w:rsidRDefault="00010FC6" w:rsidP="004C356B">
      <w:pPr>
        <w:pStyle w:val="2f2"/>
        <w:rPr>
          <w:rFonts w:cs="Huawei Sans"/>
        </w:rPr>
      </w:pPr>
      <w:r w:rsidRPr="006346DD">
        <w:rPr>
          <w:rFonts w:cs="Huawei Sans"/>
        </w:rPr>
        <w:t xml:space="preserve">    bytes=56 Sequence=2 hop limit=64 time=1 ms</w:t>
      </w:r>
    </w:p>
    <w:p w14:paraId="0D525794" w14:textId="77777777" w:rsidR="00010FC6" w:rsidRPr="006346DD" w:rsidRDefault="00010FC6" w:rsidP="004C356B">
      <w:pPr>
        <w:pStyle w:val="2f2"/>
        <w:rPr>
          <w:rFonts w:cs="Huawei Sans"/>
        </w:rPr>
      </w:pPr>
      <w:r w:rsidRPr="006346DD">
        <w:rPr>
          <w:rFonts w:cs="Huawei Sans"/>
        </w:rPr>
        <w:t xml:space="preserve">    Reply from 2006::2</w:t>
      </w:r>
    </w:p>
    <w:p w14:paraId="2AF69259" w14:textId="77777777" w:rsidR="00010FC6" w:rsidRPr="006346DD" w:rsidRDefault="00010FC6" w:rsidP="004C356B">
      <w:pPr>
        <w:pStyle w:val="2f2"/>
        <w:rPr>
          <w:rFonts w:cs="Huawei Sans"/>
        </w:rPr>
      </w:pPr>
      <w:r w:rsidRPr="006346DD">
        <w:rPr>
          <w:rFonts w:cs="Huawei Sans"/>
        </w:rPr>
        <w:t xml:space="preserve">    bytes=56 Sequence=3 hop limit=64 time=1 ms</w:t>
      </w:r>
    </w:p>
    <w:p w14:paraId="5059220B" w14:textId="77777777" w:rsidR="00010FC6" w:rsidRPr="006346DD" w:rsidRDefault="00010FC6" w:rsidP="004C356B">
      <w:pPr>
        <w:pStyle w:val="2f2"/>
        <w:rPr>
          <w:rFonts w:cs="Huawei Sans"/>
        </w:rPr>
      </w:pPr>
      <w:r w:rsidRPr="006346DD">
        <w:rPr>
          <w:rFonts w:cs="Huawei Sans"/>
        </w:rPr>
        <w:t xml:space="preserve">    Reply from 2006::2</w:t>
      </w:r>
    </w:p>
    <w:p w14:paraId="067BE54E" w14:textId="77777777" w:rsidR="00010FC6" w:rsidRPr="006346DD" w:rsidRDefault="00010FC6" w:rsidP="004C356B">
      <w:pPr>
        <w:pStyle w:val="2f2"/>
        <w:rPr>
          <w:rFonts w:cs="Huawei Sans"/>
        </w:rPr>
      </w:pPr>
      <w:r w:rsidRPr="006346DD">
        <w:rPr>
          <w:rFonts w:cs="Huawei Sans"/>
        </w:rPr>
        <w:t xml:space="preserve">    bytes=56 Sequence=4 hop limit=64 time=1 ms</w:t>
      </w:r>
    </w:p>
    <w:p w14:paraId="5A1884A0" w14:textId="77777777" w:rsidR="00010FC6" w:rsidRPr="006346DD" w:rsidRDefault="00010FC6" w:rsidP="004C356B">
      <w:pPr>
        <w:pStyle w:val="2f2"/>
        <w:rPr>
          <w:rFonts w:cs="Huawei Sans"/>
        </w:rPr>
      </w:pPr>
      <w:r w:rsidRPr="006346DD">
        <w:rPr>
          <w:rFonts w:cs="Huawei Sans"/>
        </w:rPr>
        <w:t xml:space="preserve">    Reply from 2006::2</w:t>
      </w:r>
    </w:p>
    <w:p w14:paraId="79A4DD2A" w14:textId="77777777" w:rsidR="00010FC6" w:rsidRPr="006346DD" w:rsidRDefault="00010FC6" w:rsidP="004C356B">
      <w:pPr>
        <w:pStyle w:val="2f2"/>
        <w:rPr>
          <w:rFonts w:cs="Huawei Sans"/>
        </w:rPr>
      </w:pPr>
      <w:r w:rsidRPr="006346DD">
        <w:rPr>
          <w:rFonts w:cs="Huawei Sans"/>
        </w:rPr>
        <w:t xml:space="preserve">    bytes=56 Sequence=5 hop limit=64 time=1 ms</w:t>
      </w:r>
    </w:p>
    <w:p w14:paraId="44C59BCE" w14:textId="77777777" w:rsidR="00010FC6" w:rsidRPr="006346DD" w:rsidRDefault="00010FC6" w:rsidP="004C356B">
      <w:pPr>
        <w:pStyle w:val="2f2"/>
        <w:rPr>
          <w:rFonts w:cs="Huawei Sans"/>
        </w:rPr>
      </w:pPr>
      <w:r w:rsidRPr="006346DD">
        <w:rPr>
          <w:rFonts w:cs="Huawei Sans"/>
        </w:rPr>
        <w:t xml:space="preserve">            </w:t>
      </w:r>
    </w:p>
    <w:p w14:paraId="6BF6F7F0" w14:textId="77777777" w:rsidR="00010FC6" w:rsidRPr="006346DD" w:rsidRDefault="00010FC6" w:rsidP="004C356B">
      <w:pPr>
        <w:pStyle w:val="2f2"/>
        <w:rPr>
          <w:rFonts w:cs="Huawei Sans"/>
        </w:rPr>
      </w:pPr>
      <w:r w:rsidRPr="006346DD">
        <w:rPr>
          <w:rFonts w:cs="Huawei Sans"/>
        </w:rPr>
        <w:t xml:space="preserve">  --- 2006::2 ping statistics---</w:t>
      </w:r>
    </w:p>
    <w:p w14:paraId="7C92A4AD" w14:textId="77777777" w:rsidR="00010FC6" w:rsidRPr="006346DD" w:rsidRDefault="00010FC6" w:rsidP="004C356B">
      <w:pPr>
        <w:pStyle w:val="2f2"/>
        <w:rPr>
          <w:rFonts w:cs="Huawei Sans"/>
        </w:rPr>
      </w:pPr>
      <w:r w:rsidRPr="006346DD">
        <w:rPr>
          <w:rFonts w:cs="Huawei Sans"/>
        </w:rPr>
        <w:t xml:space="preserve">    5 packet(s) transmitted</w:t>
      </w:r>
    </w:p>
    <w:p w14:paraId="20C46FAB" w14:textId="77777777" w:rsidR="00010FC6" w:rsidRPr="006346DD" w:rsidRDefault="00010FC6" w:rsidP="004C356B">
      <w:pPr>
        <w:pStyle w:val="2f2"/>
        <w:rPr>
          <w:rFonts w:cs="Huawei Sans"/>
        </w:rPr>
      </w:pPr>
      <w:r w:rsidRPr="006346DD">
        <w:rPr>
          <w:rFonts w:cs="Huawei Sans"/>
        </w:rPr>
        <w:t xml:space="preserve">    5 packet(s) received</w:t>
      </w:r>
    </w:p>
    <w:p w14:paraId="2AFCBF7A" w14:textId="77777777" w:rsidR="00010FC6" w:rsidRPr="006346DD" w:rsidRDefault="00010FC6" w:rsidP="004C356B">
      <w:pPr>
        <w:pStyle w:val="2f2"/>
        <w:rPr>
          <w:rFonts w:cs="Huawei Sans"/>
        </w:rPr>
      </w:pPr>
      <w:r w:rsidRPr="006346DD">
        <w:rPr>
          <w:rFonts w:cs="Huawei Sans"/>
        </w:rPr>
        <w:t xml:space="preserve">    0.00% packet loss</w:t>
      </w:r>
    </w:p>
    <w:p w14:paraId="3D4A6251" w14:textId="77777777" w:rsidR="00010FC6" w:rsidRPr="006346DD" w:rsidRDefault="00010FC6" w:rsidP="004C356B">
      <w:pPr>
        <w:pStyle w:val="2f2"/>
        <w:rPr>
          <w:rFonts w:cs="Huawei Sans"/>
        </w:rPr>
      </w:pPr>
      <w:r w:rsidRPr="006346DD">
        <w:rPr>
          <w:rFonts w:cs="Huawei Sans"/>
        </w:rPr>
        <w:t>round-trip min/avg/max=1/1/1 ms</w:t>
      </w:r>
    </w:p>
    <w:p w14:paraId="525707E8" w14:textId="77777777" w:rsidR="00010FC6" w:rsidRPr="006346DD" w:rsidRDefault="00010FC6" w:rsidP="00010FC6">
      <w:pPr>
        <w:pStyle w:val="30"/>
        <w:rPr>
          <w:rFonts w:cs="Huawei Sans"/>
        </w:rPr>
      </w:pPr>
      <w:r w:rsidRPr="006346DD">
        <w:rPr>
          <w:rFonts w:cs="Huawei Sans"/>
        </w:rPr>
        <w:t>Configure IS-IS in the SR domain.</w:t>
      </w:r>
    </w:p>
    <w:p w14:paraId="1532F3DE" w14:textId="77777777" w:rsidR="00E50F51" w:rsidRPr="00010FC6" w:rsidRDefault="00E50F51" w:rsidP="00E50F51">
      <w:pPr>
        <w:pStyle w:val="1f0"/>
      </w:pPr>
      <w:r>
        <w:t>Ensure that the IS-IS area ID is 49.0001, the IS-IS process ID is 1, all devices are Level-2 devices, and the NET is converted from the Loopback0 IP address. For example, the NET of PE2 is 49.0001.0010.0000.0002.00. Enable IPv6 for the IS-IS process and enable IS-IS IPv6 on Loopback0 and interconnection interfaces.</w:t>
      </w:r>
    </w:p>
    <w:p w14:paraId="5EC247F7" w14:textId="77777777" w:rsidR="00E50F51" w:rsidRPr="00010FC6" w:rsidRDefault="00E50F51" w:rsidP="00E50F51">
      <w:pPr>
        <w:pStyle w:val="1f0"/>
      </w:pPr>
      <w:r>
        <w:t xml:space="preserve">In this case, you need to set </w:t>
      </w:r>
      <w:r>
        <w:rPr>
          <w:b/>
          <w:bCs/>
        </w:rPr>
        <w:t>cost-style</w:t>
      </w:r>
      <w:r>
        <w:t xml:space="preserve"> to </w:t>
      </w:r>
      <w:r>
        <w:rPr>
          <w:b/>
          <w:bCs/>
        </w:rPr>
        <w:t>wide</w:t>
      </w:r>
      <w:r>
        <w:t xml:space="preserve"> to support IS-IS extensions.</w:t>
      </w:r>
    </w:p>
    <w:p w14:paraId="7DED112A" w14:textId="77777777" w:rsidR="00010FC6" w:rsidRPr="006346DD" w:rsidRDefault="00010FC6" w:rsidP="00C67429">
      <w:pPr>
        <w:pStyle w:val="1f0"/>
        <w:rPr>
          <w:rFonts w:cs="Huawei Sans"/>
        </w:rPr>
      </w:pPr>
      <w:r w:rsidRPr="006346DD">
        <w:rPr>
          <w:rFonts w:cs="Huawei Sans"/>
        </w:rPr>
        <w:t># Configure PE2.</w:t>
      </w:r>
    </w:p>
    <w:p w14:paraId="0AB87B50" w14:textId="77777777" w:rsidR="00010FC6" w:rsidRPr="006346DD" w:rsidRDefault="00010FC6" w:rsidP="00FA3D9A">
      <w:pPr>
        <w:pStyle w:val="2f2"/>
        <w:rPr>
          <w:rFonts w:cs="Huawei Sans"/>
        </w:rPr>
      </w:pPr>
      <w:r w:rsidRPr="006346DD">
        <w:rPr>
          <w:rFonts w:cs="Huawei Sans"/>
        </w:rPr>
        <w:t>[PE2]isis 1</w:t>
      </w:r>
    </w:p>
    <w:p w14:paraId="625F53B3" w14:textId="77777777" w:rsidR="00010FC6" w:rsidRPr="006346DD" w:rsidRDefault="00010FC6" w:rsidP="00FA3D9A">
      <w:pPr>
        <w:pStyle w:val="2f2"/>
        <w:rPr>
          <w:rFonts w:cs="Huawei Sans"/>
        </w:rPr>
      </w:pPr>
      <w:r w:rsidRPr="006346DD">
        <w:rPr>
          <w:rFonts w:cs="Huawei Sans"/>
        </w:rPr>
        <w:t>[PE2-isis-1] is-level level-2</w:t>
      </w:r>
    </w:p>
    <w:p w14:paraId="7E1AD73C" w14:textId="77777777" w:rsidR="00010FC6" w:rsidRPr="006346DD" w:rsidRDefault="00010FC6" w:rsidP="00FA3D9A">
      <w:pPr>
        <w:pStyle w:val="2f2"/>
        <w:rPr>
          <w:rFonts w:cs="Huawei Sans"/>
        </w:rPr>
      </w:pPr>
      <w:r w:rsidRPr="006346DD">
        <w:rPr>
          <w:rFonts w:cs="Huawei Sans"/>
        </w:rPr>
        <w:t>[PE2-isis-1] cost-style wide</w:t>
      </w:r>
    </w:p>
    <w:p w14:paraId="66C01780" w14:textId="77777777" w:rsidR="00010FC6" w:rsidRPr="006346DD" w:rsidRDefault="00010FC6" w:rsidP="00FA3D9A">
      <w:pPr>
        <w:pStyle w:val="2f2"/>
        <w:rPr>
          <w:rFonts w:cs="Huawei Sans"/>
        </w:rPr>
      </w:pPr>
      <w:r w:rsidRPr="006346DD">
        <w:rPr>
          <w:rFonts w:cs="Huawei Sans"/>
        </w:rPr>
        <w:t>[PE2-isis-1] network-entity 49.0001.0010.0000.0002.00</w:t>
      </w:r>
    </w:p>
    <w:p w14:paraId="72526955" w14:textId="77777777" w:rsidR="00010FC6" w:rsidRPr="006346DD" w:rsidRDefault="00010FC6" w:rsidP="00FA3D9A">
      <w:pPr>
        <w:pStyle w:val="2f2"/>
        <w:rPr>
          <w:rFonts w:cs="Huawei Sans"/>
        </w:rPr>
      </w:pPr>
      <w:r w:rsidRPr="006346DD">
        <w:rPr>
          <w:rFonts w:cs="Huawei Sans"/>
        </w:rPr>
        <w:t>[PE2-isis-1] is-name PE2</w:t>
      </w:r>
    </w:p>
    <w:p w14:paraId="5E9FC7EE" w14:textId="77777777" w:rsidR="00010FC6" w:rsidRPr="006346DD" w:rsidRDefault="00010FC6" w:rsidP="00FA3D9A">
      <w:pPr>
        <w:pStyle w:val="2f2"/>
        <w:rPr>
          <w:rFonts w:cs="Huawei Sans"/>
        </w:rPr>
      </w:pPr>
      <w:r w:rsidRPr="006346DD">
        <w:rPr>
          <w:rFonts w:cs="Huawei Sans"/>
        </w:rPr>
        <w:t>[PE2-isis-1] ipv6 enable topology ipv6</w:t>
      </w:r>
    </w:p>
    <w:p w14:paraId="6BF8F442" w14:textId="77777777" w:rsidR="00010FC6" w:rsidRPr="006346DD" w:rsidRDefault="00010FC6" w:rsidP="00C67429">
      <w:pPr>
        <w:pStyle w:val="1f0"/>
        <w:rPr>
          <w:rFonts w:cs="Huawei Sans"/>
        </w:rPr>
      </w:pPr>
      <w:r w:rsidRPr="006346DD">
        <w:rPr>
          <w:rFonts w:cs="Huawei Sans"/>
        </w:rPr>
        <w:t># Configure P2.</w:t>
      </w:r>
    </w:p>
    <w:p w14:paraId="48BF8B07" w14:textId="77777777" w:rsidR="00010FC6" w:rsidRPr="006346DD" w:rsidRDefault="00010FC6" w:rsidP="00FA3D9A">
      <w:pPr>
        <w:pStyle w:val="2f2"/>
        <w:rPr>
          <w:rFonts w:cs="Huawei Sans"/>
        </w:rPr>
      </w:pPr>
      <w:r w:rsidRPr="006346DD">
        <w:rPr>
          <w:rFonts w:cs="Huawei Sans"/>
        </w:rPr>
        <w:t>[P2]isis 1</w:t>
      </w:r>
    </w:p>
    <w:p w14:paraId="7745598A" w14:textId="77777777" w:rsidR="00010FC6" w:rsidRPr="006346DD" w:rsidRDefault="00010FC6" w:rsidP="00FA3D9A">
      <w:pPr>
        <w:pStyle w:val="2f2"/>
        <w:rPr>
          <w:rFonts w:cs="Huawei Sans"/>
        </w:rPr>
      </w:pPr>
      <w:r w:rsidRPr="006346DD">
        <w:rPr>
          <w:rFonts w:cs="Huawei Sans"/>
        </w:rPr>
        <w:t>[P2-isis-1] is-level level-2</w:t>
      </w:r>
    </w:p>
    <w:p w14:paraId="3A8906B5" w14:textId="77777777" w:rsidR="00010FC6" w:rsidRPr="006346DD" w:rsidRDefault="00010FC6" w:rsidP="00FA3D9A">
      <w:pPr>
        <w:pStyle w:val="2f2"/>
        <w:rPr>
          <w:rFonts w:cs="Huawei Sans"/>
        </w:rPr>
      </w:pPr>
      <w:r w:rsidRPr="006346DD">
        <w:rPr>
          <w:rFonts w:cs="Huawei Sans"/>
        </w:rPr>
        <w:t>[P2-isis-1] cost-style wide</w:t>
      </w:r>
    </w:p>
    <w:p w14:paraId="35D32618" w14:textId="77777777" w:rsidR="00010FC6" w:rsidRPr="006346DD" w:rsidRDefault="00010FC6" w:rsidP="00FA3D9A">
      <w:pPr>
        <w:pStyle w:val="2f2"/>
        <w:rPr>
          <w:rFonts w:cs="Huawei Sans"/>
        </w:rPr>
      </w:pPr>
      <w:r w:rsidRPr="006346DD">
        <w:rPr>
          <w:rFonts w:cs="Huawei Sans"/>
        </w:rPr>
        <w:t>[P2-isis-1] network-entity 49.0001.0010.0000.0006.00</w:t>
      </w:r>
    </w:p>
    <w:p w14:paraId="0069467B" w14:textId="77777777" w:rsidR="00010FC6" w:rsidRPr="006346DD" w:rsidRDefault="00010FC6" w:rsidP="00FA3D9A">
      <w:pPr>
        <w:pStyle w:val="2f2"/>
        <w:rPr>
          <w:rFonts w:cs="Huawei Sans"/>
        </w:rPr>
      </w:pPr>
      <w:r w:rsidRPr="006346DD">
        <w:rPr>
          <w:rFonts w:cs="Huawei Sans"/>
        </w:rPr>
        <w:t>[P2-isis-1] is-name P2</w:t>
      </w:r>
    </w:p>
    <w:p w14:paraId="61C19567" w14:textId="77777777" w:rsidR="00010FC6" w:rsidRPr="006346DD" w:rsidRDefault="00010FC6" w:rsidP="00FA3D9A">
      <w:pPr>
        <w:pStyle w:val="2f2"/>
        <w:rPr>
          <w:rFonts w:cs="Huawei Sans"/>
        </w:rPr>
      </w:pPr>
      <w:r w:rsidRPr="006346DD">
        <w:rPr>
          <w:rFonts w:cs="Huawei Sans"/>
        </w:rPr>
        <w:t>[P2-isis-1] ipv6 enable topology ipv6</w:t>
      </w:r>
    </w:p>
    <w:p w14:paraId="011504CD" w14:textId="77777777" w:rsidR="00010FC6" w:rsidRPr="006346DD" w:rsidRDefault="00010FC6" w:rsidP="00C67429">
      <w:pPr>
        <w:pStyle w:val="1f0"/>
        <w:rPr>
          <w:rFonts w:cs="Huawei Sans"/>
        </w:rPr>
      </w:pPr>
      <w:r w:rsidRPr="006346DD">
        <w:rPr>
          <w:rFonts w:cs="Huawei Sans"/>
        </w:rPr>
        <w:t># Configure PE4.</w:t>
      </w:r>
    </w:p>
    <w:p w14:paraId="1E65E9C4" w14:textId="77777777" w:rsidR="00010FC6" w:rsidRPr="00207DB3" w:rsidRDefault="00010FC6" w:rsidP="00207DB3">
      <w:pPr>
        <w:pStyle w:val="2f2"/>
      </w:pPr>
      <w:r w:rsidRPr="00233CD3">
        <w:t>[PE4]isis 1</w:t>
      </w:r>
    </w:p>
    <w:p w14:paraId="46C5CE02" w14:textId="77777777" w:rsidR="00010FC6" w:rsidRPr="00233CD3" w:rsidRDefault="00010FC6" w:rsidP="00233CD3">
      <w:pPr>
        <w:pStyle w:val="2f2"/>
      </w:pPr>
      <w:r w:rsidRPr="00233CD3">
        <w:t>[PE4-isis-1] is-level level-2</w:t>
      </w:r>
    </w:p>
    <w:p w14:paraId="2D7D04D9" w14:textId="77777777" w:rsidR="00010FC6" w:rsidRPr="00233CD3" w:rsidRDefault="00010FC6" w:rsidP="00233CD3">
      <w:pPr>
        <w:pStyle w:val="2f2"/>
      </w:pPr>
      <w:r w:rsidRPr="00233CD3">
        <w:lastRenderedPageBreak/>
        <w:t>[PE4-isis-1] cost-style wide</w:t>
      </w:r>
    </w:p>
    <w:p w14:paraId="302FBA05" w14:textId="77777777" w:rsidR="00010FC6" w:rsidRPr="006346DD" w:rsidRDefault="00010FC6" w:rsidP="00FA3D9A">
      <w:pPr>
        <w:pStyle w:val="2f2"/>
        <w:rPr>
          <w:rFonts w:cs="Huawei Sans"/>
        </w:rPr>
      </w:pPr>
      <w:r w:rsidRPr="006346DD">
        <w:rPr>
          <w:rFonts w:cs="Huawei Sans"/>
        </w:rPr>
        <w:t>[PE4-isis-1] network-entity 49.0001.0010.0000.0004.00</w:t>
      </w:r>
    </w:p>
    <w:p w14:paraId="32002CB5" w14:textId="77777777" w:rsidR="00010FC6" w:rsidRPr="006346DD" w:rsidRDefault="00010FC6" w:rsidP="00FA3D9A">
      <w:pPr>
        <w:pStyle w:val="2f2"/>
        <w:rPr>
          <w:rFonts w:cs="Huawei Sans"/>
        </w:rPr>
      </w:pPr>
      <w:r w:rsidRPr="006346DD">
        <w:rPr>
          <w:rFonts w:cs="Huawei Sans"/>
        </w:rPr>
        <w:t>[PE4-isis-1] is-name PE4</w:t>
      </w:r>
    </w:p>
    <w:p w14:paraId="4BBFDBE4" w14:textId="77777777" w:rsidR="00010FC6" w:rsidRPr="006346DD" w:rsidRDefault="00010FC6" w:rsidP="00FA3D9A">
      <w:pPr>
        <w:pStyle w:val="2f2"/>
        <w:rPr>
          <w:rFonts w:cs="Huawei Sans"/>
        </w:rPr>
      </w:pPr>
      <w:r w:rsidRPr="006346DD">
        <w:rPr>
          <w:rFonts w:cs="Huawei Sans"/>
        </w:rPr>
        <w:t>[PE4-isis-1] ipv6 enable topology ipv6</w:t>
      </w:r>
    </w:p>
    <w:p w14:paraId="7BEDB8B7" w14:textId="77777777" w:rsidR="00010FC6" w:rsidRPr="006346DD" w:rsidRDefault="00010FC6" w:rsidP="00C67429">
      <w:pPr>
        <w:pStyle w:val="1f0"/>
        <w:rPr>
          <w:rFonts w:cs="Huawei Sans"/>
        </w:rPr>
      </w:pPr>
      <w:r w:rsidRPr="006346DD">
        <w:rPr>
          <w:rFonts w:cs="Huawei Sans"/>
        </w:rPr>
        <w:t># Enable IS-IS IPv6 on interfaces.</w:t>
      </w:r>
    </w:p>
    <w:p w14:paraId="69D45205" w14:textId="77777777" w:rsidR="00010FC6" w:rsidRPr="006346DD" w:rsidRDefault="00010FC6" w:rsidP="00FA3D9A">
      <w:pPr>
        <w:pStyle w:val="2f2"/>
        <w:rPr>
          <w:rFonts w:cs="Huawei Sans"/>
        </w:rPr>
      </w:pPr>
      <w:r w:rsidRPr="006346DD">
        <w:rPr>
          <w:rFonts w:cs="Huawei Sans"/>
        </w:rPr>
        <w:t>[PE2]interface LoopBack0</w:t>
      </w:r>
    </w:p>
    <w:p w14:paraId="115B684E" w14:textId="77777777" w:rsidR="00010FC6" w:rsidRPr="006346DD" w:rsidRDefault="00010FC6" w:rsidP="00FA3D9A">
      <w:pPr>
        <w:pStyle w:val="2f2"/>
        <w:rPr>
          <w:rFonts w:cs="Huawei Sans"/>
        </w:rPr>
      </w:pPr>
      <w:r w:rsidRPr="006346DD">
        <w:rPr>
          <w:rFonts w:cs="Huawei Sans"/>
        </w:rPr>
        <w:t>[PE2-LoopBack0] isis ipv6 enable 1</w:t>
      </w:r>
    </w:p>
    <w:p w14:paraId="7ABD2DAE" w14:textId="77777777" w:rsidR="00010FC6" w:rsidRPr="006346DD" w:rsidRDefault="00010FC6" w:rsidP="00FA3D9A">
      <w:pPr>
        <w:pStyle w:val="2f2"/>
        <w:rPr>
          <w:rFonts w:cs="Huawei Sans"/>
        </w:rPr>
      </w:pPr>
      <w:r w:rsidRPr="006346DD">
        <w:rPr>
          <w:rFonts w:cs="Huawei Sans"/>
        </w:rPr>
        <w:t>[PE2-LoopBack0] quit</w:t>
      </w:r>
    </w:p>
    <w:p w14:paraId="468E7900" w14:textId="77777777" w:rsidR="00010FC6" w:rsidRPr="006346DD" w:rsidRDefault="00010FC6" w:rsidP="00FA3D9A">
      <w:pPr>
        <w:pStyle w:val="2f2"/>
        <w:rPr>
          <w:rFonts w:cs="Huawei Sans"/>
        </w:rPr>
      </w:pPr>
      <w:r w:rsidRPr="006346DD">
        <w:rPr>
          <w:rFonts w:cs="Huawei Sans"/>
        </w:rPr>
        <w:t>[PE2]interface GigabitEthernet0/3/1</w:t>
      </w:r>
    </w:p>
    <w:p w14:paraId="62C4DA87" w14:textId="77777777" w:rsidR="00010FC6" w:rsidRPr="006346DD" w:rsidRDefault="00010FC6" w:rsidP="00FA3D9A">
      <w:pPr>
        <w:pStyle w:val="2f2"/>
        <w:rPr>
          <w:rFonts w:cs="Huawei Sans"/>
        </w:rPr>
      </w:pPr>
      <w:r w:rsidRPr="006346DD">
        <w:rPr>
          <w:rFonts w:cs="Huawei Sans"/>
        </w:rPr>
        <w:t>[PE2-GigabitEthernet0/3/1] isis ipv6 enable 1</w:t>
      </w:r>
    </w:p>
    <w:p w14:paraId="35004B9A" w14:textId="77777777" w:rsidR="00010FC6" w:rsidRPr="006346DD" w:rsidRDefault="00010FC6" w:rsidP="00FA3D9A">
      <w:pPr>
        <w:pStyle w:val="2f2"/>
        <w:rPr>
          <w:rFonts w:cs="Huawei Sans"/>
        </w:rPr>
      </w:pPr>
      <w:r w:rsidRPr="006346DD">
        <w:rPr>
          <w:rFonts w:cs="Huawei Sans"/>
        </w:rPr>
        <w:t>[PE2-GigabitEthernet0/3/1] isis circuit-type p2p</w:t>
      </w:r>
    </w:p>
    <w:p w14:paraId="676135A0" w14:textId="77777777" w:rsidR="00010FC6" w:rsidRPr="006346DD" w:rsidRDefault="00010FC6" w:rsidP="00010FC6">
      <w:pPr>
        <w:ind w:left="1021"/>
        <w:rPr>
          <w:rFonts w:ascii="Huawei Sans" w:hAnsi="Huawei Sans" w:cs="Huawei Sans"/>
          <w:sz w:val="21"/>
        </w:rPr>
      </w:pPr>
    </w:p>
    <w:p w14:paraId="17531D6F" w14:textId="77777777" w:rsidR="00010FC6" w:rsidRPr="006346DD" w:rsidRDefault="00010FC6" w:rsidP="00FA3D9A">
      <w:pPr>
        <w:pStyle w:val="2f2"/>
        <w:rPr>
          <w:rFonts w:cs="Huawei Sans"/>
        </w:rPr>
      </w:pPr>
      <w:r w:rsidRPr="006346DD">
        <w:rPr>
          <w:rFonts w:cs="Huawei Sans"/>
        </w:rPr>
        <w:t>[P2]interface LoopBack0</w:t>
      </w:r>
    </w:p>
    <w:p w14:paraId="6A9CEAC9" w14:textId="77777777" w:rsidR="00010FC6" w:rsidRPr="006346DD" w:rsidRDefault="00010FC6" w:rsidP="00FA3D9A">
      <w:pPr>
        <w:pStyle w:val="2f2"/>
        <w:rPr>
          <w:rFonts w:cs="Huawei Sans"/>
        </w:rPr>
      </w:pPr>
      <w:r w:rsidRPr="006346DD">
        <w:rPr>
          <w:rFonts w:cs="Huawei Sans"/>
        </w:rPr>
        <w:t>[P2-LoopBack0] isis ipv6 enable 1</w:t>
      </w:r>
    </w:p>
    <w:p w14:paraId="20E81B74" w14:textId="77777777" w:rsidR="00010FC6" w:rsidRPr="006346DD" w:rsidRDefault="00010FC6" w:rsidP="00FA3D9A">
      <w:pPr>
        <w:pStyle w:val="2f2"/>
        <w:rPr>
          <w:rFonts w:cs="Huawei Sans"/>
        </w:rPr>
      </w:pPr>
      <w:r w:rsidRPr="006346DD">
        <w:rPr>
          <w:rFonts w:cs="Huawei Sans"/>
        </w:rPr>
        <w:t>[P2-LoopBack0] quit</w:t>
      </w:r>
    </w:p>
    <w:p w14:paraId="03720357" w14:textId="77777777" w:rsidR="00010FC6" w:rsidRPr="006346DD" w:rsidRDefault="00010FC6" w:rsidP="00FA3D9A">
      <w:pPr>
        <w:pStyle w:val="2f2"/>
        <w:rPr>
          <w:rFonts w:cs="Huawei Sans"/>
        </w:rPr>
      </w:pPr>
      <w:r w:rsidRPr="006346DD">
        <w:rPr>
          <w:rFonts w:cs="Huawei Sans"/>
        </w:rPr>
        <w:t>[P2]interface GigabitEthernet0/3/0</w:t>
      </w:r>
    </w:p>
    <w:p w14:paraId="47F6DE0C" w14:textId="77777777" w:rsidR="00010FC6" w:rsidRPr="006346DD" w:rsidRDefault="00010FC6" w:rsidP="00FA3D9A">
      <w:pPr>
        <w:pStyle w:val="2f2"/>
        <w:rPr>
          <w:rFonts w:cs="Huawei Sans"/>
        </w:rPr>
      </w:pPr>
      <w:r w:rsidRPr="006346DD">
        <w:rPr>
          <w:rFonts w:cs="Huawei Sans"/>
        </w:rPr>
        <w:t>[P2-GigabitEthernet0/3/0] isis ipv6 enable 1</w:t>
      </w:r>
    </w:p>
    <w:p w14:paraId="64B14A19" w14:textId="77777777" w:rsidR="00010FC6" w:rsidRPr="006346DD" w:rsidRDefault="00010FC6" w:rsidP="00FA3D9A">
      <w:pPr>
        <w:pStyle w:val="2f2"/>
        <w:rPr>
          <w:rFonts w:cs="Huawei Sans"/>
        </w:rPr>
      </w:pPr>
      <w:r w:rsidRPr="006346DD">
        <w:rPr>
          <w:rFonts w:cs="Huawei Sans"/>
        </w:rPr>
        <w:t>[P2-GigabitEthernet0/3/0] isis circuit-type p2p</w:t>
      </w:r>
    </w:p>
    <w:p w14:paraId="007495D3" w14:textId="77777777" w:rsidR="00010FC6" w:rsidRPr="006346DD" w:rsidRDefault="00010FC6" w:rsidP="00FA3D9A">
      <w:pPr>
        <w:pStyle w:val="2f2"/>
        <w:rPr>
          <w:rFonts w:cs="Huawei Sans"/>
        </w:rPr>
      </w:pPr>
      <w:r w:rsidRPr="006346DD">
        <w:rPr>
          <w:rFonts w:cs="Huawei Sans"/>
        </w:rPr>
        <w:t>[P2-GigabitEthernet0/3/0] quit</w:t>
      </w:r>
    </w:p>
    <w:p w14:paraId="13A472FB" w14:textId="77777777" w:rsidR="00010FC6" w:rsidRPr="006346DD" w:rsidRDefault="00010FC6" w:rsidP="00FA3D9A">
      <w:pPr>
        <w:pStyle w:val="2f2"/>
        <w:rPr>
          <w:rFonts w:cs="Huawei Sans"/>
        </w:rPr>
      </w:pPr>
      <w:r w:rsidRPr="006346DD">
        <w:rPr>
          <w:rFonts w:cs="Huawei Sans"/>
        </w:rPr>
        <w:t>[P2]interface GigabitEthernet0/3/2</w:t>
      </w:r>
    </w:p>
    <w:p w14:paraId="26DBCAEC" w14:textId="77777777" w:rsidR="00010FC6" w:rsidRPr="006346DD" w:rsidRDefault="00010FC6" w:rsidP="00FA3D9A">
      <w:pPr>
        <w:pStyle w:val="2f2"/>
        <w:rPr>
          <w:rFonts w:cs="Huawei Sans"/>
        </w:rPr>
      </w:pPr>
      <w:r w:rsidRPr="006346DD">
        <w:rPr>
          <w:rFonts w:cs="Huawei Sans"/>
        </w:rPr>
        <w:t>[P2-GigabitEthernet0/3/2] isis ipv6 enable 1</w:t>
      </w:r>
    </w:p>
    <w:p w14:paraId="59048681" w14:textId="77777777" w:rsidR="00010FC6" w:rsidRPr="006346DD" w:rsidRDefault="00010FC6" w:rsidP="00FA3D9A">
      <w:pPr>
        <w:pStyle w:val="2f2"/>
        <w:rPr>
          <w:rFonts w:cs="Huawei Sans"/>
        </w:rPr>
      </w:pPr>
      <w:r w:rsidRPr="006346DD">
        <w:rPr>
          <w:rFonts w:cs="Huawei Sans"/>
        </w:rPr>
        <w:t>[P2-GigabitEthernet0/3/2] isis circuit-type p2p</w:t>
      </w:r>
    </w:p>
    <w:p w14:paraId="1DA8DEFD" w14:textId="77777777" w:rsidR="00010FC6" w:rsidRPr="006346DD" w:rsidRDefault="00010FC6" w:rsidP="00FA3D9A">
      <w:pPr>
        <w:pStyle w:val="2f2"/>
        <w:rPr>
          <w:rFonts w:cs="Huawei Sans"/>
        </w:rPr>
      </w:pPr>
      <w:r w:rsidRPr="006346DD">
        <w:rPr>
          <w:rFonts w:cs="Huawei Sans"/>
        </w:rPr>
        <w:t>[P2-GigabitEthernet0/3/2] quit</w:t>
      </w:r>
    </w:p>
    <w:p w14:paraId="727F6314" w14:textId="77777777" w:rsidR="00010FC6" w:rsidRPr="006346DD" w:rsidRDefault="00010FC6" w:rsidP="00010FC6">
      <w:pPr>
        <w:ind w:left="1021"/>
        <w:rPr>
          <w:rFonts w:ascii="Huawei Sans" w:hAnsi="Huawei Sans" w:cs="Huawei Sans"/>
          <w:sz w:val="21"/>
        </w:rPr>
      </w:pPr>
    </w:p>
    <w:p w14:paraId="1C08E7EF" w14:textId="77777777" w:rsidR="00010FC6" w:rsidRPr="006346DD" w:rsidRDefault="00010FC6" w:rsidP="00FA3D9A">
      <w:pPr>
        <w:pStyle w:val="2f2"/>
        <w:rPr>
          <w:rFonts w:cs="Huawei Sans"/>
        </w:rPr>
      </w:pPr>
      <w:r w:rsidRPr="006346DD">
        <w:rPr>
          <w:rFonts w:cs="Huawei Sans"/>
        </w:rPr>
        <w:t>[PE4]interface LoopBack0</w:t>
      </w:r>
    </w:p>
    <w:p w14:paraId="1CB6846F" w14:textId="77777777" w:rsidR="00010FC6" w:rsidRPr="006346DD" w:rsidRDefault="00010FC6" w:rsidP="00FA3D9A">
      <w:pPr>
        <w:pStyle w:val="2f2"/>
        <w:rPr>
          <w:rFonts w:cs="Huawei Sans"/>
        </w:rPr>
      </w:pPr>
      <w:r w:rsidRPr="006346DD">
        <w:rPr>
          <w:rFonts w:cs="Huawei Sans"/>
        </w:rPr>
        <w:t>[PE4-LoopBack0] isis ipv6 enable 1</w:t>
      </w:r>
    </w:p>
    <w:p w14:paraId="21034A2D" w14:textId="77777777" w:rsidR="00010FC6" w:rsidRPr="006346DD" w:rsidRDefault="00010FC6" w:rsidP="00FA3D9A">
      <w:pPr>
        <w:pStyle w:val="2f2"/>
        <w:rPr>
          <w:rFonts w:cs="Huawei Sans"/>
        </w:rPr>
      </w:pPr>
      <w:r w:rsidRPr="006346DD">
        <w:rPr>
          <w:rFonts w:cs="Huawei Sans"/>
        </w:rPr>
        <w:t>[PE4-LoopBack0] quit</w:t>
      </w:r>
    </w:p>
    <w:p w14:paraId="16416E80" w14:textId="77777777" w:rsidR="00010FC6" w:rsidRPr="006346DD" w:rsidRDefault="00010FC6" w:rsidP="00FA3D9A">
      <w:pPr>
        <w:pStyle w:val="2f2"/>
        <w:rPr>
          <w:rFonts w:cs="Huawei Sans"/>
        </w:rPr>
      </w:pPr>
      <w:r w:rsidRPr="006346DD">
        <w:rPr>
          <w:rFonts w:cs="Huawei Sans"/>
        </w:rPr>
        <w:t>[PE4]interface GigabitEthernet0/3/1</w:t>
      </w:r>
    </w:p>
    <w:p w14:paraId="6738E948" w14:textId="77777777" w:rsidR="00010FC6" w:rsidRPr="006346DD" w:rsidRDefault="00010FC6" w:rsidP="00FA3D9A">
      <w:pPr>
        <w:pStyle w:val="2f2"/>
        <w:rPr>
          <w:rFonts w:cs="Huawei Sans"/>
        </w:rPr>
      </w:pPr>
      <w:r w:rsidRPr="006346DD">
        <w:rPr>
          <w:rFonts w:cs="Huawei Sans"/>
        </w:rPr>
        <w:t>[PE4-GigabitEthernet0/3/1] isis ipv6 enable 1</w:t>
      </w:r>
    </w:p>
    <w:p w14:paraId="0D5A659F" w14:textId="77777777" w:rsidR="00010FC6" w:rsidRPr="006346DD" w:rsidRDefault="00010FC6" w:rsidP="00FA3D9A">
      <w:pPr>
        <w:pStyle w:val="2f2"/>
        <w:rPr>
          <w:rFonts w:cs="Huawei Sans"/>
        </w:rPr>
      </w:pPr>
      <w:r w:rsidRPr="006346DD">
        <w:rPr>
          <w:rFonts w:cs="Huawei Sans"/>
        </w:rPr>
        <w:t>[PE4-GigabitEthernet0/3/1] isis circuit-type p2p</w:t>
      </w:r>
    </w:p>
    <w:p w14:paraId="5FF93EE8" w14:textId="77777777" w:rsidR="00010FC6" w:rsidRPr="006346DD" w:rsidRDefault="00010FC6" w:rsidP="00FA3D9A">
      <w:pPr>
        <w:pStyle w:val="2f2"/>
        <w:rPr>
          <w:rFonts w:cs="Huawei Sans"/>
        </w:rPr>
      </w:pPr>
      <w:r w:rsidRPr="006346DD">
        <w:rPr>
          <w:rFonts w:cs="Huawei Sans"/>
        </w:rPr>
        <w:t>[PE4-GigabitEthernet0/3/1] quit</w:t>
      </w:r>
    </w:p>
    <w:p w14:paraId="2C048E0A" w14:textId="77777777" w:rsidR="00010FC6" w:rsidRPr="006346DD" w:rsidRDefault="00010FC6" w:rsidP="00C67429">
      <w:pPr>
        <w:pStyle w:val="1f0"/>
        <w:rPr>
          <w:rFonts w:cs="Huawei Sans"/>
        </w:rPr>
      </w:pPr>
      <w:r w:rsidRPr="006346DD">
        <w:rPr>
          <w:rFonts w:cs="Huawei Sans"/>
        </w:rPr>
        <w:t># Check IS-IS neighbor relationships on P2.</w:t>
      </w:r>
    </w:p>
    <w:p w14:paraId="45C9DEFD" w14:textId="77777777" w:rsidR="00010FC6" w:rsidRPr="006346DD" w:rsidRDefault="00010FC6" w:rsidP="00FA3D9A">
      <w:pPr>
        <w:pStyle w:val="2f2"/>
        <w:rPr>
          <w:rFonts w:cs="Huawei Sans"/>
        </w:rPr>
      </w:pPr>
      <w:r w:rsidRPr="006346DD">
        <w:rPr>
          <w:rFonts w:cs="Huawei Sans"/>
        </w:rPr>
        <w:t>[P2]display</w:t>
      </w:r>
      <w:r w:rsidRPr="006346DD">
        <w:rPr>
          <w:rFonts w:cs="Huawei Sans"/>
        </w:rPr>
        <w:tab/>
        <w:t>isis</w:t>
      </w:r>
      <w:r w:rsidRPr="006346DD">
        <w:rPr>
          <w:rFonts w:cs="Huawei Sans"/>
        </w:rPr>
        <w:tab/>
        <w:t>peer</w:t>
      </w:r>
      <w:r w:rsidRPr="006346DD">
        <w:rPr>
          <w:rFonts w:cs="Huawei Sans"/>
        </w:rPr>
        <w:tab/>
      </w:r>
    </w:p>
    <w:p w14:paraId="6C7C6314" w14:textId="77777777" w:rsidR="00010FC6" w:rsidRPr="006346DD" w:rsidRDefault="00010FC6" w:rsidP="00FA3D9A">
      <w:pPr>
        <w:pStyle w:val="2f2"/>
        <w:rPr>
          <w:rFonts w:cs="Huawei Sans"/>
        </w:rPr>
      </w:pPr>
    </w:p>
    <w:p w14:paraId="7AF1E7EE"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w:t>
      </w:r>
      <w:r w:rsidRPr="006346DD">
        <w:rPr>
          <w:rFonts w:cs="Huawei Sans"/>
        </w:rPr>
        <w:tab/>
        <w:t>information</w:t>
      </w:r>
      <w:r w:rsidRPr="006346DD">
        <w:rPr>
          <w:rFonts w:cs="Huawei Sans"/>
        </w:rPr>
        <w:tab/>
        <w:t>for</w:t>
      </w:r>
      <w:r w:rsidRPr="006346DD">
        <w:rPr>
          <w:rFonts w:cs="Huawei Sans"/>
        </w:rPr>
        <w:tab/>
        <w:t>ISIS(1)</w:t>
      </w:r>
    </w:p>
    <w:p w14:paraId="2D5B846E"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AF44A40" w14:textId="77777777" w:rsidR="00010FC6" w:rsidRPr="006346DD" w:rsidRDefault="00010FC6" w:rsidP="00FA3D9A">
      <w:pPr>
        <w:pStyle w:val="2f2"/>
        <w:rPr>
          <w:rFonts w:cs="Huawei Sans"/>
        </w:rPr>
      </w:pPr>
      <w:r w:rsidRPr="006346DD">
        <w:rPr>
          <w:rFonts w:cs="Huawei Sans"/>
        </w:rPr>
        <w:tab/>
      </w:r>
      <w:r w:rsidRPr="006346DD">
        <w:rPr>
          <w:rFonts w:cs="Huawei Sans"/>
        </w:rPr>
        <w:tab/>
        <w:t>System</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Circuit</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t>HoldTime</w:t>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w:t>
      </w:r>
    </w:p>
    <w:p w14:paraId="78D14E5E" w14:textId="77777777" w:rsidR="00010FC6" w:rsidRPr="006346DD" w:rsidRDefault="00010FC6" w:rsidP="00FA3D9A">
      <w:pPr>
        <w:pStyle w:val="2f2"/>
        <w:rPr>
          <w:rFonts w:cs="Huawei Sans"/>
        </w:rPr>
      </w:pPr>
      <w:r w:rsidRPr="006346DD">
        <w:rPr>
          <w:rFonts w:cs="Huawei Sans"/>
        </w:rPr>
        <w:t>--------------------------------------------------------------------------------</w:t>
      </w:r>
    </w:p>
    <w:p w14:paraId="10B8532E" w14:textId="77777777" w:rsidR="00010FC6" w:rsidRPr="006346DD" w:rsidRDefault="00010FC6" w:rsidP="00FA3D9A">
      <w:pPr>
        <w:pStyle w:val="2f2"/>
        <w:rPr>
          <w:rFonts w:cs="Huawei Sans"/>
        </w:rPr>
      </w:pPr>
      <w:r w:rsidRPr="006346DD">
        <w:rPr>
          <w:rFonts w:cs="Huawei Sans"/>
        </w:rPr>
        <w:t>PE2*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22s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0A5BB5E6" w14:textId="77777777" w:rsidR="00010FC6" w:rsidRPr="006346DD" w:rsidRDefault="00010FC6" w:rsidP="00FA3D9A">
      <w:pPr>
        <w:pStyle w:val="2f2"/>
        <w:rPr>
          <w:rFonts w:cs="Huawei Sans"/>
        </w:rPr>
      </w:pPr>
      <w:r w:rsidRPr="006346DD">
        <w:rPr>
          <w:rFonts w:cs="Huawei Sans"/>
        </w:rPr>
        <w:t>PE4*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t>25s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7B5DF624" w14:textId="77777777" w:rsidR="00010FC6" w:rsidRPr="006346DD" w:rsidRDefault="00010FC6" w:rsidP="00C67429">
      <w:pPr>
        <w:pStyle w:val="1f0"/>
        <w:rPr>
          <w:rFonts w:cs="Huawei Sans"/>
        </w:rPr>
      </w:pPr>
      <w:r w:rsidRPr="006346DD">
        <w:rPr>
          <w:rFonts w:cs="Huawei Sans"/>
        </w:rPr>
        <w:t>IS-IS neighbor relationships with PE2 and PE4 have been established.</w:t>
      </w:r>
    </w:p>
    <w:p w14:paraId="72EE9E77" w14:textId="77777777" w:rsidR="00010FC6" w:rsidRPr="006346DD" w:rsidRDefault="00010FC6" w:rsidP="00C67429">
      <w:pPr>
        <w:pStyle w:val="1f0"/>
        <w:rPr>
          <w:rFonts w:cs="Huawei Sans"/>
        </w:rPr>
      </w:pPr>
      <w:r w:rsidRPr="006346DD">
        <w:rPr>
          <w:rFonts w:cs="Huawei Sans"/>
        </w:rPr>
        <w:t># Check IS-IS IPv6 routes on P2.</w:t>
      </w:r>
    </w:p>
    <w:p w14:paraId="47424300" w14:textId="77777777" w:rsidR="00010FC6" w:rsidRPr="006346DD" w:rsidRDefault="00010FC6" w:rsidP="00FA3D9A">
      <w:pPr>
        <w:pStyle w:val="2f2"/>
        <w:rPr>
          <w:rFonts w:cs="Huawei Sans"/>
        </w:rPr>
      </w:pPr>
      <w:r w:rsidRPr="006346DD">
        <w:rPr>
          <w:rFonts w:cs="Huawei Sans"/>
        </w:rPr>
        <w:t>[P2]display isis</w:t>
      </w:r>
      <w:r w:rsidRPr="006346DD">
        <w:rPr>
          <w:rFonts w:cs="Huawei Sans"/>
        </w:rPr>
        <w:tab/>
      </w:r>
      <w:r w:rsidRPr="006346DD">
        <w:rPr>
          <w:rFonts w:cs="Huawei Sans"/>
        </w:rPr>
        <w:tab/>
        <w:t xml:space="preserve">route </w:t>
      </w:r>
      <w:r w:rsidRPr="006346DD">
        <w:rPr>
          <w:rFonts w:cs="Huawei Sans"/>
        </w:rPr>
        <w:tab/>
        <w:t>ipv6</w:t>
      </w:r>
    </w:p>
    <w:p w14:paraId="541135EF" w14:textId="77777777" w:rsidR="00010FC6" w:rsidRPr="006346DD" w:rsidRDefault="00010FC6" w:rsidP="00FA3D9A">
      <w:pPr>
        <w:pStyle w:val="2f2"/>
        <w:rPr>
          <w:rFonts w:cs="Huawei Sans"/>
        </w:rPr>
      </w:pPr>
    </w:p>
    <w:p w14:paraId="334EF0FC"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767FC13F"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1E257597" w14:textId="77777777" w:rsidR="00010FC6" w:rsidRPr="006346DD" w:rsidRDefault="00010FC6" w:rsidP="00FA3D9A">
      <w:pPr>
        <w:pStyle w:val="2f2"/>
        <w:rPr>
          <w:rFonts w:cs="Huawei Sans"/>
        </w:rPr>
      </w:pPr>
    </w:p>
    <w:p w14:paraId="1E1CE452"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556FD5AF"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3E6587BF" w14:textId="77777777" w:rsidR="00010FC6" w:rsidRPr="006346DD" w:rsidRDefault="00010FC6" w:rsidP="00FA3D9A">
      <w:pPr>
        <w:pStyle w:val="2f2"/>
        <w:rPr>
          <w:rFonts w:cs="Huawei Sans"/>
        </w:rPr>
      </w:pPr>
    </w:p>
    <w:p w14:paraId="581576D0" w14:textId="77777777" w:rsidR="00010FC6" w:rsidRPr="006346DD" w:rsidRDefault="00010FC6" w:rsidP="00FA3D9A">
      <w:pPr>
        <w:pStyle w:val="2f2"/>
        <w:rPr>
          <w:rFonts w:cs="Huawei Sans"/>
        </w:rPr>
      </w:pPr>
      <w:r w:rsidRPr="006346DD">
        <w:rPr>
          <w:rFonts w:cs="Huawei Sans"/>
        </w:rPr>
        <w:tab/>
        <w:t>IPV6</w:t>
      </w:r>
      <w:r w:rsidRPr="006346DD">
        <w:rPr>
          <w:rFonts w:cs="Huawei Sans"/>
        </w:rPr>
        <w:tab/>
        <w:t>Dest.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r>
    </w:p>
    <w:p w14:paraId="4A7BEDE4" w14:textId="77777777" w:rsidR="00010FC6" w:rsidRPr="006346DD" w:rsidRDefault="00010FC6" w:rsidP="00FA3D9A">
      <w:pPr>
        <w:pStyle w:val="2f2"/>
        <w:rPr>
          <w:rFonts w:cs="Huawei Sans"/>
        </w:rPr>
      </w:pPr>
      <w:r w:rsidRPr="006346DD">
        <w:rPr>
          <w:rFonts w:cs="Huawei Sans"/>
        </w:rPr>
        <w:t>--------------------------------------------------------------------------------</w:t>
      </w:r>
    </w:p>
    <w:p w14:paraId="0F6225FD" w14:textId="77777777" w:rsidR="00010FC6" w:rsidRPr="006346DD" w:rsidRDefault="00010FC6" w:rsidP="00FA3D9A">
      <w:pPr>
        <w:pStyle w:val="2f2"/>
        <w:rPr>
          <w:rFonts w:cs="Huawei Sans"/>
        </w:rPr>
      </w:pPr>
      <w:r w:rsidRPr="006346DD">
        <w:rPr>
          <w:rFonts w:cs="Huawei Sans"/>
        </w:rPr>
        <w:t>2003::/64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p>
    <w:p w14:paraId="43580C70" w14:textId="77777777" w:rsidR="00010FC6" w:rsidRPr="006346DD" w:rsidRDefault="00010FC6" w:rsidP="00FA3D9A">
      <w:pPr>
        <w:pStyle w:val="2f2"/>
        <w:rPr>
          <w:rFonts w:cs="Huawei Sans"/>
        </w:rPr>
      </w:pPr>
      <w:r w:rsidRPr="006346DD">
        <w:rPr>
          <w:rFonts w:cs="Huawei Sans"/>
        </w:rPr>
        <w:t>2006::/64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23E20100" w14:textId="77777777" w:rsidR="00010FC6" w:rsidRPr="006346DD" w:rsidRDefault="00010FC6" w:rsidP="00FA3D9A">
      <w:pPr>
        <w:pStyle w:val="2f2"/>
        <w:rPr>
          <w:rFonts w:cs="Huawei Sans"/>
        </w:rPr>
      </w:pPr>
      <w:r w:rsidRPr="006346DD">
        <w:rPr>
          <w:rFonts w:cs="Huawei Sans"/>
          <w:color w:val="C7000B"/>
        </w:rPr>
        <w:t>FC01::2</w:t>
      </w:r>
      <w:r w:rsidRPr="006346DD">
        <w:rPr>
          <w:rFonts w:cs="Huawei Sans"/>
        </w:rPr>
        <w:t>/128</w:t>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FE80::DE99:14FF:FE7A:C28A</w:t>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304D2E73" w14:textId="77777777" w:rsidR="00010FC6" w:rsidRPr="006346DD" w:rsidRDefault="00010FC6" w:rsidP="00FA3D9A">
      <w:pPr>
        <w:pStyle w:val="2f2"/>
        <w:rPr>
          <w:rFonts w:cs="Huawei Sans"/>
        </w:rPr>
      </w:pPr>
      <w:r w:rsidRPr="006346DD">
        <w:rPr>
          <w:rFonts w:cs="Huawei Sans"/>
          <w:color w:val="C7000B"/>
        </w:rPr>
        <w:t>FC01::4</w:t>
      </w:r>
      <w:r w:rsidRPr="006346DD">
        <w:rPr>
          <w:rFonts w:cs="Huawei Sans"/>
        </w:rPr>
        <w:t>/128</w:t>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FE80::DE99:14FF:FE7A:C1D6</w:t>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1BFBB644" w14:textId="77777777" w:rsidR="00010FC6" w:rsidRPr="006346DD" w:rsidRDefault="00010FC6" w:rsidP="00FA3D9A">
      <w:pPr>
        <w:pStyle w:val="2f2"/>
        <w:rPr>
          <w:rFonts w:cs="Huawei Sans"/>
        </w:rPr>
      </w:pPr>
      <w:r w:rsidRPr="006346DD">
        <w:rPr>
          <w:rFonts w:cs="Huawei Sans"/>
        </w:rPr>
        <w:t>FC01::6/128</w:t>
      </w:r>
      <w:r w:rsidRPr="006346DD">
        <w:rPr>
          <w:rFonts w:cs="Huawei Sans"/>
        </w:rPr>
        <w:tab/>
      </w:r>
      <w:r w:rsidRPr="006346DD">
        <w:rPr>
          <w:rFonts w:cs="Huawei Sans"/>
        </w:rPr>
        <w:tab/>
      </w:r>
      <w:r w:rsidRPr="006346DD">
        <w:rPr>
          <w:rFonts w:cs="Huawei Sans"/>
        </w:rPr>
        <w:tab/>
      </w:r>
      <w:r w:rsidRPr="006346DD">
        <w:rPr>
          <w:rFonts w:cs="Huawei Sans"/>
        </w:rPr>
        <w:tab/>
        <w:t>Loop0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228C02EE"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Flags: </w:t>
      </w:r>
      <w:r w:rsidRPr="006346DD">
        <w:rPr>
          <w:rFonts w:cs="Huawei Sans"/>
        </w:rPr>
        <w:tab/>
        <w:t>D-Direct,</w:t>
      </w:r>
      <w:r w:rsidRPr="006346DD">
        <w:rPr>
          <w:rFonts w:cs="Huawei Sans"/>
        </w:rPr>
        <w:tab/>
        <w:t>A-Added</w:t>
      </w:r>
      <w:r w:rsidRPr="006346DD">
        <w:rPr>
          <w:rFonts w:cs="Huawei Sans"/>
        </w:rPr>
        <w:tab/>
        <w:t>to</w:t>
      </w:r>
      <w:r w:rsidRPr="006346DD">
        <w:rPr>
          <w:rFonts w:cs="Huawei Sans"/>
        </w:rPr>
        <w:tab/>
        <w:t>URT,</w:t>
      </w:r>
      <w:r w:rsidRPr="006346DD">
        <w:rPr>
          <w:rFonts w:cs="Huawei Sans"/>
        </w:rPr>
        <w:tab/>
        <w:t>L-Advertised</w:t>
      </w:r>
      <w:r w:rsidRPr="006346DD">
        <w:rPr>
          <w:rFonts w:cs="Huawei Sans"/>
        </w:rPr>
        <w:tab/>
        <w:t>in</w:t>
      </w:r>
      <w:r w:rsidRPr="006346DD">
        <w:rPr>
          <w:rFonts w:cs="Huawei Sans"/>
        </w:rPr>
        <w:tab/>
        <w:t>LSPs,</w:t>
      </w:r>
      <w:r w:rsidRPr="006346DD">
        <w:rPr>
          <w:rFonts w:cs="Huawei Sans"/>
        </w:rPr>
        <w:tab/>
        <w:t>S-IGP</w:t>
      </w:r>
      <w:r w:rsidRPr="006346DD">
        <w:rPr>
          <w:rFonts w:cs="Huawei Sans"/>
        </w:rPr>
        <w:tab/>
        <w:t>Shortcut,</w:t>
      </w:r>
      <w:r w:rsidRPr="006346DD">
        <w:rPr>
          <w:rFonts w:cs="Huawei Sans"/>
        </w:rPr>
        <w:tab/>
      </w:r>
    </w:p>
    <w:p w14:paraId="70592F16"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U-Up/Down</w:t>
      </w:r>
      <w:r w:rsidRPr="006346DD">
        <w:rPr>
          <w:rFonts w:cs="Huawei Sans"/>
        </w:rPr>
        <w:tab/>
        <w:t>Bit</w:t>
      </w:r>
      <w:r w:rsidRPr="006346DD">
        <w:rPr>
          <w:rFonts w:cs="Huawei Sans"/>
        </w:rPr>
        <w:tab/>
        <w:t>Set,</w:t>
      </w:r>
      <w:r w:rsidRPr="006346DD">
        <w:rPr>
          <w:rFonts w:cs="Huawei Sans"/>
        </w:rPr>
        <w:tab/>
        <w:t>LP-Local</w:t>
      </w:r>
      <w:r w:rsidRPr="006346DD">
        <w:rPr>
          <w:rFonts w:cs="Huawei Sans"/>
        </w:rPr>
        <w:tab/>
        <w:t>Prefix-Sid</w:t>
      </w:r>
    </w:p>
    <w:p w14:paraId="28705BE6" w14:textId="77777777" w:rsidR="00010FC6" w:rsidRPr="006346DD" w:rsidRDefault="00010FC6" w:rsidP="00FA3D9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Protect</w:t>
      </w:r>
      <w:r w:rsidRPr="006346DD">
        <w:rPr>
          <w:rFonts w:cs="Huawei Sans"/>
        </w:rPr>
        <w:tab/>
        <w:t xml:space="preserve">Type: </w:t>
      </w:r>
      <w:r w:rsidRPr="006346DD">
        <w:rPr>
          <w:rFonts w:cs="Huawei Sans"/>
        </w:rPr>
        <w:tab/>
        <w:t>L-Link</w:t>
      </w:r>
      <w:r w:rsidRPr="006346DD">
        <w:rPr>
          <w:rFonts w:cs="Huawei Sans"/>
        </w:rPr>
        <w:tab/>
        <w:t>Protect,</w:t>
      </w:r>
      <w:r w:rsidRPr="006346DD">
        <w:rPr>
          <w:rFonts w:cs="Huawei Sans"/>
        </w:rPr>
        <w:tab/>
        <w:t>N-Node</w:t>
      </w:r>
      <w:r w:rsidRPr="006346DD">
        <w:rPr>
          <w:rFonts w:cs="Huawei Sans"/>
        </w:rPr>
        <w:tab/>
        <w:t>Protect</w:t>
      </w:r>
    </w:p>
    <w:p w14:paraId="79825899" w14:textId="77777777" w:rsidR="00010FC6" w:rsidRPr="006346DD" w:rsidRDefault="00010FC6" w:rsidP="00C67429">
      <w:pPr>
        <w:pStyle w:val="1f0"/>
        <w:rPr>
          <w:rFonts w:cs="Huawei Sans"/>
        </w:rPr>
      </w:pPr>
      <w:r w:rsidRPr="006346DD">
        <w:rPr>
          <w:rFonts w:cs="Huawei Sans"/>
        </w:rPr>
        <w:t>P2 has learned the IS-IS IPv6 routes generated by Loopback0 on PE2 and PE4.</w:t>
      </w:r>
    </w:p>
    <w:p w14:paraId="161CC8B3" w14:textId="77777777" w:rsidR="00010FC6" w:rsidRPr="006346DD" w:rsidRDefault="00010FC6" w:rsidP="00010FC6">
      <w:pPr>
        <w:pStyle w:val="30"/>
        <w:rPr>
          <w:rFonts w:cs="Huawei Sans"/>
        </w:rPr>
      </w:pPr>
      <w:r w:rsidRPr="006346DD">
        <w:rPr>
          <w:rFonts w:cs="Huawei Sans"/>
        </w:rPr>
        <w:t>Configure an L3VPN.</w:t>
      </w:r>
    </w:p>
    <w:p w14:paraId="32478C19" w14:textId="77777777" w:rsidR="00E50F51" w:rsidRPr="00010FC6" w:rsidRDefault="00E50F51" w:rsidP="00E50F51">
      <w:pPr>
        <w:pStyle w:val="1f0"/>
      </w:pPr>
      <w:r>
        <w:t xml:space="preserve">Create a VPN instance named </w:t>
      </w:r>
      <w:r>
        <w:rPr>
          <w:b/>
          <w:bCs/>
        </w:rPr>
        <w:t>vpna</w:t>
      </w:r>
      <w:r>
        <w:t xml:space="preserve"> on PE2 and PE4, add Loopback1 to the VPN instance, and establish an MP-BGP VPNv4 peer relationship between PE2 and P2 and between PE4 and P2 (the AS number is 65001). P2 functions as the RR, and PE2 and PE4 function as the RR clients and advertise VPNv4 routes through P2.</w:t>
      </w:r>
    </w:p>
    <w:p w14:paraId="608CD0A4" w14:textId="77777777" w:rsidR="00010FC6" w:rsidRPr="006346DD" w:rsidRDefault="00010FC6" w:rsidP="00C67429">
      <w:pPr>
        <w:pStyle w:val="1f0"/>
        <w:rPr>
          <w:rFonts w:cs="Huawei Sans"/>
        </w:rPr>
      </w:pPr>
      <w:r w:rsidRPr="006346DD">
        <w:rPr>
          <w:rFonts w:cs="Huawei Sans"/>
        </w:rPr>
        <w:t xml:space="preserve"># Create a VPN instance named </w:t>
      </w:r>
      <w:r w:rsidRPr="006346DD">
        <w:rPr>
          <w:rFonts w:cs="Huawei Sans"/>
          <w:b/>
          <w:bCs/>
        </w:rPr>
        <w:t>vpna</w:t>
      </w:r>
      <w:r w:rsidRPr="006346DD">
        <w:rPr>
          <w:rFonts w:cs="Huawei Sans"/>
        </w:rPr>
        <w:t>.</w:t>
      </w:r>
    </w:p>
    <w:p w14:paraId="152D20C9" w14:textId="77777777" w:rsidR="00010FC6" w:rsidRPr="006346DD" w:rsidRDefault="00010FC6" w:rsidP="00FA3D9A">
      <w:pPr>
        <w:pStyle w:val="2f2"/>
        <w:rPr>
          <w:rFonts w:cs="Huawei Sans"/>
        </w:rPr>
      </w:pPr>
      <w:r w:rsidRPr="006346DD">
        <w:rPr>
          <w:rFonts w:cs="Huawei Sans"/>
        </w:rPr>
        <w:t>[PE2]ip vpn-instance vpna</w:t>
      </w:r>
    </w:p>
    <w:p w14:paraId="7F4F867F" w14:textId="77777777" w:rsidR="00010FC6" w:rsidRPr="006346DD" w:rsidRDefault="00010FC6" w:rsidP="00FA3D9A">
      <w:pPr>
        <w:pStyle w:val="2f2"/>
        <w:rPr>
          <w:rFonts w:cs="Huawei Sans"/>
        </w:rPr>
      </w:pPr>
      <w:r w:rsidRPr="006346DD">
        <w:rPr>
          <w:rFonts w:cs="Huawei Sans"/>
        </w:rPr>
        <w:t>[PE2-vpn-instance-vpna] ipv4-family</w:t>
      </w:r>
    </w:p>
    <w:p w14:paraId="28E7C148" w14:textId="77777777" w:rsidR="00010FC6" w:rsidRPr="006346DD" w:rsidRDefault="00010FC6" w:rsidP="00FA3D9A">
      <w:pPr>
        <w:pStyle w:val="2f2"/>
        <w:rPr>
          <w:rFonts w:cs="Huawei Sans"/>
        </w:rPr>
      </w:pPr>
      <w:r w:rsidRPr="006346DD">
        <w:rPr>
          <w:rFonts w:cs="Huawei Sans"/>
        </w:rPr>
        <w:t>[PE2-vpn-instance-vpna-af-ipv4] route-distinguisher 100:20</w:t>
      </w:r>
    </w:p>
    <w:p w14:paraId="5DEEA678" w14:textId="77777777" w:rsidR="00010FC6" w:rsidRPr="006346DD" w:rsidRDefault="00010FC6" w:rsidP="00FA3D9A">
      <w:pPr>
        <w:pStyle w:val="2f2"/>
        <w:rPr>
          <w:rFonts w:cs="Huawei Sans"/>
        </w:rPr>
      </w:pPr>
      <w:r w:rsidRPr="006346DD">
        <w:rPr>
          <w:rFonts w:cs="Huawei Sans"/>
        </w:rPr>
        <w:t>[PE2-vpn-instance-vpna-af-ipv4] vpn-target 100:1020 both</w:t>
      </w:r>
    </w:p>
    <w:p w14:paraId="27753617" w14:textId="77777777" w:rsidR="00010FC6" w:rsidRPr="006346DD" w:rsidRDefault="00010FC6" w:rsidP="00FA3D9A">
      <w:pPr>
        <w:pStyle w:val="2f2"/>
        <w:rPr>
          <w:rFonts w:cs="Huawei Sans"/>
        </w:rPr>
      </w:pPr>
    </w:p>
    <w:p w14:paraId="56A8EACB" w14:textId="77777777" w:rsidR="00010FC6" w:rsidRPr="006346DD" w:rsidRDefault="00010FC6" w:rsidP="00FA3D9A">
      <w:pPr>
        <w:pStyle w:val="2f2"/>
        <w:rPr>
          <w:rFonts w:cs="Huawei Sans"/>
        </w:rPr>
      </w:pPr>
      <w:r w:rsidRPr="006346DD">
        <w:rPr>
          <w:rFonts w:cs="Huawei Sans"/>
        </w:rPr>
        <w:t>[PE4]ip vpn-instance vpna</w:t>
      </w:r>
    </w:p>
    <w:p w14:paraId="294450CE" w14:textId="77777777" w:rsidR="00010FC6" w:rsidRPr="006346DD" w:rsidRDefault="00010FC6" w:rsidP="00FA3D9A">
      <w:pPr>
        <w:pStyle w:val="2f2"/>
        <w:rPr>
          <w:rFonts w:cs="Huawei Sans"/>
        </w:rPr>
      </w:pPr>
      <w:r w:rsidRPr="006346DD">
        <w:rPr>
          <w:rFonts w:cs="Huawei Sans"/>
        </w:rPr>
        <w:t>[PE4-vpn-instance-vpna] ipv4-family</w:t>
      </w:r>
    </w:p>
    <w:p w14:paraId="3CDCA742" w14:textId="77777777" w:rsidR="00010FC6" w:rsidRPr="006346DD" w:rsidRDefault="00010FC6" w:rsidP="00FA3D9A">
      <w:pPr>
        <w:pStyle w:val="2f2"/>
        <w:rPr>
          <w:rFonts w:cs="Huawei Sans"/>
        </w:rPr>
      </w:pPr>
      <w:r w:rsidRPr="006346DD">
        <w:rPr>
          <w:rFonts w:cs="Huawei Sans"/>
        </w:rPr>
        <w:t>[PE4-vpn-instance-vpna-af-ipv4] route-distinguisher 100:40</w:t>
      </w:r>
    </w:p>
    <w:p w14:paraId="78096032" w14:textId="77777777" w:rsidR="00010FC6" w:rsidRPr="006346DD" w:rsidRDefault="00010FC6" w:rsidP="00FA3D9A">
      <w:pPr>
        <w:pStyle w:val="2f2"/>
        <w:rPr>
          <w:rFonts w:cs="Huawei Sans"/>
        </w:rPr>
      </w:pPr>
      <w:r w:rsidRPr="006346DD">
        <w:rPr>
          <w:rFonts w:cs="Huawei Sans"/>
        </w:rPr>
        <w:t>[PE4-vpn-instance-vpna-af-ipv4] vpn-target 100:1020 both</w:t>
      </w:r>
    </w:p>
    <w:p w14:paraId="2672FD5E" w14:textId="77777777" w:rsidR="00E50F51" w:rsidRPr="00010FC6" w:rsidRDefault="00E50F51" w:rsidP="00E50F51">
      <w:pPr>
        <w:pStyle w:val="1f0"/>
      </w:pPr>
      <w:r>
        <w:t># Create Loopback1, associate it with the VPN instance, and configure an IP address for the interface.</w:t>
      </w:r>
    </w:p>
    <w:p w14:paraId="3D3D683C" w14:textId="77777777" w:rsidR="00010FC6" w:rsidRPr="00233CD3" w:rsidRDefault="00010FC6" w:rsidP="00233CD3">
      <w:pPr>
        <w:pStyle w:val="2f2"/>
      </w:pPr>
      <w:r w:rsidRPr="00233CD3">
        <w:t>[PE2]interface LoopBack 1</w:t>
      </w:r>
    </w:p>
    <w:p w14:paraId="77D4A2C8" w14:textId="77777777" w:rsidR="00010FC6" w:rsidRPr="00233CD3" w:rsidRDefault="00010FC6" w:rsidP="00233CD3">
      <w:pPr>
        <w:pStyle w:val="2f2"/>
      </w:pPr>
      <w:r w:rsidRPr="00233CD3">
        <w:t xml:space="preserve">[PE2-LoopBack1] ip binding vpn-instance vpna  </w:t>
      </w:r>
    </w:p>
    <w:p w14:paraId="3375BC75" w14:textId="77777777" w:rsidR="00010FC6" w:rsidRPr="00233CD3" w:rsidRDefault="00010FC6" w:rsidP="00233CD3">
      <w:pPr>
        <w:pStyle w:val="2f2"/>
      </w:pPr>
      <w:r w:rsidRPr="00233CD3">
        <w:t>Info: All IPv4 and IPv6 related configurations on this interface are removed.</w:t>
      </w:r>
    </w:p>
    <w:p w14:paraId="46CB9A43" w14:textId="77777777" w:rsidR="00010FC6" w:rsidRPr="00233CD3" w:rsidRDefault="00010FC6" w:rsidP="00233CD3">
      <w:pPr>
        <w:pStyle w:val="2f2"/>
      </w:pPr>
      <w:r w:rsidRPr="00233CD3">
        <w:t>[PE2-LoopBack1] ip address 10.2.2.2 32</w:t>
      </w:r>
    </w:p>
    <w:p w14:paraId="0BE9DA4E" w14:textId="77777777" w:rsidR="00010FC6" w:rsidRPr="00233CD3" w:rsidRDefault="00010FC6" w:rsidP="00233CD3">
      <w:pPr>
        <w:pStyle w:val="2f2"/>
      </w:pPr>
    </w:p>
    <w:p w14:paraId="25688D46" w14:textId="77777777" w:rsidR="00010FC6" w:rsidRPr="00233CD3" w:rsidRDefault="00010FC6" w:rsidP="00233CD3">
      <w:pPr>
        <w:pStyle w:val="2f2"/>
      </w:pPr>
      <w:r w:rsidRPr="00233CD3">
        <w:t>[PE4]interface LoopBack 1</w:t>
      </w:r>
    </w:p>
    <w:p w14:paraId="37006CFA" w14:textId="77777777" w:rsidR="00010FC6" w:rsidRPr="00233CD3" w:rsidRDefault="00010FC6" w:rsidP="00233CD3">
      <w:pPr>
        <w:pStyle w:val="2f2"/>
      </w:pPr>
      <w:r w:rsidRPr="00233CD3">
        <w:t xml:space="preserve">[PE4-LoopBack1] ip binding vpn-instance vpna </w:t>
      </w:r>
    </w:p>
    <w:p w14:paraId="266195A7" w14:textId="77777777" w:rsidR="00010FC6" w:rsidRPr="00233CD3" w:rsidRDefault="00010FC6" w:rsidP="00233CD3">
      <w:pPr>
        <w:pStyle w:val="2f2"/>
      </w:pPr>
      <w:r w:rsidRPr="00233CD3">
        <w:t>Info: All IPv4 and IPv6 related configurations on this interface are removed.</w:t>
      </w:r>
    </w:p>
    <w:p w14:paraId="08B6F18D" w14:textId="77777777" w:rsidR="00010FC6" w:rsidRPr="00233CD3" w:rsidRDefault="00010FC6" w:rsidP="00233CD3">
      <w:pPr>
        <w:pStyle w:val="2f2"/>
      </w:pPr>
      <w:r w:rsidRPr="00233CD3">
        <w:t>[PE4-LoopBack1] ip address 10.4.4.4 32</w:t>
      </w:r>
    </w:p>
    <w:p w14:paraId="7BB5B3E4" w14:textId="77777777" w:rsidR="00E50F51" w:rsidRPr="00010FC6" w:rsidRDefault="00E50F51" w:rsidP="00E50F51">
      <w:pPr>
        <w:pStyle w:val="1f0"/>
      </w:pPr>
      <w:r>
        <w:t>Note that you need to associate the interface with the VPN instance before configuring an IP address for the interface.</w:t>
      </w:r>
    </w:p>
    <w:p w14:paraId="514BD8AB" w14:textId="77777777" w:rsidR="00E50F51" w:rsidRPr="00010FC6" w:rsidRDefault="00E50F51" w:rsidP="00E50F51">
      <w:pPr>
        <w:pStyle w:val="1f0"/>
      </w:pPr>
      <w:r>
        <w:lastRenderedPageBreak/>
        <w:t># Use Loopback0 to establish MP-BGP VPNv4 peer relationships. Configure router IDs as planned in the following table.</w:t>
      </w:r>
    </w:p>
    <w:p w14:paraId="7CC4A63B" w14:textId="77777777" w:rsidR="00010FC6" w:rsidRPr="006346DD" w:rsidRDefault="00010FC6" w:rsidP="00FA3D9A">
      <w:pPr>
        <w:pStyle w:val="5b"/>
        <w:rPr>
          <w:rFonts w:cs="Huawei Sans"/>
        </w:rPr>
      </w:pPr>
      <w:r w:rsidRPr="006346DD">
        <w:rPr>
          <w:rFonts w:cs="Huawei Sans"/>
        </w:rPr>
        <w:t>Loopback0 IP addresses</w:t>
      </w:r>
    </w:p>
    <w:tbl>
      <w:tblPr>
        <w:tblStyle w:val="V307"/>
        <w:tblW w:w="0" w:type="auto"/>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063"/>
        <w:gridCol w:w="2734"/>
      </w:tblGrid>
      <w:tr w:rsidR="00010FC6" w:rsidRPr="006346DD" w14:paraId="29626A52" w14:textId="77777777" w:rsidTr="00C674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3" w:type="dxa"/>
          </w:tcPr>
          <w:p w14:paraId="1F2A2749" w14:textId="77777777" w:rsidR="00010FC6" w:rsidRPr="006346DD" w:rsidRDefault="00010FC6" w:rsidP="00FA3D9A">
            <w:pPr>
              <w:pStyle w:val="59"/>
              <w:rPr>
                <w:rFonts w:cs="Huawei Sans"/>
              </w:rPr>
            </w:pPr>
            <w:r w:rsidRPr="006346DD">
              <w:rPr>
                <w:rFonts w:cs="Huawei Sans"/>
              </w:rPr>
              <w:t>Device Number</w:t>
            </w:r>
          </w:p>
        </w:tc>
        <w:tc>
          <w:tcPr>
            <w:tcW w:w="2734" w:type="dxa"/>
          </w:tcPr>
          <w:p w14:paraId="2F31ED1E" w14:textId="77777777" w:rsidR="00010FC6" w:rsidRPr="006346DD" w:rsidRDefault="00010FC6" w:rsidP="00FA3D9A">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Router ID</w:t>
            </w:r>
          </w:p>
        </w:tc>
      </w:tr>
      <w:tr w:rsidR="00010FC6" w:rsidRPr="006346DD" w14:paraId="62391837" w14:textId="77777777" w:rsidTr="00C67429">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3F959E23" w14:textId="77777777" w:rsidR="00010FC6" w:rsidRPr="006346DD" w:rsidRDefault="00010FC6" w:rsidP="00FA3D9A">
            <w:pPr>
              <w:pStyle w:val="59"/>
              <w:rPr>
                <w:rFonts w:cs="Huawei Sans"/>
              </w:rPr>
            </w:pPr>
            <w:r w:rsidRPr="006346DD">
              <w:rPr>
                <w:rFonts w:cs="Huawei Sans"/>
              </w:rPr>
              <w:t>PE2</w:t>
            </w:r>
          </w:p>
        </w:tc>
        <w:tc>
          <w:tcPr>
            <w:tcW w:w="2734" w:type="dxa"/>
          </w:tcPr>
          <w:p w14:paraId="69E07017"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r>
      <w:tr w:rsidR="00010FC6" w:rsidRPr="006346DD" w14:paraId="4D046469" w14:textId="77777777" w:rsidTr="00C67429">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4362EB78" w14:textId="77777777" w:rsidR="00010FC6" w:rsidRPr="006346DD" w:rsidRDefault="00010FC6" w:rsidP="00FA3D9A">
            <w:pPr>
              <w:pStyle w:val="59"/>
              <w:rPr>
                <w:rFonts w:cs="Huawei Sans"/>
              </w:rPr>
            </w:pPr>
            <w:r w:rsidRPr="006346DD">
              <w:rPr>
                <w:rFonts w:cs="Huawei Sans"/>
              </w:rPr>
              <w:t>P2</w:t>
            </w:r>
          </w:p>
        </w:tc>
        <w:tc>
          <w:tcPr>
            <w:tcW w:w="2734" w:type="dxa"/>
          </w:tcPr>
          <w:p w14:paraId="44F02D3D"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r>
      <w:tr w:rsidR="00010FC6" w:rsidRPr="006346DD" w14:paraId="3E9702E5" w14:textId="77777777" w:rsidTr="00C67429">
        <w:trPr>
          <w:jc w:val="center"/>
        </w:trPr>
        <w:tc>
          <w:tcPr>
            <w:cnfStyle w:val="001000000000" w:firstRow="0" w:lastRow="0" w:firstColumn="1" w:lastColumn="0" w:oddVBand="0" w:evenVBand="0" w:oddHBand="0" w:evenHBand="0" w:firstRowFirstColumn="0" w:firstRowLastColumn="0" w:lastRowFirstColumn="0" w:lastRowLastColumn="0"/>
            <w:tcW w:w="2063" w:type="dxa"/>
          </w:tcPr>
          <w:p w14:paraId="3C8CF586" w14:textId="77777777" w:rsidR="00010FC6" w:rsidRPr="006346DD" w:rsidRDefault="00010FC6" w:rsidP="00FA3D9A">
            <w:pPr>
              <w:pStyle w:val="59"/>
              <w:rPr>
                <w:rFonts w:cs="Huawei Sans"/>
              </w:rPr>
            </w:pPr>
            <w:r w:rsidRPr="006346DD">
              <w:rPr>
                <w:rFonts w:cs="Huawei Sans"/>
              </w:rPr>
              <w:t>PE4</w:t>
            </w:r>
          </w:p>
        </w:tc>
        <w:tc>
          <w:tcPr>
            <w:tcW w:w="2734" w:type="dxa"/>
          </w:tcPr>
          <w:p w14:paraId="06B3E64E" w14:textId="77777777" w:rsidR="00010FC6" w:rsidRPr="006346DD" w:rsidRDefault="00010FC6" w:rsidP="00FA3D9A">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r>
    </w:tbl>
    <w:p w14:paraId="1BC54843" w14:textId="77777777" w:rsidR="00010FC6" w:rsidRPr="006346DD" w:rsidRDefault="00010FC6" w:rsidP="00010FC6">
      <w:pPr>
        <w:ind w:left="1021"/>
        <w:rPr>
          <w:rFonts w:ascii="Huawei Sans" w:hAnsi="Huawei Sans" w:cs="Huawei Sans"/>
          <w:sz w:val="21"/>
        </w:rPr>
      </w:pPr>
    </w:p>
    <w:p w14:paraId="7A71E2E4" w14:textId="77777777" w:rsidR="00010FC6" w:rsidRPr="006346DD" w:rsidRDefault="00010FC6" w:rsidP="00C67429">
      <w:pPr>
        <w:pStyle w:val="2f2"/>
        <w:rPr>
          <w:rFonts w:cs="Huawei Sans"/>
        </w:rPr>
      </w:pPr>
      <w:r w:rsidRPr="006346DD">
        <w:rPr>
          <w:rFonts w:cs="Huawei Sans"/>
        </w:rPr>
        <w:t>[PE2]bgp 65001</w:t>
      </w:r>
    </w:p>
    <w:p w14:paraId="7E1A39A3" w14:textId="77777777" w:rsidR="00010FC6" w:rsidRPr="006346DD" w:rsidRDefault="00010FC6" w:rsidP="00C67429">
      <w:pPr>
        <w:pStyle w:val="2f2"/>
        <w:rPr>
          <w:rFonts w:cs="Huawei Sans"/>
        </w:rPr>
      </w:pPr>
      <w:r w:rsidRPr="006346DD">
        <w:rPr>
          <w:rFonts w:cs="Huawei Sans"/>
        </w:rPr>
        <w:t>[PE2-bgp] router-id 1.0.0.2</w:t>
      </w:r>
    </w:p>
    <w:p w14:paraId="4F22294F" w14:textId="77777777" w:rsidR="00010FC6" w:rsidRPr="006346DD" w:rsidRDefault="00010FC6" w:rsidP="00C67429">
      <w:pPr>
        <w:pStyle w:val="2f2"/>
        <w:rPr>
          <w:rFonts w:cs="Huawei Sans"/>
        </w:rPr>
      </w:pPr>
      <w:r w:rsidRPr="006346DD">
        <w:rPr>
          <w:rFonts w:cs="Huawei Sans"/>
        </w:rPr>
        <w:t>[PE2-bgp] peer FC01::6 as-number 65001</w:t>
      </w:r>
    </w:p>
    <w:p w14:paraId="6C97A8B8" w14:textId="77777777" w:rsidR="00010FC6" w:rsidRPr="006346DD" w:rsidRDefault="00010FC6" w:rsidP="00C67429">
      <w:pPr>
        <w:pStyle w:val="2f2"/>
        <w:rPr>
          <w:rFonts w:cs="Huawei Sans"/>
        </w:rPr>
      </w:pPr>
      <w:r w:rsidRPr="006346DD">
        <w:rPr>
          <w:rFonts w:cs="Huawei Sans"/>
        </w:rPr>
        <w:t>[PE2-bgp] peer FC01::6 connect-interface LoopBack0</w:t>
      </w:r>
    </w:p>
    <w:p w14:paraId="11307FB3" w14:textId="77777777" w:rsidR="00010FC6" w:rsidRPr="006346DD" w:rsidRDefault="00010FC6" w:rsidP="00C67429">
      <w:pPr>
        <w:pStyle w:val="2f2"/>
        <w:rPr>
          <w:rFonts w:cs="Huawei Sans"/>
        </w:rPr>
      </w:pPr>
      <w:r w:rsidRPr="006346DD">
        <w:rPr>
          <w:rFonts w:cs="Huawei Sans"/>
        </w:rPr>
        <w:t>[PE2-bgp]ipv4-family vpnv4</w:t>
      </w:r>
    </w:p>
    <w:p w14:paraId="0C9FBC63" w14:textId="77777777" w:rsidR="00010FC6" w:rsidRPr="006346DD" w:rsidRDefault="00010FC6" w:rsidP="00C67429">
      <w:pPr>
        <w:pStyle w:val="2f2"/>
        <w:rPr>
          <w:rFonts w:cs="Huawei Sans"/>
        </w:rPr>
      </w:pPr>
      <w:r w:rsidRPr="006346DD">
        <w:rPr>
          <w:rFonts w:cs="Huawei Sans"/>
        </w:rPr>
        <w:t>[PE2-bgp-af-vpnv4] peer FC01::6 enable</w:t>
      </w:r>
    </w:p>
    <w:p w14:paraId="670AEAF1" w14:textId="77777777" w:rsidR="00010FC6" w:rsidRPr="006346DD" w:rsidRDefault="00010FC6" w:rsidP="00C67429">
      <w:pPr>
        <w:pStyle w:val="2f2"/>
        <w:rPr>
          <w:rFonts w:cs="Huawei Sans"/>
        </w:rPr>
      </w:pPr>
      <w:r w:rsidRPr="006346DD">
        <w:rPr>
          <w:rFonts w:cs="Huawei Sans"/>
        </w:rPr>
        <w:t>Error: Please choose 'YES' or 'NO' first before pressing 'Enter'. [Y/N]:y</w:t>
      </w:r>
    </w:p>
    <w:p w14:paraId="28E41C9C" w14:textId="77777777" w:rsidR="00010FC6" w:rsidRPr="006346DD" w:rsidRDefault="00010FC6" w:rsidP="00C67429">
      <w:pPr>
        <w:pStyle w:val="2f2"/>
        <w:rPr>
          <w:rFonts w:cs="Huawei Sans"/>
          <w:sz w:val="21"/>
        </w:rPr>
      </w:pPr>
    </w:p>
    <w:p w14:paraId="522A4637" w14:textId="77777777" w:rsidR="00010FC6" w:rsidRPr="006346DD" w:rsidRDefault="00010FC6" w:rsidP="00C67429">
      <w:pPr>
        <w:pStyle w:val="2f2"/>
        <w:rPr>
          <w:rFonts w:cs="Huawei Sans"/>
        </w:rPr>
      </w:pPr>
      <w:r w:rsidRPr="006346DD">
        <w:rPr>
          <w:rFonts w:cs="Huawei Sans"/>
        </w:rPr>
        <w:t>[P2]bgp 65001</w:t>
      </w:r>
    </w:p>
    <w:p w14:paraId="3AD49900" w14:textId="77777777" w:rsidR="00010FC6" w:rsidRPr="006346DD" w:rsidRDefault="00010FC6" w:rsidP="00C67429">
      <w:pPr>
        <w:pStyle w:val="2f2"/>
        <w:rPr>
          <w:rFonts w:cs="Huawei Sans"/>
        </w:rPr>
      </w:pPr>
      <w:r w:rsidRPr="006346DD">
        <w:rPr>
          <w:rFonts w:cs="Huawei Sans"/>
        </w:rPr>
        <w:t>[P2-bgp] router-id 1.0.0.6</w:t>
      </w:r>
    </w:p>
    <w:p w14:paraId="08FE79DB" w14:textId="77777777" w:rsidR="00010FC6" w:rsidRPr="006346DD" w:rsidRDefault="00010FC6" w:rsidP="00C67429">
      <w:pPr>
        <w:pStyle w:val="2f2"/>
        <w:rPr>
          <w:rFonts w:cs="Huawei Sans"/>
        </w:rPr>
      </w:pPr>
      <w:r w:rsidRPr="006346DD">
        <w:rPr>
          <w:rFonts w:cs="Huawei Sans"/>
        </w:rPr>
        <w:t>[P2-bgp] peer FC01::2 as-number 65001</w:t>
      </w:r>
    </w:p>
    <w:p w14:paraId="25958CC5" w14:textId="77777777" w:rsidR="00010FC6" w:rsidRPr="006346DD" w:rsidRDefault="00010FC6" w:rsidP="00C67429">
      <w:pPr>
        <w:pStyle w:val="2f2"/>
        <w:rPr>
          <w:rFonts w:cs="Huawei Sans"/>
        </w:rPr>
      </w:pPr>
      <w:r w:rsidRPr="006346DD">
        <w:rPr>
          <w:rFonts w:cs="Huawei Sans"/>
        </w:rPr>
        <w:t>[P2-bgp] peer FC01::2 connect-interface LoopBack0</w:t>
      </w:r>
    </w:p>
    <w:p w14:paraId="75461C9B" w14:textId="77777777" w:rsidR="00010FC6" w:rsidRPr="006346DD" w:rsidRDefault="00010FC6" w:rsidP="00C67429">
      <w:pPr>
        <w:pStyle w:val="2f2"/>
        <w:rPr>
          <w:rFonts w:cs="Huawei Sans"/>
        </w:rPr>
      </w:pPr>
      <w:r w:rsidRPr="006346DD">
        <w:rPr>
          <w:rFonts w:cs="Huawei Sans"/>
        </w:rPr>
        <w:t>[P2-bgp] peer FC01::4 as-number 65001</w:t>
      </w:r>
    </w:p>
    <w:p w14:paraId="1DC46B9C" w14:textId="77777777" w:rsidR="00010FC6" w:rsidRPr="006346DD" w:rsidRDefault="00010FC6" w:rsidP="00C67429">
      <w:pPr>
        <w:pStyle w:val="2f2"/>
        <w:rPr>
          <w:rFonts w:cs="Huawei Sans"/>
        </w:rPr>
      </w:pPr>
      <w:r w:rsidRPr="006346DD">
        <w:rPr>
          <w:rFonts w:cs="Huawei Sans"/>
        </w:rPr>
        <w:t>[P2-bgp] peer FC01::4 connect-interface LoopBack0</w:t>
      </w:r>
    </w:p>
    <w:p w14:paraId="1360F88C" w14:textId="77777777" w:rsidR="00010FC6" w:rsidRPr="006346DD" w:rsidRDefault="00010FC6" w:rsidP="00C67429">
      <w:pPr>
        <w:pStyle w:val="2f2"/>
        <w:rPr>
          <w:rFonts w:cs="Huawei Sans"/>
        </w:rPr>
      </w:pPr>
      <w:r w:rsidRPr="006346DD">
        <w:rPr>
          <w:rFonts w:cs="Huawei Sans"/>
        </w:rPr>
        <w:t>[P2-bgp] ipv4-family vpnv4</w:t>
      </w:r>
    </w:p>
    <w:p w14:paraId="0A2BC12B" w14:textId="77777777" w:rsidR="00010FC6" w:rsidRPr="006346DD" w:rsidRDefault="00010FC6" w:rsidP="00C67429">
      <w:pPr>
        <w:pStyle w:val="2f2"/>
        <w:rPr>
          <w:rFonts w:cs="Huawei Sans"/>
        </w:rPr>
      </w:pPr>
      <w:r w:rsidRPr="006346DD">
        <w:rPr>
          <w:rFonts w:cs="Huawei Sans"/>
        </w:rPr>
        <w:t xml:space="preserve">[P2-bgp-af-vpnv4] </w:t>
      </w:r>
      <w:r w:rsidRPr="006346DD">
        <w:rPr>
          <w:rFonts w:cs="Huawei Sans"/>
          <w:color w:val="C7000B"/>
        </w:rPr>
        <w:t>undo policy vpn-target</w:t>
      </w:r>
    </w:p>
    <w:p w14:paraId="4B9E4BD6" w14:textId="77777777" w:rsidR="00010FC6" w:rsidRPr="006346DD" w:rsidRDefault="00010FC6" w:rsidP="00C67429">
      <w:pPr>
        <w:pStyle w:val="2f2"/>
        <w:rPr>
          <w:rFonts w:cs="Huawei Sans"/>
        </w:rPr>
      </w:pPr>
      <w:r w:rsidRPr="006346DD">
        <w:rPr>
          <w:rFonts w:cs="Huawei Sans"/>
        </w:rPr>
        <w:t>[P2-bgp-af-vpnv4] peer FC01::2 enable</w:t>
      </w:r>
    </w:p>
    <w:p w14:paraId="12D039F2" w14:textId="77777777" w:rsidR="00010FC6" w:rsidRPr="006346DD" w:rsidRDefault="00010FC6" w:rsidP="00C67429">
      <w:pPr>
        <w:pStyle w:val="2f2"/>
        <w:rPr>
          <w:rFonts w:cs="Huawei Sans"/>
        </w:rPr>
      </w:pPr>
      <w:r w:rsidRPr="006346DD">
        <w:rPr>
          <w:rFonts w:cs="Huawei Sans"/>
        </w:rPr>
        <w:t>Error: Please choose 'YES' or 'NO' first before pressing 'Enter'. [Y/N]:y</w:t>
      </w:r>
    </w:p>
    <w:p w14:paraId="594BAD4A" w14:textId="77777777" w:rsidR="00010FC6" w:rsidRPr="006346DD" w:rsidRDefault="00010FC6" w:rsidP="00C67429">
      <w:pPr>
        <w:pStyle w:val="2f2"/>
        <w:rPr>
          <w:rFonts w:cs="Huawei Sans"/>
        </w:rPr>
      </w:pPr>
      <w:r w:rsidRPr="006346DD">
        <w:rPr>
          <w:rFonts w:cs="Huawei Sans"/>
        </w:rPr>
        <w:t>[P2-bgp-af-vpnv4] peer FC01::2 reflect-client</w:t>
      </w:r>
    </w:p>
    <w:p w14:paraId="4743C873" w14:textId="77777777" w:rsidR="00010FC6" w:rsidRPr="006346DD" w:rsidRDefault="00010FC6" w:rsidP="00C67429">
      <w:pPr>
        <w:pStyle w:val="2f2"/>
        <w:rPr>
          <w:rFonts w:cs="Huawei Sans"/>
        </w:rPr>
      </w:pPr>
      <w:r w:rsidRPr="006346DD">
        <w:rPr>
          <w:rFonts w:cs="Huawei Sans"/>
        </w:rPr>
        <w:t>[P2-bgp-af-vpnv4] peer FC01::4 enable</w:t>
      </w:r>
    </w:p>
    <w:p w14:paraId="0E6DB215" w14:textId="77777777" w:rsidR="00010FC6" w:rsidRPr="006346DD" w:rsidRDefault="00010FC6" w:rsidP="00C67429">
      <w:pPr>
        <w:pStyle w:val="2f2"/>
        <w:rPr>
          <w:rFonts w:cs="Huawei Sans"/>
        </w:rPr>
      </w:pPr>
      <w:r w:rsidRPr="006346DD">
        <w:rPr>
          <w:rFonts w:cs="Huawei Sans"/>
        </w:rPr>
        <w:t>Error: Please choose 'YES' or 'NO' first before pressing 'Enter'. [Y/N]:y</w:t>
      </w:r>
    </w:p>
    <w:p w14:paraId="21557BFD" w14:textId="77777777" w:rsidR="00010FC6" w:rsidRPr="006346DD" w:rsidRDefault="00010FC6" w:rsidP="00C67429">
      <w:pPr>
        <w:pStyle w:val="2f2"/>
        <w:rPr>
          <w:rFonts w:cs="Huawei Sans"/>
        </w:rPr>
      </w:pPr>
      <w:r w:rsidRPr="006346DD">
        <w:rPr>
          <w:rFonts w:cs="Huawei Sans"/>
        </w:rPr>
        <w:t>[P2-bgp-af-vpnv4] peer FC01::4 reflect-client</w:t>
      </w:r>
    </w:p>
    <w:p w14:paraId="678260C4" w14:textId="77777777" w:rsidR="00010FC6" w:rsidRPr="006346DD" w:rsidRDefault="00010FC6" w:rsidP="00C67429">
      <w:pPr>
        <w:pStyle w:val="2f2"/>
        <w:rPr>
          <w:rFonts w:cs="Huawei Sans"/>
          <w:sz w:val="21"/>
        </w:rPr>
      </w:pPr>
    </w:p>
    <w:p w14:paraId="0FC72077" w14:textId="77777777" w:rsidR="00010FC6" w:rsidRPr="006346DD" w:rsidRDefault="00010FC6" w:rsidP="00C67429">
      <w:pPr>
        <w:pStyle w:val="2f2"/>
        <w:rPr>
          <w:rFonts w:cs="Huawei Sans"/>
        </w:rPr>
      </w:pPr>
      <w:r w:rsidRPr="006346DD">
        <w:rPr>
          <w:rFonts w:cs="Huawei Sans"/>
        </w:rPr>
        <w:t>[PE4]bgp 65001</w:t>
      </w:r>
    </w:p>
    <w:p w14:paraId="65351FDD" w14:textId="77777777" w:rsidR="00010FC6" w:rsidRPr="006346DD" w:rsidRDefault="00010FC6" w:rsidP="00C67429">
      <w:pPr>
        <w:pStyle w:val="2f2"/>
        <w:rPr>
          <w:rFonts w:cs="Huawei Sans"/>
        </w:rPr>
      </w:pPr>
      <w:r w:rsidRPr="006346DD">
        <w:rPr>
          <w:rFonts w:cs="Huawei Sans"/>
        </w:rPr>
        <w:t>[PE4-bgp] router-id 1.0.0.4</w:t>
      </w:r>
    </w:p>
    <w:p w14:paraId="421448B0" w14:textId="77777777" w:rsidR="00010FC6" w:rsidRPr="006346DD" w:rsidRDefault="00010FC6" w:rsidP="00C67429">
      <w:pPr>
        <w:pStyle w:val="2f2"/>
        <w:rPr>
          <w:rFonts w:cs="Huawei Sans"/>
        </w:rPr>
      </w:pPr>
      <w:r w:rsidRPr="006346DD">
        <w:rPr>
          <w:rFonts w:cs="Huawei Sans"/>
        </w:rPr>
        <w:t>[PE4-bgp] peer FC01::6 as-number 65001</w:t>
      </w:r>
    </w:p>
    <w:p w14:paraId="1F3554E4" w14:textId="77777777" w:rsidR="00010FC6" w:rsidRPr="006346DD" w:rsidRDefault="00010FC6" w:rsidP="00C67429">
      <w:pPr>
        <w:pStyle w:val="2f2"/>
        <w:rPr>
          <w:rFonts w:cs="Huawei Sans"/>
        </w:rPr>
      </w:pPr>
      <w:r w:rsidRPr="006346DD">
        <w:rPr>
          <w:rFonts w:cs="Huawei Sans"/>
        </w:rPr>
        <w:t>[PE4-bgp] peer FC01::6 connect-interface LoopBack0</w:t>
      </w:r>
    </w:p>
    <w:p w14:paraId="5C067735" w14:textId="77777777" w:rsidR="00010FC6" w:rsidRPr="006346DD" w:rsidRDefault="00010FC6" w:rsidP="00C67429">
      <w:pPr>
        <w:pStyle w:val="2f2"/>
        <w:rPr>
          <w:rFonts w:cs="Huawei Sans"/>
        </w:rPr>
      </w:pPr>
      <w:r w:rsidRPr="006346DD">
        <w:rPr>
          <w:rFonts w:cs="Huawei Sans"/>
        </w:rPr>
        <w:t>[PE4-bgp]ipv4-family vpnv4</w:t>
      </w:r>
    </w:p>
    <w:p w14:paraId="7F1817EC" w14:textId="77777777" w:rsidR="00010FC6" w:rsidRPr="006346DD" w:rsidRDefault="00010FC6" w:rsidP="00C67429">
      <w:pPr>
        <w:pStyle w:val="2f2"/>
        <w:rPr>
          <w:rFonts w:cs="Huawei Sans"/>
        </w:rPr>
      </w:pPr>
      <w:r w:rsidRPr="006346DD">
        <w:rPr>
          <w:rFonts w:cs="Huawei Sans"/>
        </w:rPr>
        <w:t>[PE4-bgp-af-vpnv4] peer FC01::6 enable</w:t>
      </w:r>
    </w:p>
    <w:p w14:paraId="5A5AB99C" w14:textId="77777777" w:rsidR="00010FC6" w:rsidRPr="006346DD" w:rsidRDefault="00010FC6" w:rsidP="00C67429">
      <w:pPr>
        <w:pStyle w:val="2f2"/>
        <w:rPr>
          <w:rFonts w:cs="Huawei Sans"/>
        </w:rPr>
      </w:pPr>
      <w:r w:rsidRPr="006346DD">
        <w:rPr>
          <w:rFonts w:cs="Huawei Sans"/>
        </w:rPr>
        <w:t>Error: Please choose 'YES' or 'NO' first before pressing 'Enter'. [Y/N]:y</w:t>
      </w:r>
    </w:p>
    <w:p w14:paraId="658F7FB2" w14:textId="0B2C3339" w:rsidR="00010FC6" w:rsidRPr="006346DD" w:rsidRDefault="00010FC6" w:rsidP="00C67429">
      <w:pPr>
        <w:pStyle w:val="1f0"/>
        <w:rPr>
          <w:rFonts w:cs="Huawei Sans"/>
        </w:rPr>
      </w:pPr>
      <w:r w:rsidRPr="006346DD">
        <w:rPr>
          <w:rFonts w:cs="Huawei Sans"/>
        </w:rPr>
        <w:t xml:space="preserve">When configuring an RR, disable </w:t>
      </w:r>
      <w:r w:rsidR="007D1A22">
        <w:rPr>
          <w:rFonts w:cs="Huawei Sans"/>
        </w:rPr>
        <w:t>the RT check on VPNv4 routes</w:t>
      </w:r>
      <w:r w:rsidRPr="006346DD">
        <w:rPr>
          <w:rFonts w:cs="Huawei Sans"/>
        </w:rPr>
        <w:t>.</w:t>
      </w:r>
    </w:p>
    <w:p w14:paraId="45ED2A1D" w14:textId="77777777" w:rsidR="00010FC6" w:rsidRPr="006346DD" w:rsidRDefault="00010FC6" w:rsidP="00C67429">
      <w:pPr>
        <w:pStyle w:val="1f0"/>
        <w:rPr>
          <w:rFonts w:cs="Huawei Sans"/>
        </w:rPr>
      </w:pPr>
      <w:r w:rsidRPr="006346DD">
        <w:rPr>
          <w:rFonts w:cs="Huawei Sans"/>
        </w:rPr>
        <w:t># Check the VPNv4 peer relationship status.</w:t>
      </w:r>
    </w:p>
    <w:p w14:paraId="51E1C559" w14:textId="5D869D1E" w:rsidR="00010FC6" w:rsidRPr="00207DB3" w:rsidRDefault="00010FC6" w:rsidP="00207DB3">
      <w:pPr>
        <w:pStyle w:val="2f2"/>
      </w:pPr>
      <w:r w:rsidRPr="00207DB3">
        <w:t>[P2]display</w:t>
      </w:r>
      <w:r w:rsidRPr="00207DB3">
        <w:tab/>
        <w:t>bgp</w:t>
      </w:r>
      <w:r w:rsidRPr="00207DB3">
        <w:tab/>
        <w:t>vpnv4</w:t>
      </w:r>
      <w:r w:rsidRPr="00207DB3">
        <w:tab/>
        <w:t>all peer</w:t>
      </w:r>
      <w:r w:rsidRPr="00207DB3">
        <w:tab/>
      </w:r>
    </w:p>
    <w:p w14:paraId="5D5CD912" w14:textId="77777777" w:rsidR="00010FC6" w:rsidRPr="00207DB3" w:rsidRDefault="00010FC6" w:rsidP="00207DB3">
      <w:pPr>
        <w:pStyle w:val="2f2"/>
      </w:pPr>
      <w:r w:rsidRPr="00207DB3">
        <w:tab/>
        <w:t xml:space="preserve">BGP </w:t>
      </w:r>
      <w:r w:rsidRPr="00207DB3">
        <w:tab/>
        <w:t>local</w:t>
      </w:r>
      <w:r w:rsidRPr="00207DB3">
        <w:tab/>
        <w:t xml:space="preserve"> router </w:t>
      </w:r>
      <w:r w:rsidRPr="00207DB3">
        <w:tab/>
        <w:t>ID</w:t>
      </w:r>
      <w:r w:rsidRPr="00207DB3">
        <w:tab/>
        <w:t>:</w:t>
      </w:r>
      <w:r w:rsidRPr="00207DB3">
        <w:tab/>
        <w:t>1.0.0.6</w:t>
      </w:r>
    </w:p>
    <w:p w14:paraId="4E007D67" w14:textId="77777777" w:rsidR="00010FC6" w:rsidRPr="00233CD3" w:rsidRDefault="00010FC6" w:rsidP="00233CD3">
      <w:pPr>
        <w:pStyle w:val="2f2"/>
      </w:pPr>
      <w:r w:rsidRPr="00233CD3">
        <w:tab/>
        <w:t>Local</w:t>
      </w:r>
      <w:r w:rsidRPr="00233CD3">
        <w:tab/>
        <w:t>AS</w:t>
      </w:r>
      <w:r w:rsidRPr="00233CD3">
        <w:tab/>
        <w:t>number</w:t>
      </w:r>
      <w:r w:rsidRPr="00233CD3">
        <w:tab/>
        <w:t>:</w:t>
      </w:r>
      <w:r w:rsidRPr="00233CD3">
        <w:tab/>
        <w:t>65001</w:t>
      </w:r>
    </w:p>
    <w:p w14:paraId="03D7A78C" w14:textId="77777777" w:rsidR="00010FC6" w:rsidRPr="006346DD" w:rsidRDefault="00010FC6" w:rsidP="00C67429">
      <w:pPr>
        <w:pStyle w:val="2f2"/>
        <w:rPr>
          <w:rFonts w:cs="Huawei Sans"/>
        </w:rPr>
      </w:pPr>
      <w:r w:rsidRPr="006346DD">
        <w:rPr>
          <w:rFonts w:cs="Huawei Sans"/>
        </w:rPr>
        <w:tab/>
        <w:t>Total</w:t>
      </w:r>
      <w:r w:rsidRPr="006346DD">
        <w:rPr>
          <w:rFonts w:cs="Huawei Sans"/>
        </w:rPr>
        <w:tab/>
        <w:t>number</w:t>
      </w:r>
      <w:r w:rsidRPr="006346DD">
        <w:rPr>
          <w:rFonts w:cs="Huawei Sans"/>
        </w:rPr>
        <w:tab/>
        <w:t xml:space="preserve">of </w:t>
      </w:r>
      <w:r w:rsidRPr="006346DD">
        <w:rPr>
          <w:rFonts w:cs="Huawei Sans"/>
        </w:rPr>
        <w:tab/>
        <w:t>peers</w:t>
      </w:r>
      <w:r w:rsidRPr="006346DD">
        <w:rPr>
          <w:rFonts w:cs="Huawei Sans"/>
        </w:rPr>
        <w:tab/>
        <w:t>:</w:t>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2</w:t>
      </w:r>
    </w:p>
    <w:p w14:paraId="03435225" w14:textId="77777777" w:rsidR="00010FC6" w:rsidRPr="006346DD" w:rsidRDefault="00010FC6" w:rsidP="00C67429">
      <w:pPr>
        <w:pStyle w:val="2f2"/>
        <w:rPr>
          <w:rFonts w:cs="Huawei Sans"/>
        </w:rPr>
      </w:pPr>
    </w:p>
    <w:p w14:paraId="48B31654" w14:textId="77777777" w:rsidR="00010FC6" w:rsidRPr="006346DD" w:rsidRDefault="00010FC6" w:rsidP="00C67429">
      <w:pPr>
        <w:pStyle w:val="2f2"/>
        <w:rPr>
          <w:rFonts w:cs="Huawei Sans"/>
        </w:rPr>
      </w:pPr>
      <w:r w:rsidRPr="006346DD">
        <w:rPr>
          <w:rFonts w:cs="Huawei Sans"/>
        </w:rPr>
        <w:lastRenderedPageBreak/>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196C79E6" w14:textId="77777777" w:rsidR="00010FC6" w:rsidRPr="006346DD" w:rsidRDefault="00010FC6" w:rsidP="00C67429">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88303</w:t>
      </w:r>
      <w:r w:rsidRPr="006346DD">
        <w:rPr>
          <w:rFonts w:cs="Huawei Sans"/>
        </w:rPr>
        <w:tab/>
      </w:r>
      <w:r w:rsidRPr="006346DD">
        <w:rPr>
          <w:rFonts w:cs="Huawei Sans"/>
        </w:rPr>
        <w:tab/>
      </w:r>
      <w:r w:rsidRPr="006346DD">
        <w:rPr>
          <w:rFonts w:cs="Huawei Sans"/>
        </w:rPr>
        <w:tab/>
      </w:r>
      <w:r w:rsidRPr="006346DD">
        <w:rPr>
          <w:rFonts w:cs="Huawei Sans"/>
        </w:rPr>
        <w:tab/>
        <w:t>89543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18m22s</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718D2DD1" w14:textId="77777777" w:rsidR="00010FC6" w:rsidRPr="006346DD" w:rsidRDefault="00010FC6" w:rsidP="00C67429">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88381</w:t>
      </w:r>
      <w:r w:rsidRPr="006346DD">
        <w:rPr>
          <w:rFonts w:cs="Huawei Sans"/>
        </w:rPr>
        <w:tab/>
      </w:r>
      <w:r w:rsidRPr="006346DD">
        <w:rPr>
          <w:rFonts w:cs="Huawei Sans"/>
        </w:rPr>
        <w:tab/>
      </w:r>
      <w:r w:rsidRPr="006346DD">
        <w:rPr>
          <w:rFonts w:cs="Huawei Sans"/>
        </w:rPr>
        <w:tab/>
      </w:r>
      <w:r w:rsidRPr="006346DD">
        <w:rPr>
          <w:rFonts w:cs="Huawei Sans"/>
        </w:rPr>
        <w:tab/>
        <w:t>89565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17m17s</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50238CC8" w14:textId="77777777" w:rsidR="00010FC6" w:rsidRPr="006346DD" w:rsidRDefault="00010FC6" w:rsidP="00C67429">
      <w:pPr>
        <w:pStyle w:val="1f0"/>
        <w:rPr>
          <w:rFonts w:cs="Huawei Sans"/>
        </w:rPr>
      </w:pPr>
      <w:r w:rsidRPr="006346DD">
        <w:rPr>
          <w:rFonts w:cs="Huawei Sans"/>
        </w:rPr>
        <w:t>P2 has established VPNv4 peer relationships with PE2 and PE4.</w:t>
      </w:r>
    </w:p>
    <w:p w14:paraId="746C80CE" w14:textId="77777777" w:rsidR="00010FC6" w:rsidRPr="006346DD" w:rsidRDefault="00010FC6" w:rsidP="00C67429">
      <w:pPr>
        <w:pStyle w:val="1f0"/>
        <w:rPr>
          <w:rFonts w:cs="Huawei Sans"/>
        </w:rPr>
      </w:pPr>
      <w:r w:rsidRPr="006346DD">
        <w:rPr>
          <w:rFonts w:cs="Huawei Sans"/>
        </w:rPr>
        <w:t># Import the direct routes of Loopback1 to BGP.</w:t>
      </w:r>
    </w:p>
    <w:p w14:paraId="01964D0F" w14:textId="77777777" w:rsidR="00010FC6" w:rsidRPr="006346DD" w:rsidRDefault="00010FC6" w:rsidP="00C67429">
      <w:pPr>
        <w:pStyle w:val="2f2"/>
        <w:rPr>
          <w:rFonts w:cs="Huawei Sans"/>
        </w:rPr>
      </w:pPr>
      <w:r w:rsidRPr="006346DD">
        <w:rPr>
          <w:rFonts w:cs="Huawei Sans"/>
        </w:rPr>
        <w:t>[PE2]bgp 65001</w:t>
      </w:r>
    </w:p>
    <w:p w14:paraId="7E16F36A" w14:textId="77777777" w:rsidR="00010FC6" w:rsidRPr="006346DD" w:rsidRDefault="00010FC6" w:rsidP="00C67429">
      <w:pPr>
        <w:pStyle w:val="2f2"/>
        <w:rPr>
          <w:rFonts w:cs="Huawei Sans"/>
        </w:rPr>
      </w:pPr>
      <w:r w:rsidRPr="006346DD">
        <w:rPr>
          <w:rFonts w:cs="Huawei Sans"/>
        </w:rPr>
        <w:t>[PE2-bgp]ipv4-family vpn-instance vpna</w:t>
      </w:r>
    </w:p>
    <w:p w14:paraId="518527D6" w14:textId="77777777" w:rsidR="00010FC6" w:rsidRPr="006346DD" w:rsidRDefault="00010FC6" w:rsidP="00C67429">
      <w:pPr>
        <w:pStyle w:val="2f2"/>
        <w:rPr>
          <w:rFonts w:cs="Huawei Sans"/>
        </w:rPr>
      </w:pPr>
      <w:r w:rsidRPr="006346DD">
        <w:rPr>
          <w:rFonts w:cs="Huawei Sans"/>
        </w:rPr>
        <w:t xml:space="preserve">[PE2-bgp-vpna]import-route direct </w:t>
      </w:r>
    </w:p>
    <w:p w14:paraId="7C562B8F" w14:textId="77777777" w:rsidR="00010FC6" w:rsidRPr="006346DD" w:rsidRDefault="00010FC6" w:rsidP="00C67429">
      <w:pPr>
        <w:pStyle w:val="2f2"/>
        <w:rPr>
          <w:rFonts w:cs="Huawei Sans"/>
          <w:sz w:val="21"/>
        </w:rPr>
      </w:pPr>
    </w:p>
    <w:p w14:paraId="10D1FF98" w14:textId="77777777" w:rsidR="00010FC6" w:rsidRPr="006346DD" w:rsidRDefault="00010FC6" w:rsidP="00C67429">
      <w:pPr>
        <w:pStyle w:val="2f2"/>
        <w:rPr>
          <w:rFonts w:cs="Huawei Sans"/>
        </w:rPr>
      </w:pPr>
      <w:r w:rsidRPr="006346DD">
        <w:rPr>
          <w:rFonts w:cs="Huawei Sans"/>
        </w:rPr>
        <w:t>[PE4]bgp 65001</w:t>
      </w:r>
    </w:p>
    <w:p w14:paraId="63471A65" w14:textId="77777777" w:rsidR="00010FC6" w:rsidRPr="006346DD" w:rsidRDefault="00010FC6" w:rsidP="00C67429">
      <w:pPr>
        <w:pStyle w:val="2f2"/>
        <w:rPr>
          <w:rFonts w:cs="Huawei Sans"/>
        </w:rPr>
      </w:pPr>
      <w:r w:rsidRPr="006346DD">
        <w:rPr>
          <w:rFonts w:cs="Huawei Sans"/>
        </w:rPr>
        <w:t>[PE4-bgp]ipv4-family vpn-instance vpna</w:t>
      </w:r>
    </w:p>
    <w:p w14:paraId="39CC8D07" w14:textId="77777777" w:rsidR="00010FC6" w:rsidRPr="006346DD" w:rsidRDefault="00010FC6" w:rsidP="00C67429">
      <w:pPr>
        <w:pStyle w:val="2f2"/>
        <w:rPr>
          <w:rFonts w:cs="Huawei Sans"/>
        </w:rPr>
      </w:pPr>
      <w:r w:rsidRPr="006346DD">
        <w:rPr>
          <w:rFonts w:cs="Huawei Sans"/>
        </w:rPr>
        <w:t xml:space="preserve">[PE4-bgp-vpna]import-route direct </w:t>
      </w:r>
    </w:p>
    <w:p w14:paraId="165C1728" w14:textId="77777777" w:rsidR="00010FC6" w:rsidRPr="006346DD" w:rsidRDefault="00010FC6" w:rsidP="00C67429">
      <w:pPr>
        <w:pStyle w:val="1f0"/>
        <w:rPr>
          <w:rFonts w:cs="Huawei Sans"/>
        </w:rPr>
      </w:pPr>
      <w:r w:rsidRPr="006346DD">
        <w:rPr>
          <w:rFonts w:cs="Huawei Sans"/>
        </w:rPr>
        <w:t># Check VPNv4 routes on PE2.</w:t>
      </w:r>
    </w:p>
    <w:p w14:paraId="65F126C8" w14:textId="77777777" w:rsidR="00010FC6" w:rsidRPr="006346DD" w:rsidRDefault="00010FC6" w:rsidP="00C67429">
      <w:pPr>
        <w:pStyle w:val="2f2"/>
        <w:rPr>
          <w:rFonts w:cs="Huawei Sans"/>
        </w:rPr>
      </w:pPr>
      <w:r w:rsidRPr="006346DD">
        <w:rPr>
          <w:rFonts w:cs="Huawei Sans"/>
        </w:rPr>
        <w:t>[PE2]display bgp vpnv4 all routing-table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F69AAE8" w14:textId="77777777" w:rsidR="00010FC6" w:rsidRPr="006346DD" w:rsidRDefault="00010FC6" w:rsidP="00C67429">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1.0.0.2</w:t>
      </w:r>
    </w:p>
    <w:p w14:paraId="43CE87D5" w14:textId="77777777" w:rsidR="00010FC6" w:rsidRPr="006346DD" w:rsidRDefault="00010FC6" w:rsidP="00C67429">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653DD277" w14:textId="77777777" w:rsidR="00010FC6" w:rsidRPr="006346DD" w:rsidRDefault="00010FC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0FC00224" w14:textId="77777777" w:rsidR="00010FC6" w:rsidRPr="006346DD" w:rsidRDefault="00010FC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541EC990" w14:textId="77777777" w:rsidR="00010FC6" w:rsidRPr="006346DD" w:rsidRDefault="00010FC6" w:rsidP="00C67429">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3C2772C7" w14:textId="77777777" w:rsidR="00010FC6" w:rsidRPr="006346DD" w:rsidRDefault="00010FC6" w:rsidP="00C67429">
      <w:pPr>
        <w:pStyle w:val="2f2"/>
        <w:rPr>
          <w:rFonts w:cs="Huawei Sans"/>
        </w:rPr>
      </w:pPr>
      <w:r w:rsidRPr="006346DD">
        <w:rPr>
          <w:rFonts w:cs="Huawei Sans"/>
        </w:rPr>
        <w:tab/>
      </w:r>
    </w:p>
    <w:p w14:paraId="506B117C" w14:textId="77777777" w:rsidR="00010FC6" w:rsidRPr="006346DD" w:rsidRDefault="00010FC6" w:rsidP="00C67429">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routes</w:t>
      </w:r>
      <w:r w:rsidRPr="006346DD">
        <w:rPr>
          <w:rFonts w:cs="Huawei Sans"/>
        </w:rPr>
        <w:tab/>
        <w:t>from</w:t>
      </w:r>
      <w:r w:rsidRPr="006346DD">
        <w:rPr>
          <w:rFonts w:cs="Huawei Sans"/>
        </w:rPr>
        <w:tab/>
        <w:t>all</w:t>
      </w:r>
      <w:r w:rsidRPr="006346DD">
        <w:rPr>
          <w:rFonts w:cs="Huawei Sans"/>
        </w:rPr>
        <w:tab/>
        <w:t xml:space="preserve">PE: </w:t>
      </w:r>
      <w:r w:rsidRPr="006346DD">
        <w:rPr>
          <w:rFonts w:cs="Huawei Sans"/>
        </w:rPr>
        <w:tab/>
        <w:t>3</w:t>
      </w:r>
    </w:p>
    <w:p w14:paraId="368AB00B" w14:textId="77777777" w:rsidR="00010FC6" w:rsidRPr="006346DD" w:rsidRDefault="00010FC6" w:rsidP="00C67429">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100:20</w:t>
      </w:r>
    </w:p>
    <w:p w14:paraId="0190625A" w14:textId="77777777" w:rsidR="00010FC6" w:rsidRPr="006346DD" w:rsidRDefault="00010FC6" w:rsidP="00C67429">
      <w:pPr>
        <w:pStyle w:val="2f2"/>
        <w:rPr>
          <w:rFonts w:cs="Huawei Sans"/>
        </w:rPr>
      </w:pPr>
    </w:p>
    <w:p w14:paraId="1B19CDB2" w14:textId="77777777" w:rsidR="00010FC6" w:rsidRPr="006346DD" w:rsidRDefault="00010FC6" w:rsidP="00C67429">
      <w:pPr>
        <w:pStyle w:val="2f2"/>
        <w:rPr>
          <w:rFonts w:cs="Huawei Sans"/>
        </w:rPr>
      </w:pPr>
    </w:p>
    <w:p w14:paraId="47F4E594" w14:textId="77777777" w:rsidR="00010FC6" w:rsidRPr="006346DD" w:rsidRDefault="00010FC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191841C9" w14:textId="77777777" w:rsidR="00010FC6" w:rsidRPr="006346DD" w:rsidRDefault="00010FC6" w:rsidP="00C67429">
      <w:pPr>
        <w:pStyle w:val="2f2"/>
        <w:rPr>
          <w:rFonts w:cs="Huawei Sans"/>
        </w:rPr>
      </w:pPr>
    </w:p>
    <w:p w14:paraId="52A0841A" w14:textId="77777777" w:rsidR="00010FC6" w:rsidRPr="006346DD" w:rsidRDefault="00010FC6" w:rsidP="00C67429">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2F8A93E" w14:textId="77777777" w:rsidR="00010FC6" w:rsidRPr="006346DD" w:rsidRDefault="00010FC6" w:rsidP="00C67429">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48819A85" w14:textId="77777777" w:rsidR="00010FC6" w:rsidRPr="006346DD" w:rsidRDefault="00010FC6" w:rsidP="00C67429">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100:40</w:t>
      </w:r>
    </w:p>
    <w:p w14:paraId="2F11C8D8" w14:textId="77777777" w:rsidR="00010FC6" w:rsidRPr="006346DD" w:rsidRDefault="00010FC6" w:rsidP="00C67429">
      <w:pPr>
        <w:pStyle w:val="2f2"/>
        <w:rPr>
          <w:rFonts w:cs="Huawei Sans"/>
        </w:rPr>
      </w:pPr>
    </w:p>
    <w:p w14:paraId="5852C8DB" w14:textId="77777777" w:rsidR="00010FC6" w:rsidRPr="006346DD" w:rsidRDefault="00010FC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7AF050D9" w14:textId="77777777" w:rsidR="00010FC6" w:rsidRPr="006346DD" w:rsidRDefault="00010FC6" w:rsidP="00C67429">
      <w:pPr>
        <w:pStyle w:val="2f2"/>
        <w:rPr>
          <w:rFonts w:cs="Huawei Sans"/>
        </w:rPr>
      </w:pPr>
    </w:p>
    <w:p w14:paraId="705A861F" w14:textId="77777777" w:rsidR="00010FC6" w:rsidRPr="006346DD" w:rsidRDefault="00010FC6" w:rsidP="00C67429">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5BD845AD" w14:textId="77777777" w:rsidR="00010FC6" w:rsidRPr="006346DD" w:rsidRDefault="00010FC6" w:rsidP="00C67429">
      <w:pPr>
        <w:pStyle w:val="2f2"/>
        <w:rPr>
          <w:rFonts w:cs="Huawei Sans"/>
        </w:rPr>
      </w:pPr>
    </w:p>
    <w:p w14:paraId="12F5E5C7" w14:textId="77777777" w:rsidR="00010FC6" w:rsidRPr="006346DD" w:rsidRDefault="00010FC6" w:rsidP="00C67429">
      <w:pPr>
        <w:pStyle w:val="2f2"/>
        <w:rPr>
          <w:rFonts w:cs="Huawei Sans"/>
        </w:rPr>
      </w:pPr>
      <w:r w:rsidRPr="006346DD">
        <w:rPr>
          <w:rFonts w:cs="Huawei Sans"/>
        </w:rPr>
        <w:tab/>
        <w:t>VPN-Instance</w:t>
      </w:r>
      <w:r w:rsidRPr="006346DD">
        <w:rPr>
          <w:rFonts w:cs="Huawei Sans"/>
        </w:rPr>
        <w:tab/>
        <w:t>vpna,</w:t>
      </w:r>
      <w:r w:rsidRPr="006346DD">
        <w:rPr>
          <w:rFonts w:cs="Huawei Sans"/>
        </w:rPr>
        <w:tab/>
        <w:t>Router</w:t>
      </w:r>
      <w:r w:rsidRPr="006346DD">
        <w:rPr>
          <w:rFonts w:cs="Huawei Sans"/>
        </w:rPr>
        <w:tab/>
        <w:t>ID</w:t>
      </w:r>
      <w:r w:rsidRPr="006346DD">
        <w:rPr>
          <w:rFonts w:cs="Huawei Sans"/>
        </w:rPr>
        <w:tab/>
        <w:t>1.0.0.2:</w:t>
      </w:r>
    </w:p>
    <w:p w14:paraId="7E7CB44B" w14:textId="77777777" w:rsidR="00010FC6" w:rsidRPr="006346DD" w:rsidRDefault="00010FC6" w:rsidP="00C67429">
      <w:pPr>
        <w:pStyle w:val="2f2"/>
        <w:rPr>
          <w:rFonts w:cs="Huawei Sans"/>
        </w:rPr>
      </w:pPr>
    </w:p>
    <w:p w14:paraId="111D9982" w14:textId="77777777" w:rsidR="00010FC6" w:rsidRPr="006346DD" w:rsidRDefault="00010FC6" w:rsidP="00C67429">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3</w:t>
      </w:r>
    </w:p>
    <w:p w14:paraId="3796D83C" w14:textId="77777777" w:rsidR="00010FC6" w:rsidRPr="006346DD" w:rsidRDefault="00010FC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30F23EA1" w14:textId="77777777" w:rsidR="00010FC6" w:rsidRPr="006346DD" w:rsidRDefault="00010FC6" w:rsidP="00C67429">
      <w:pPr>
        <w:pStyle w:val="2f2"/>
        <w:rPr>
          <w:rFonts w:cs="Huawei Sans"/>
        </w:rPr>
      </w:pPr>
    </w:p>
    <w:p w14:paraId="58596F3E" w14:textId="77777777" w:rsidR="00010FC6" w:rsidRPr="006346DD" w:rsidRDefault="00010FC6" w:rsidP="00C67429">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A0D85AC" w14:textId="77777777" w:rsidR="00010FC6" w:rsidRPr="006346DD" w:rsidRDefault="00010FC6" w:rsidP="00C67429">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3CE03C1" w14:textId="77777777" w:rsidR="00010FC6" w:rsidRPr="006346DD" w:rsidRDefault="00010FC6" w:rsidP="00C67429">
      <w:pPr>
        <w:pStyle w:val="2f2"/>
        <w:rPr>
          <w:rFonts w:cs="Huawei Sans"/>
        </w:rPr>
      </w:pPr>
      <w:r w:rsidRPr="006346DD">
        <w:rPr>
          <w:rFonts w:cs="Huawei Sans"/>
        </w:rPr>
        <w:tab/>
        <w:t>*&gt;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4172EF16" w14:textId="77777777" w:rsidR="005921CA" w:rsidRPr="006346DD" w:rsidRDefault="00010FC6" w:rsidP="00C67429">
      <w:pPr>
        <w:pStyle w:val="1f0"/>
        <w:rPr>
          <w:rFonts w:cs="Huawei Sans"/>
        </w:rPr>
      </w:pPr>
      <w:r w:rsidRPr="006346DD">
        <w:rPr>
          <w:rFonts w:cs="Huawei Sans"/>
        </w:rPr>
        <w:t>PE2 has learned the VPNv4 route from PE4 through MP-BGP.</w:t>
      </w:r>
    </w:p>
    <w:p w14:paraId="62C325DC" w14:textId="77777777" w:rsidR="005921CA" w:rsidRPr="006346DD" w:rsidRDefault="005921CA" w:rsidP="00C67429">
      <w:pPr>
        <w:pStyle w:val="1f0"/>
        <w:rPr>
          <w:rFonts w:cs="Huawei Sans"/>
        </w:rPr>
      </w:pPr>
      <w:r w:rsidRPr="006346DD">
        <w:rPr>
          <w:rFonts w:cs="Huawei Sans"/>
        </w:rPr>
        <w:t># Create a route-policy on PE2 and PE4.</w:t>
      </w:r>
    </w:p>
    <w:p w14:paraId="73906753" w14:textId="77777777" w:rsidR="005921CA" w:rsidRPr="006346DD" w:rsidRDefault="005921CA" w:rsidP="00C67429">
      <w:pPr>
        <w:pStyle w:val="2f2"/>
        <w:rPr>
          <w:rFonts w:cs="Huawei Sans"/>
        </w:rPr>
      </w:pPr>
      <w:r w:rsidRPr="006346DD">
        <w:rPr>
          <w:rFonts w:cs="Huawei Sans"/>
        </w:rPr>
        <w:t>[PE2] route-policy Color permit node 10</w:t>
      </w:r>
    </w:p>
    <w:p w14:paraId="05D8C568" w14:textId="77777777" w:rsidR="005921CA" w:rsidRPr="00233CD3" w:rsidRDefault="005921CA" w:rsidP="00233CD3">
      <w:pPr>
        <w:pStyle w:val="2f2"/>
      </w:pPr>
      <w:r w:rsidRPr="00233CD3">
        <w:t xml:space="preserve">[PE2-route-policy] apply extcommunity color 0:100 </w:t>
      </w:r>
    </w:p>
    <w:p w14:paraId="6819C9C5" w14:textId="77777777" w:rsidR="005921CA" w:rsidRPr="00233CD3" w:rsidRDefault="005921CA" w:rsidP="00233CD3">
      <w:pPr>
        <w:pStyle w:val="2f2"/>
      </w:pPr>
    </w:p>
    <w:p w14:paraId="405E841A" w14:textId="77777777" w:rsidR="005921CA" w:rsidRPr="00233CD3" w:rsidRDefault="00010FC6" w:rsidP="00233CD3">
      <w:pPr>
        <w:pStyle w:val="2f2"/>
      </w:pPr>
      <w:r w:rsidRPr="00233CD3">
        <w:lastRenderedPageBreak/>
        <w:t>[PE4] route-policy Color permit node 10</w:t>
      </w:r>
    </w:p>
    <w:p w14:paraId="04FEA4C1" w14:textId="77777777" w:rsidR="005921CA" w:rsidRPr="00233CD3" w:rsidRDefault="00010FC6" w:rsidP="00233CD3">
      <w:pPr>
        <w:pStyle w:val="2f2"/>
      </w:pPr>
      <w:r w:rsidRPr="00233CD3">
        <w:t>[PE4-route-policy]apply extcommunity color 0:100</w:t>
      </w:r>
    </w:p>
    <w:p w14:paraId="6B46F766" w14:textId="77777777" w:rsidR="005921CA" w:rsidRPr="006346DD" w:rsidRDefault="005921CA" w:rsidP="00C67429">
      <w:pPr>
        <w:pStyle w:val="1f0"/>
        <w:rPr>
          <w:rFonts w:cs="Huawei Sans"/>
        </w:rPr>
      </w:pPr>
      <w:r w:rsidRPr="006346DD">
        <w:rPr>
          <w:rFonts w:cs="Huawei Sans"/>
        </w:rPr>
        <w:t># Apply the route-policy to routes to be advertised to the VPNv4 peer.</w:t>
      </w:r>
    </w:p>
    <w:p w14:paraId="1C8DFCB1" w14:textId="77777777" w:rsidR="005921CA" w:rsidRPr="006346DD" w:rsidRDefault="005921CA" w:rsidP="00C67429">
      <w:pPr>
        <w:pStyle w:val="2f2"/>
        <w:rPr>
          <w:rFonts w:cs="Huawei Sans"/>
        </w:rPr>
      </w:pPr>
      <w:r w:rsidRPr="006346DD">
        <w:rPr>
          <w:rFonts w:cs="Huawei Sans"/>
        </w:rPr>
        <w:t>[PE2]bgp 65001</w:t>
      </w:r>
    </w:p>
    <w:p w14:paraId="0E23D6DD" w14:textId="77777777" w:rsidR="005921CA" w:rsidRPr="006346DD" w:rsidRDefault="005921CA" w:rsidP="00C67429">
      <w:pPr>
        <w:pStyle w:val="2f2"/>
        <w:rPr>
          <w:rFonts w:cs="Huawei Sans"/>
        </w:rPr>
      </w:pPr>
      <w:r w:rsidRPr="006346DD">
        <w:rPr>
          <w:rFonts w:cs="Huawei Sans"/>
        </w:rPr>
        <w:t>[PE2-bgp] ipv4-family vpnv4</w:t>
      </w:r>
    </w:p>
    <w:p w14:paraId="0FF6977B" w14:textId="77777777" w:rsidR="005921CA" w:rsidRPr="006346DD" w:rsidRDefault="005921CA" w:rsidP="00C67429">
      <w:pPr>
        <w:pStyle w:val="2f2"/>
        <w:rPr>
          <w:rFonts w:cs="Huawei Sans"/>
        </w:rPr>
      </w:pPr>
      <w:r w:rsidRPr="006346DD">
        <w:rPr>
          <w:rFonts w:cs="Huawei Sans"/>
        </w:rPr>
        <w:t xml:space="preserve">[PE2-bgp-af-vpnv4] peer FC01::6 route-policy Color export </w:t>
      </w:r>
    </w:p>
    <w:p w14:paraId="021E1032" w14:textId="77777777" w:rsidR="005921CA" w:rsidRPr="006346DD" w:rsidRDefault="005921CA" w:rsidP="00C67429">
      <w:pPr>
        <w:pStyle w:val="2f2"/>
        <w:rPr>
          <w:rFonts w:cs="Huawei Sans"/>
          <w:sz w:val="21"/>
        </w:rPr>
      </w:pPr>
    </w:p>
    <w:p w14:paraId="565FFEB7" w14:textId="77777777" w:rsidR="005921CA" w:rsidRPr="006346DD" w:rsidRDefault="00010FC6" w:rsidP="00C67429">
      <w:pPr>
        <w:pStyle w:val="2f2"/>
        <w:rPr>
          <w:rFonts w:cs="Huawei Sans"/>
        </w:rPr>
      </w:pPr>
      <w:r w:rsidRPr="006346DD">
        <w:rPr>
          <w:rFonts w:cs="Huawei Sans"/>
        </w:rPr>
        <w:t>[PE4]bgp 65001</w:t>
      </w:r>
    </w:p>
    <w:p w14:paraId="3BBBA74C" w14:textId="77777777" w:rsidR="005921CA" w:rsidRPr="006346DD" w:rsidRDefault="00010FC6" w:rsidP="00C67429">
      <w:pPr>
        <w:pStyle w:val="2f2"/>
        <w:rPr>
          <w:rFonts w:cs="Huawei Sans"/>
        </w:rPr>
      </w:pPr>
      <w:r w:rsidRPr="006346DD">
        <w:rPr>
          <w:rFonts w:cs="Huawei Sans"/>
        </w:rPr>
        <w:t>[PE4-bgp] ipv4-family vpnv4</w:t>
      </w:r>
    </w:p>
    <w:p w14:paraId="290DDFE9" w14:textId="77777777" w:rsidR="005921CA" w:rsidRPr="006346DD" w:rsidRDefault="00010FC6" w:rsidP="00C67429">
      <w:pPr>
        <w:pStyle w:val="2f2"/>
        <w:rPr>
          <w:rFonts w:cs="Huawei Sans"/>
        </w:rPr>
      </w:pPr>
      <w:r w:rsidRPr="006346DD">
        <w:rPr>
          <w:rFonts w:cs="Huawei Sans"/>
        </w:rPr>
        <w:t xml:space="preserve">[PE4-bgp-af-vpnv4] peer FC01::6 route-policy Color export </w:t>
      </w:r>
    </w:p>
    <w:p w14:paraId="67CECEA1" w14:textId="77777777" w:rsidR="005921CA" w:rsidRPr="006346DD" w:rsidRDefault="005921CA" w:rsidP="00C67429">
      <w:pPr>
        <w:pStyle w:val="1f0"/>
        <w:rPr>
          <w:rFonts w:cs="Huawei Sans"/>
        </w:rPr>
      </w:pPr>
      <w:r w:rsidRPr="006346DD">
        <w:rPr>
          <w:rFonts w:cs="Huawei Sans"/>
        </w:rPr>
        <w:t># Check the color carried in VPNv4 routes on PE2 and PE4.</w:t>
      </w:r>
    </w:p>
    <w:p w14:paraId="03D9E6BC" w14:textId="77777777" w:rsidR="005921CA" w:rsidRPr="006346DD" w:rsidRDefault="00010FC6" w:rsidP="00C67429">
      <w:pPr>
        <w:pStyle w:val="2f2"/>
        <w:rPr>
          <w:rFonts w:cs="Huawei Sans"/>
        </w:rPr>
      </w:pPr>
      <w:r w:rsidRPr="006346DD">
        <w:rPr>
          <w:rFonts w:cs="Huawei Sans"/>
        </w:rPr>
        <w:t>[PE2]display bgp vpnv4 all routing-table 10.4.4.4 | include Color</w:t>
      </w:r>
    </w:p>
    <w:p w14:paraId="59757185" w14:textId="77777777" w:rsidR="005921CA" w:rsidRPr="006346DD" w:rsidRDefault="005921CA" w:rsidP="00C67429">
      <w:pPr>
        <w:pStyle w:val="2f2"/>
        <w:rPr>
          <w:rFonts w:cs="Huawei Sans"/>
        </w:rPr>
      </w:pPr>
    </w:p>
    <w:p w14:paraId="0990D024" w14:textId="77777777" w:rsidR="00010FC6" w:rsidRPr="006346DD" w:rsidRDefault="00010FC6" w:rsidP="00C67429">
      <w:pPr>
        <w:pStyle w:val="2f2"/>
        <w:rPr>
          <w:rFonts w:cs="Huawei Sans"/>
        </w:rPr>
      </w:pPr>
      <w:r w:rsidRPr="006346DD">
        <w:rPr>
          <w:rFonts w:cs="Huawei Sans"/>
        </w:rPr>
        <w:t xml:space="preserve"> BGP local router ID : 1.0.0.2</w:t>
      </w:r>
    </w:p>
    <w:p w14:paraId="138D99DF" w14:textId="77777777" w:rsidR="00010FC6" w:rsidRPr="006346DD" w:rsidRDefault="00010FC6" w:rsidP="00C67429">
      <w:pPr>
        <w:pStyle w:val="2f2"/>
        <w:rPr>
          <w:rFonts w:cs="Huawei Sans"/>
        </w:rPr>
      </w:pPr>
      <w:r w:rsidRPr="006346DD">
        <w:rPr>
          <w:rFonts w:cs="Huawei Sans"/>
        </w:rPr>
        <w:t xml:space="preserve"> Local AS number : 65001</w:t>
      </w:r>
    </w:p>
    <w:p w14:paraId="3A54BA9B" w14:textId="77777777" w:rsidR="00010FC6" w:rsidRPr="006346DD" w:rsidRDefault="00010FC6" w:rsidP="00C67429">
      <w:pPr>
        <w:pStyle w:val="2f2"/>
        <w:rPr>
          <w:rFonts w:cs="Huawei Sans"/>
        </w:rPr>
      </w:pPr>
      <w:r w:rsidRPr="006346DD">
        <w:rPr>
          <w:rFonts w:cs="Huawei Sans"/>
        </w:rPr>
        <w:t xml:space="preserve"> </w:t>
      </w:r>
    </w:p>
    <w:p w14:paraId="5F87A7CB" w14:textId="77777777" w:rsidR="00010FC6" w:rsidRPr="006346DD" w:rsidRDefault="00010FC6" w:rsidP="00C67429">
      <w:pPr>
        <w:pStyle w:val="2f2"/>
        <w:rPr>
          <w:rFonts w:cs="Huawei Sans"/>
        </w:rPr>
      </w:pPr>
      <w:r w:rsidRPr="006346DD">
        <w:rPr>
          <w:rFonts w:cs="Huawei Sans"/>
        </w:rPr>
        <w:t xml:space="preserve"> Total routes of Route Distinguisher(100:40): 1</w:t>
      </w:r>
    </w:p>
    <w:p w14:paraId="723D0EA1" w14:textId="77777777" w:rsidR="00010FC6" w:rsidRPr="006346DD" w:rsidRDefault="00010FC6" w:rsidP="00C67429">
      <w:pPr>
        <w:pStyle w:val="2f2"/>
        <w:rPr>
          <w:rFonts w:cs="Huawei Sans"/>
        </w:rPr>
      </w:pPr>
      <w:r w:rsidRPr="006346DD">
        <w:rPr>
          <w:rFonts w:cs="Huawei Sans"/>
        </w:rPr>
        <w:t xml:space="preserve"> Ext-Community: RT &lt;100 : 1020&gt;, </w:t>
      </w:r>
      <w:r w:rsidRPr="006346DD">
        <w:rPr>
          <w:rFonts w:cs="Huawei Sans"/>
          <w:color w:val="C7000B"/>
        </w:rPr>
        <w:t>Color &lt;0 : 100&gt;</w:t>
      </w:r>
    </w:p>
    <w:p w14:paraId="2B67284E" w14:textId="77777777" w:rsidR="00010FC6" w:rsidRPr="006346DD" w:rsidRDefault="00010FC6" w:rsidP="00C67429">
      <w:pPr>
        <w:pStyle w:val="2f2"/>
        <w:rPr>
          <w:rFonts w:cs="Huawei Sans"/>
        </w:rPr>
      </w:pPr>
    </w:p>
    <w:p w14:paraId="2F820EE1" w14:textId="77777777" w:rsidR="00010FC6" w:rsidRPr="006346DD" w:rsidRDefault="00010FC6" w:rsidP="00C67429">
      <w:pPr>
        <w:pStyle w:val="2f2"/>
        <w:rPr>
          <w:rFonts w:cs="Huawei Sans"/>
        </w:rPr>
      </w:pPr>
      <w:r w:rsidRPr="006346DD">
        <w:rPr>
          <w:rFonts w:cs="Huawei Sans"/>
        </w:rPr>
        <w:t xml:space="preserve"> VPN-Instance vpna, Router ID 1.0.0.2:</w:t>
      </w:r>
    </w:p>
    <w:p w14:paraId="2B819FB6" w14:textId="77777777" w:rsidR="00010FC6" w:rsidRPr="006346DD" w:rsidRDefault="00010FC6" w:rsidP="00C67429">
      <w:pPr>
        <w:pStyle w:val="2f2"/>
        <w:rPr>
          <w:rFonts w:cs="Huawei Sans"/>
        </w:rPr>
      </w:pPr>
    </w:p>
    <w:p w14:paraId="26D8D805" w14:textId="77777777" w:rsidR="00010FC6" w:rsidRPr="00207DB3" w:rsidRDefault="00010FC6" w:rsidP="00207DB3">
      <w:pPr>
        <w:pStyle w:val="2f2"/>
      </w:pPr>
      <w:r w:rsidRPr="00207DB3">
        <w:t xml:space="preserve"> Total Number of Routes: 1</w:t>
      </w:r>
    </w:p>
    <w:p w14:paraId="67E3F58E" w14:textId="77777777" w:rsidR="005921CA" w:rsidRPr="00207DB3" w:rsidRDefault="00010FC6" w:rsidP="00207DB3">
      <w:pPr>
        <w:pStyle w:val="2f2"/>
      </w:pPr>
      <w:r w:rsidRPr="00207DB3">
        <w:t xml:space="preserve"> Ext-Community: RT &lt;100 : 1020&gt;, Color &lt;0 : 100&gt;</w:t>
      </w:r>
    </w:p>
    <w:p w14:paraId="2F503C34" w14:textId="77777777" w:rsidR="00010FC6" w:rsidRPr="00207DB3" w:rsidRDefault="00010FC6" w:rsidP="00207DB3">
      <w:pPr>
        <w:pStyle w:val="2f2"/>
      </w:pPr>
    </w:p>
    <w:p w14:paraId="342254C8" w14:textId="7BCF0B66" w:rsidR="005921CA" w:rsidRPr="00207DB3" w:rsidRDefault="00207DB3" w:rsidP="00207DB3">
      <w:pPr>
        <w:pStyle w:val="2f2"/>
      </w:pPr>
      <w:r>
        <w:t xml:space="preserve">[PE4]display bgp vpnv4 all </w:t>
      </w:r>
      <w:r w:rsidR="00010FC6" w:rsidRPr="00207DB3">
        <w:t>routing-table 10.2.2.2 | include Color</w:t>
      </w:r>
    </w:p>
    <w:p w14:paraId="241B57D9" w14:textId="77777777" w:rsidR="005921CA" w:rsidRPr="006346DD" w:rsidRDefault="005921CA" w:rsidP="00C67429">
      <w:pPr>
        <w:pStyle w:val="2f2"/>
        <w:rPr>
          <w:rFonts w:cs="Huawei Sans"/>
        </w:rPr>
      </w:pPr>
    </w:p>
    <w:p w14:paraId="4805D57B" w14:textId="77777777" w:rsidR="00010FC6" w:rsidRPr="006346DD" w:rsidRDefault="00010FC6" w:rsidP="00C67429">
      <w:pPr>
        <w:pStyle w:val="2f2"/>
        <w:rPr>
          <w:rFonts w:cs="Huawei Sans"/>
        </w:rPr>
      </w:pPr>
      <w:r w:rsidRPr="006346DD">
        <w:rPr>
          <w:rFonts w:cs="Huawei Sans"/>
        </w:rPr>
        <w:t xml:space="preserve"> BGP local router ID : 1.0.0.4</w:t>
      </w:r>
    </w:p>
    <w:p w14:paraId="22DBAB9F" w14:textId="77777777" w:rsidR="00010FC6" w:rsidRPr="006346DD" w:rsidRDefault="00010FC6" w:rsidP="00C67429">
      <w:pPr>
        <w:pStyle w:val="2f2"/>
        <w:rPr>
          <w:rFonts w:cs="Huawei Sans"/>
        </w:rPr>
      </w:pPr>
      <w:r w:rsidRPr="006346DD">
        <w:rPr>
          <w:rFonts w:cs="Huawei Sans"/>
        </w:rPr>
        <w:t xml:space="preserve"> Local AS number : 65001</w:t>
      </w:r>
    </w:p>
    <w:p w14:paraId="6053C7BB" w14:textId="77777777" w:rsidR="00010FC6" w:rsidRPr="006346DD" w:rsidRDefault="00010FC6" w:rsidP="00C67429">
      <w:pPr>
        <w:pStyle w:val="2f2"/>
        <w:rPr>
          <w:rFonts w:cs="Huawei Sans"/>
        </w:rPr>
      </w:pPr>
      <w:r w:rsidRPr="006346DD">
        <w:rPr>
          <w:rFonts w:cs="Huawei Sans"/>
        </w:rPr>
        <w:t xml:space="preserve"> </w:t>
      </w:r>
    </w:p>
    <w:p w14:paraId="09222A07" w14:textId="77777777" w:rsidR="00010FC6" w:rsidRPr="006346DD" w:rsidRDefault="00010FC6" w:rsidP="00C67429">
      <w:pPr>
        <w:pStyle w:val="2f2"/>
        <w:rPr>
          <w:rFonts w:cs="Huawei Sans"/>
        </w:rPr>
      </w:pPr>
      <w:r w:rsidRPr="006346DD">
        <w:rPr>
          <w:rFonts w:cs="Huawei Sans"/>
        </w:rPr>
        <w:t xml:space="preserve"> Total routes of Route Distinguisher(100:20): 1</w:t>
      </w:r>
    </w:p>
    <w:p w14:paraId="7EB300E4" w14:textId="77777777" w:rsidR="00010FC6" w:rsidRPr="006346DD" w:rsidRDefault="00010FC6" w:rsidP="00C67429">
      <w:pPr>
        <w:pStyle w:val="2f2"/>
        <w:rPr>
          <w:rFonts w:cs="Huawei Sans"/>
        </w:rPr>
      </w:pPr>
      <w:r w:rsidRPr="006346DD">
        <w:rPr>
          <w:rFonts w:cs="Huawei Sans"/>
        </w:rPr>
        <w:t xml:space="preserve"> Ext-Community: RT &lt;100 : 1020&gt;, </w:t>
      </w:r>
      <w:r w:rsidRPr="006346DD">
        <w:rPr>
          <w:rFonts w:cs="Huawei Sans"/>
          <w:color w:val="C7000B"/>
        </w:rPr>
        <w:t>Color &lt;0 : 100&gt;</w:t>
      </w:r>
    </w:p>
    <w:p w14:paraId="34362D6E" w14:textId="77777777" w:rsidR="00010FC6" w:rsidRPr="006346DD" w:rsidRDefault="00010FC6" w:rsidP="00C67429">
      <w:pPr>
        <w:pStyle w:val="2f2"/>
        <w:rPr>
          <w:rFonts w:cs="Huawei Sans"/>
        </w:rPr>
      </w:pPr>
    </w:p>
    <w:p w14:paraId="1D799F84" w14:textId="77777777" w:rsidR="00010FC6" w:rsidRPr="006346DD" w:rsidRDefault="00010FC6" w:rsidP="00C67429">
      <w:pPr>
        <w:pStyle w:val="2f2"/>
        <w:rPr>
          <w:rFonts w:cs="Huawei Sans"/>
        </w:rPr>
      </w:pPr>
      <w:r w:rsidRPr="006346DD">
        <w:rPr>
          <w:rFonts w:cs="Huawei Sans"/>
        </w:rPr>
        <w:t xml:space="preserve"> VPN-Instance vpna, Router ID 1.0.0.4:</w:t>
      </w:r>
    </w:p>
    <w:p w14:paraId="5DE95A87" w14:textId="77777777" w:rsidR="00010FC6" w:rsidRPr="006346DD" w:rsidRDefault="00010FC6" w:rsidP="00C67429">
      <w:pPr>
        <w:pStyle w:val="2f2"/>
        <w:rPr>
          <w:rFonts w:cs="Huawei Sans"/>
        </w:rPr>
      </w:pPr>
    </w:p>
    <w:p w14:paraId="5C42C322" w14:textId="77777777" w:rsidR="00010FC6" w:rsidRPr="006346DD" w:rsidRDefault="00010FC6" w:rsidP="00C67429">
      <w:pPr>
        <w:pStyle w:val="2f2"/>
        <w:rPr>
          <w:rFonts w:cs="Huawei Sans"/>
        </w:rPr>
      </w:pPr>
      <w:r w:rsidRPr="006346DD">
        <w:rPr>
          <w:rFonts w:cs="Huawei Sans"/>
        </w:rPr>
        <w:t xml:space="preserve"> Total Number of Routes: 1</w:t>
      </w:r>
    </w:p>
    <w:p w14:paraId="0844E43E" w14:textId="77777777" w:rsidR="00010FC6" w:rsidRPr="006346DD" w:rsidRDefault="00010FC6" w:rsidP="00C67429">
      <w:pPr>
        <w:pStyle w:val="2f2"/>
        <w:rPr>
          <w:rFonts w:cs="Huawei Sans"/>
        </w:rPr>
      </w:pPr>
      <w:r w:rsidRPr="006346DD">
        <w:rPr>
          <w:rFonts w:cs="Huawei Sans"/>
        </w:rPr>
        <w:t xml:space="preserve"> Ext-Community: RT &lt;100 : 1020&gt;, </w:t>
      </w:r>
      <w:r w:rsidRPr="006346DD">
        <w:rPr>
          <w:rFonts w:cs="Huawei Sans"/>
          <w:color w:val="C7000B"/>
        </w:rPr>
        <w:t>Color &lt;0 : 100&gt;</w:t>
      </w:r>
    </w:p>
    <w:p w14:paraId="2E3A03E1" w14:textId="77777777" w:rsidR="005921CA" w:rsidRPr="006346DD" w:rsidRDefault="005921CA" w:rsidP="005921CA">
      <w:pPr>
        <w:pStyle w:val="30"/>
        <w:rPr>
          <w:rFonts w:cs="Huawei Sans"/>
        </w:rPr>
      </w:pPr>
      <w:r w:rsidRPr="006346DD">
        <w:rPr>
          <w:rFonts w:cs="Huawei Sans"/>
        </w:rPr>
        <w:t>Configure SRv6.</w:t>
      </w:r>
    </w:p>
    <w:p w14:paraId="1DDF4845" w14:textId="62D2ABE6" w:rsidR="00E50F51" w:rsidRPr="008521D3" w:rsidRDefault="00E50F51" w:rsidP="00E50F51">
      <w:pPr>
        <w:pStyle w:val="1f0"/>
      </w:pPr>
      <w:r>
        <w:rPr>
          <w:snapToGrid w:val="0"/>
        </w:rPr>
        <w:t>Enable SRv6 globally on PE2 and PE4, configure Loopback0 IPv6 addresses as source addresses for SRv6 encapsulation, configure locators, manually assign SIDs to PE2, P2, and PE4 as node IDs for these devices, and manually assign SIDs to VPN routes in the VPN instance. Enable the function to add SRv6 SIDs to VPN routes to be advertised in the BGP VPNv4 view and the function to advertise SRv6 locators through IS-IS.</w:t>
      </w:r>
    </w:p>
    <w:p w14:paraId="19E43504" w14:textId="77777777" w:rsidR="00E50F51" w:rsidRDefault="00E50F51" w:rsidP="00E50F51">
      <w:pPr>
        <w:pStyle w:val="1f0"/>
      </w:pPr>
      <w:r>
        <w:t>Configure SRv6 locators as planned in the following table.</w:t>
      </w:r>
    </w:p>
    <w:p w14:paraId="00BA8CCC" w14:textId="77777777" w:rsidR="005921CA" w:rsidRPr="006346DD" w:rsidRDefault="005921CA" w:rsidP="005921CA">
      <w:pPr>
        <w:pStyle w:val="5b"/>
        <w:ind w:left="480" w:right="480"/>
        <w:rPr>
          <w:rFonts w:cs="Huawei Sans"/>
        </w:rPr>
      </w:pPr>
      <w:r w:rsidRPr="006346DD">
        <w:rPr>
          <w:rFonts w:cs="Huawei Sans"/>
        </w:rPr>
        <w:t>SRv6 locator planning</w:t>
      </w:r>
    </w:p>
    <w:tbl>
      <w:tblPr>
        <w:tblStyle w:val="V30"/>
        <w:tblW w:w="0" w:type="auto"/>
        <w:tblInd w:w="1313"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418"/>
        <w:gridCol w:w="2268"/>
        <w:gridCol w:w="1701"/>
        <w:gridCol w:w="2775"/>
      </w:tblGrid>
      <w:tr w:rsidR="005921CA" w:rsidRPr="006346DD" w14:paraId="50262076" w14:textId="77777777" w:rsidTr="005C79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0FB81EF7" w14:textId="77777777" w:rsidR="005921CA" w:rsidRPr="006346DD" w:rsidRDefault="005921CA" w:rsidP="00C67429">
            <w:pPr>
              <w:pStyle w:val="59"/>
              <w:rPr>
                <w:rFonts w:cs="Huawei Sans"/>
              </w:rPr>
            </w:pPr>
            <w:r w:rsidRPr="006346DD">
              <w:rPr>
                <w:rFonts w:cs="Huawei Sans"/>
              </w:rPr>
              <w:t>Device</w:t>
            </w:r>
          </w:p>
        </w:tc>
        <w:tc>
          <w:tcPr>
            <w:tcW w:w="2268" w:type="dxa"/>
          </w:tcPr>
          <w:p w14:paraId="2588ADB2"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IPv6 Prefix</w:t>
            </w:r>
          </w:p>
        </w:tc>
        <w:tc>
          <w:tcPr>
            <w:tcW w:w="1701" w:type="dxa"/>
          </w:tcPr>
          <w:p w14:paraId="077C3AFB"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MASK</w:t>
            </w:r>
          </w:p>
        </w:tc>
        <w:tc>
          <w:tcPr>
            <w:tcW w:w="2775" w:type="dxa"/>
          </w:tcPr>
          <w:p w14:paraId="43EF5895"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Static Segment Length</w:t>
            </w:r>
          </w:p>
        </w:tc>
      </w:tr>
      <w:tr w:rsidR="005921CA" w:rsidRPr="006346DD" w14:paraId="0E729A4B" w14:textId="77777777" w:rsidTr="005C7985">
        <w:tc>
          <w:tcPr>
            <w:cnfStyle w:val="001000000000" w:firstRow="0" w:lastRow="0" w:firstColumn="1" w:lastColumn="0" w:oddVBand="0" w:evenVBand="0" w:oddHBand="0" w:evenHBand="0" w:firstRowFirstColumn="0" w:firstRowLastColumn="0" w:lastRowFirstColumn="0" w:lastRowLastColumn="0"/>
            <w:tcW w:w="1418" w:type="dxa"/>
          </w:tcPr>
          <w:p w14:paraId="61B8263B" w14:textId="77777777" w:rsidR="005921CA" w:rsidRPr="006346DD" w:rsidRDefault="005921CA" w:rsidP="00C67429">
            <w:pPr>
              <w:pStyle w:val="59"/>
              <w:rPr>
                <w:rFonts w:cs="Huawei Sans"/>
              </w:rPr>
            </w:pPr>
            <w:r w:rsidRPr="006346DD">
              <w:rPr>
                <w:rFonts w:cs="Huawei Sans"/>
              </w:rPr>
              <w:lastRenderedPageBreak/>
              <w:t>PE2</w:t>
            </w:r>
          </w:p>
        </w:tc>
        <w:tc>
          <w:tcPr>
            <w:tcW w:w="2268" w:type="dxa"/>
          </w:tcPr>
          <w:p w14:paraId="709F9DB1"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FC00:2::</w:t>
            </w:r>
          </w:p>
        </w:tc>
        <w:tc>
          <w:tcPr>
            <w:tcW w:w="1701" w:type="dxa"/>
          </w:tcPr>
          <w:p w14:paraId="36717D99"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96</w:t>
            </w:r>
          </w:p>
        </w:tc>
        <w:tc>
          <w:tcPr>
            <w:tcW w:w="2775" w:type="dxa"/>
          </w:tcPr>
          <w:p w14:paraId="3AEC1872"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16</w:t>
            </w:r>
          </w:p>
        </w:tc>
      </w:tr>
      <w:tr w:rsidR="005921CA" w:rsidRPr="006346DD" w14:paraId="3267515E" w14:textId="77777777" w:rsidTr="005C7985">
        <w:tc>
          <w:tcPr>
            <w:cnfStyle w:val="001000000000" w:firstRow="0" w:lastRow="0" w:firstColumn="1" w:lastColumn="0" w:oddVBand="0" w:evenVBand="0" w:oddHBand="0" w:evenHBand="0" w:firstRowFirstColumn="0" w:firstRowLastColumn="0" w:lastRowFirstColumn="0" w:lastRowLastColumn="0"/>
            <w:tcW w:w="1418" w:type="dxa"/>
          </w:tcPr>
          <w:p w14:paraId="5D95F0A8" w14:textId="77777777" w:rsidR="005921CA" w:rsidRPr="006346DD" w:rsidRDefault="005921CA" w:rsidP="00C67429">
            <w:pPr>
              <w:pStyle w:val="59"/>
              <w:rPr>
                <w:rFonts w:cs="Huawei Sans"/>
              </w:rPr>
            </w:pPr>
            <w:r w:rsidRPr="006346DD">
              <w:rPr>
                <w:rFonts w:cs="Huawei Sans"/>
              </w:rPr>
              <w:t>P2</w:t>
            </w:r>
          </w:p>
        </w:tc>
        <w:tc>
          <w:tcPr>
            <w:tcW w:w="2268" w:type="dxa"/>
          </w:tcPr>
          <w:p w14:paraId="5C3E4CD3"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FC00:6::</w:t>
            </w:r>
          </w:p>
        </w:tc>
        <w:tc>
          <w:tcPr>
            <w:tcW w:w="1701" w:type="dxa"/>
          </w:tcPr>
          <w:p w14:paraId="5D1614CA"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96</w:t>
            </w:r>
          </w:p>
        </w:tc>
        <w:tc>
          <w:tcPr>
            <w:tcW w:w="2775" w:type="dxa"/>
          </w:tcPr>
          <w:p w14:paraId="332876EE"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16</w:t>
            </w:r>
          </w:p>
        </w:tc>
      </w:tr>
      <w:tr w:rsidR="005921CA" w:rsidRPr="006346DD" w14:paraId="6651716F" w14:textId="77777777" w:rsidTr="005C7985">
        <w:tc>
          <w:tcPr>
            <w:cnfStyle w:val="001000000000" w:firstRow="0" w:lastRow="0" w:firstColumn="1" w:lastColumn="0" w:oddVBand="0" w:evenVBand="0" w:oddHBand="0" w:evenHBand="0" w:firstRowFirstColumn="0" w:firstRowLastColumn="0" w:lastRowFirstColumn="0" w:lastRowLastColumn="0"/>
            <w:tcW w:w="1418" w:type="dxa"/>
          </w:tcPr>
          <w:p w14:paraId="40A952DF" w14:textId="77777777" w:rsidR="005921CA" w:rsidRPr="006346DD" w:rsidRDefault="005921CA" w:rsidP="00C67429">
            <w:pPr>
              <w:pStyle w:val="59"/>
              <w:rPr>
                <w:rFonts w:cs="Huawei Sans"/>
              </w:rPr>
            </w:pPr>
            <w:r w:rsidRPr="006346DD">
              <w:rPr>
                <w:rFonts w:cs="Huawei Sans"/>
              </w:rPr>
              <w:t>PE4</w:t>
            </w:r>
          </w:p>
        </w:tc>
        <w:tc>
          <w:tcPr>
            <w:tcW w:w="2268" w:type="dxa"/>
          </w:tcPr>
          <w:p w14:paraId="3ADD190B"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FC00:4::</w:t>
            </w:r>
          </w:p>
        </w:tc>
        <w:tc>
          <w:tcPr>
            <w:tcW w:w="1701" w:type="dxa"/>
          </w:tcPr>
          <w:p w14:paraId="4F168147"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96</w:t>
            </w:r>
          </w:p>
        </w:tc>
        <w:tc>
          <w:tcPr>
            <w:tcW w:w="2775" w:type="dxa"/>
          </w:tcPr>
          <w:p w14:paraId="2D6A692B"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16</w:t>
            </w:r>
          </w:p>
        </w:tc>
      </w:tr>
    </w:tbl>
    <w:p w14:paraId="5D798EDB" w14:textId="77777777" w:rsidR="005921CA" w:rsidRPr="006346DD" w:rsidRDefault="005921CA" w:rsidP="005921CA">
      <w:pPr>
        <w:ind w:left="1021"/>
        <w:rPr>
          <w:rFonts w:ascii="Huawei Sans" w:hAnsi="Huawei Sans" w:cs="Huawei Sans"/>
          <w:sz w:val="21"/>
        </w:rPr>
      </w:pPr>
    </w:p>
    <w:p w14:paraId="1B6A581A" w14:textId="77777777" w:rsidR="005921CA" w:rsidRPr="006346DD" w:rsidRDefault="005921CA" w:rsidP="00C67429">
      <w:pPr>
        <w:pStyle w:val="1f0"/>
        <w:rPr>
          <w:rFonts w:cs="Huawei Sans"/>
        </w:rPr>
      </w:pPr>
      <w:r w:rsidRPr="006346DD">
        <w:rPr>
          <w:rFonts w:cs="Huawei Sans"/>
        </w:rPr>
        <w:t># Enable SR globally and configure the source address for SR encapsulation and locator.</w:t>
      </w:r>
    </w:p>
    <w:p w14:paraId="59C2B08A" w14:textId="77777777" w:rsidR="005921CA" w:rsidRPr="006346DD" w:rsidRDefault="005921CA" w:rsidP="00C67429">
      <w:pPr>
        <w:pStyle w:val="2f2"/>
        <w:rPr>
          <w:rFonts w:cs="Huawei Sans"/>
        </w:rPr>
      </w:pPr>
      <w:r w:rsidRPr="006346DD">
        <w:rPr>
          <w:rFonts w:cs="Huawei Sans"/>
        </w:rPr>
        <w:t>[PE2]segment-routing ipv6</w:t>
      </w:r>
    </w:p>
    <w:p w14:paraId="1CFB88D5" w14:textId="77777777" w:rsidR="005921CA" w:rsidRPr="006346DD" w:rsidRDefault="005921CA" w:rsidP="00C67429">
      <w:pPr>
        <w:pStyle w:val="2f2"/>
        <w:rPr>
          <w:rFonts w:cs="Huawei Sans"/>
        </w:rPr>
      </w:pPr>
      <w:r w:rsidRPr="006346DD">
        <w:rPr>
          <w:rFonts w:cs="Huawei Sans"/>
        </w:rPr>
        <w:t>[PE2-segment-routing-ipv6] encapsulation source-address FC01::2</w:t>
      </w:r>
    </w:p>
    <w:p w14:paraId="78BD2007" w14:textId="77777777" w:rsidR="005921CA" w:rsidRPr="006346DD" w:rsidRDefault="005921CA" w:rsidP="00C67429">
      <w:pPr>
        <w:pStyle w:val="2f2"/>
        <w:rPr>
          <w:rFonts w:cs="Huawei Sans"/>
        </w:rPr>
      </w:pPr>
      <w:r w:rsidRPr="006346DD">
        <w:rPr>
          <w:rFonts w:cs="Huawei Sans"/>
        </w:rPr>
        <w:t>[PE2-segment-routing-ipv6] locator SRv6 ipv6-prefix FC00:2:: 96 static 16</w:t>
      </w:r>
    </w:p>
    <w:p w14:paraId="0A82A5C8" w14:textId="77777777" w:rsidR="005921CA" w:rsidRPr="006346DD" w:rsidRDefault="005921CA" w:rsidP="00C67429">
      <w:pPr>
        <w:pStyle w:val="2f2"/>
        <w:rPr>
          <w:rFonts w:cs="Huawei Sans"/>
        </w:rPr>
      </w:pPr>
      <w:r w:rsidRPr="006346DD">
        <w:rPr>
          <w:rFonts w:cs="Huawei Sans"/>
        </w:rPr>
        <w:t>[PE2-segment-routing-ipv6-locator] opcode ::1 end</w:t>
      </w:r>
    </w:p>
    <w:p w14:paraId="511E993C" w14:textId="77777777" w:rsidR="005921CA" w:rsidRPr="006346DD" w:rsidRDefault="005921CA" w:rsidP="00C67429">
      <w:pPr>
        <w:pStyle w:val="2f2"/>
        <w:rPr>
          <w:rFonts w:cs="Huawei Sans"/>
        </w:rPr>
      </w:pPr>
      <w:r w:rsidRPr="006346DD">
        <w:rPr>
          <w:rFonts w:cs="Huawei Sans"/>
        </w:rPr>
        <w:t xml:space="preserve">[PE2-segment-routing-ipv6-locator] opcode ::22 end-dt4 vpn-instance vpna </w:t>
      </w:r>
    </w:p>
    <w:p w14:paraId="1DE979C0" w14:textId="77777777" w:rsidR="005921CA" w:rsidRPr="006346DD" w:rsidRDefault="005921CA" w:rsidP="00C67429">
      <w:pPr>
        <w:pStyle w:val="2f2"/>
        <w:rPr>
          <w:rFonts w:cs="Huawei Sans"/>
          <w:sz w:val="21"/>
        </w:rPr>
      </w:pPr>
    </w:p>
    <w:p w14:paraId="20F08442" w14:textId="77777777" w:rsidR="005921CA" w:rsidRPr="006346DD" w:rsidRDefault="005921CA" w:rsidP="00C67429">
      <w:pPr>
        <w:pStyle w:val="2f2"/>
        <w:rPr>
          <w:rFonts w:cs="Huawei Sans"/>
        </w:rPr>
      </w:pPr>
      <w:r w:rsidRPr="006346DD">
        <w:rPr>
          <w:rFonts w:cs="Huawei Sans"/>
        </w:rPr>
        <w:t>[P2]segment-routing ipv6</w:t>
      </w:r>
    </w:p>
    <w:p w14:paraId="460E92B8" w14:textId="77777777" w:rsidR="005921CA" w:rsidRPr="00233CD3" w:rsidRDefault="005921CA" w:rsidP="00233CD3">
      <w:pPr>
        <w:pStyle w:val="2f2"/>
      </w:pPr>
      <w:r w:rsidRPr="00233CD3">
        <w:t>[P2-segment-routing-ipv6] encapsulation source-address FC01::6</w:t>
      </w:r>
    </w:p>
    <w:p w14:paraId="381F8645" w14:textId="77777777" w:rsidR="005921CA" w:rsidRPr="00233CD3" w:rsidRDefault="005921CA" w:rsidP="00233CD3">
      <w:pPr>
        <w:pStyle w:val="2f2"/>
      </w:pPr>
      <w:r w:rsidRPr="00233CD3">
        <w:t>[P2-segment-routing-ipv6] locator SRv6 ipv6-prefix FC00:6:: 96 static 16</w:t>
      </w:r>
    </w:p>
    <w:p w14:paraId="2C6ECE59" w14:textId="77777777" w:rsidR="005921CA" w:rsidRPr="00233CD3" w:rsidRDefault="005921CA" w:rsidP="00233CD3">
      <w:pPr>
        <w:pStyle w:val="2f2"/>
      </w:pPr>
      <w:r w:rsidRPr="00233CD3">
        <w:t>[P2-segment-routing-ipv6-locator] opcode ::1 end</w:t>
      </w:r>
    </w:p>
    <w:p w14:paraId="31EEF889" w14:textId="77777777" w:rsidR="005921CA" w:rsidRPr="00233CD3" w:rsidRDefault="005921CA" w:rsidP="00233CD3">
      <w:pPr>
        <w:pStyle w:val="2f2"/>
      </w:pPr>
    </w:p>
    <w:p w14:paraId="37C16F32" w14:textId="77777777" w:rsidR="005921CA" w:rsidRPr="00233CD3" w:rsidRDefault="005921CA" w:rsidP="00233CD3">
      <w:pPr>
        <w:pStyle w:val="2f2"/>
      </w:pPr>
      <w:r w:rsidRPr="00233CD3">
        <w:t>[PE4]segment-routing ipv6</w:t>
      </w:r>
    </w:p>
    <w:p w14:paraId="12D39953" w14:textId="77777777" w:rsidR="005921CA" w:rsidRPr="00233CD3" w:rsidRDefault="005921CA" w:rsidP="00233CD3">
      <w:pPr>
        <w:pStyle w:val="2f2"/>
      </w:pPr>
      <w:r w:rsidRPr="00233CD3">
        <w:t>[PE4-segment-routing-ipv6] encapsulation source-address FC01::4</w:t>
      </w:r>
    </w:p>
    <w:p w14:paraId="5AADB58E" w14:textId="77777777" w:rsidR="005921CA" w:rsidRPr="00233CD3" w:rsidRDefault="005921CA" w:rsidP="00233CD3">
      <w:pPr>
        <w:pStyle w:val="2f2"/>
      </w:pPr>
      <w:r w:rsidRPr="00233CD3">
        <w:t>[PE4-segment-routing-ipv6] locator SRv6 ipv6-prefix FC00:4:: 96 static 16</w:t>
      </w:r>
    </w:p>
    <w:p w14:paraId="551AEF76" w14:textId="77777777" w:rsidR="005921CA" w:rsidRPr="00233CD3" w:rsidRDefault="005921CA" w:rsidP="00233CD3">
      <w:pPr>
        <w:pStyle w:val="2f2"/>
      </w:pPr>
      <w:r w:rsidRPr="00233CD3">
        <w:t>[PE4-segment-routing-ipv6-locator] opcode ::1 end</w:t>
      </w:r>
    </w:p>
    <w:p w14:paraId="05616AC5" w14:textId="77777777" w:rsidR="005921CA" w:rsidRPr="00233CD3" w:rsidRDefault="00010FC6" w:rsidP="00233CD3">
      <w:pPr>
        <w:pStyle w:val="2f2"/>
      </w:pPr>
      <w:r w:rsidRPr="00233CD3">
        <w:t xml:space="preserve">[PE4-segment-routing-ipv6-locator] opcode ::44 end-dt4 vpn-instance vpna </w:t>
      </w:r>
    </w:p>
    <w:p w14:paraId="0010ACEC" w14:textId="77777777" w:rsidR="00E50F51" w:rsidRDefault="00E50F51" w:rsidP="00E50F51">
      <w:pPr>
        <w:pStyle w:val="1f0"/>
      </w:pPr>
      <w:r>
        <w:t>Configure node SIDs for PE2, P2, and PE4, and manually assign SIDs to the VPN instance on PE2 and PE4.</w:t>
      </w:r>
    </w:p>
    <w:p w14:paraId="29D366E5" w14:textId="4C80752C" w:rsidR="005921CA" w:rsidRPr="006346DD" w:rsidRDefault="00E50F51" w:rsidP="00E50F51">
      <w:pPr>
        <w:pStyle w:val="1f0"/>
        <w:rPr>
          <w:rFonts w:cs="Huawei Sans"/>
        </w:rPr>
      </w:pPr>
      <w:r>
        <w:t># Enable the function to add SIDs to VPN routes to be advertised to BGP peers.</w:t>
      </w:r>
    </w:p>
    <w:p w14:paraId="2E1F19B6" w14:textId="77777777" w:rsidR="005921CA" w:rsidRPr="006346DD" w:rsidRDefault="005921CA" w:rsidP="00C67429">
      <w:pPr>
        <w:pStyle w:val="2f2"/>
        <w:rPr>
          <w:rFonts w:cs="Huawei Sans"/>
        </w:rPr>
      </w:pPr>
      <w:r w:rsidRPr="006346DD">
        <w:rPr>
          <w:rFonts w:cs="Huawei Sans"/>
        </w:rPr>
        <w:t>[PE2]bgp 65001</w:t>
      </w:r>
    </w:p>
    <w:p w14:paraId="7A2A2FA2" w14:textId="77777777" w:rsidR="005921CA" w:rsidRPr="006346DD" w:rsidRDefault="005921CA" w:rsidP="00C67429">
      <w:pPr>
        <w:pStyle w:val="2f2"/>
        <w:rPr>
          <w:rFonts w:cs="Huawei Sans"/>
        </w:rPr>
      </w:pPr>
      <w:r w:rsidRPr="006346DD">
        <w:rPr>
          <w:rFonts w:cs="Huawei Sans"/>
        </w:rPr>
        <w:t>[PE2-bgp] ipv4-family vpnv4</w:t>
      </w:r>
    </w:p>
    <w:p w14:paraId="3F7255DC" w14:textId="77777777" w:rsidR="005921CA" w:rsidRPr="006346DD" w:rsidRDefault="005921CA" w:rsidP="00C67429">
      <w:pPr>
        <w:pStyle w:val="2f2"/>
        <w:rPr>
          <w:rFonts w:cs="Huawei Sans"/>
        </w:rPr>
      </w:pPr>
      <w:r w:rsidRPr="006346DD">
        <w:rPr>
          <w:rFonts w:cs="Huawei Sans"/>
        </w:rPr>
        <w:t xml:space="preserve">[PE2-bgp-af-vpnv4] peer FC01::6 prefix-sid </w:t>
      </w:r>
    </w:p>
    <w:p w14:paraId="2054A414" w14:textId="77777777" w:rsidR="005921CA" w:rsidRPr="006346DD" w:rsidRDefault="005921CA" w:rsidP="00C67429">
      <w:pPr>
        <w:pStyle w:val="2f2"/>
        <w:rPr>
          <w:rFonts w:cs="Huawei Sans"/>
          <w:sz w:val="21"/>
        </w:rPr>
      </w:pPr>
    </w:p>
    <w:p w14:paraId="6A274DDB" w14:textId="77777777" w:rsidR="005921CA" w:rsidRPr="006346DD" w:rsidRDefault="005921CA" w:rsidP="00C67429">
      <w:pPr>
        <w:pStyle w:val="2f2"/>
        <w:rPr>
          <w:rFonts w:cs="Huawei Sans"/>
        </w:rPr>
      </w:pPr>
      <w:r w:rsidRPr="006346DD">
        <w:rPr>
          <w:rFonts w:cs="Huawei Sans"/>
        </w:rPr>
        <w:t>[P2]bgp 65001</w:t>
      </w:r>
    </w:p>
    <w:p w14:paraId="00E2CC6A" w14:textId="77777777" w:rsidR="005921CA" w:rsidRPr="006346DD" w:rsidRDefault="005921CA" w:rsidP="00C67429">
      <w:pPr>
        <w:pStyle w:val="2f2"/>
        <w:rPr>
          <w:rFonts w:cs="Huawei Sans"/>
        </w:rPr>
      </w:pPr>
      <w:r w:rsidRPr="006346DD">
        <w:rPr>
          <w:rFonts w:cs="Huawei Sans"/>
        </w:rPr>
        <w:t>[P2-bgp] ipv4-family vpnv4</w:t>
      </w:r>
    </w:p>
    <w:p w14:paraId="17C8A9AB" w14:textId="77777777" w:rsidR="005921CA" w:rsidRPr="006346DD" w:rsidRDefault="005921CA" w:rsidP="00C67429">
      <w:pPr>
        <w:pStyle w:val="2f2"/>
        <w:rPr>
          <w:rFonts w:cs="Huawei Sans"/>
        </w:rPr>
      </w:pPr>
      <w:r w:rsidRPr="006346DD">
        <w:rPr>
          <w:rFonts w:cs="Huawei Sans"/>
        </w:rPr>
        <w:t xml:space="preserve">[P2-bgp-af-vpnv4] peer FC01::4 prefix-sid </w:t>
      </w:r>
    </w:p>
    <w:p w14:paraId="0821D094" w14:textId="77777777" w:rsidR="005921CA" w:rsidRPr="006346DD" w:rsidRDefault="005921CA" w:rsidP="00C67429">
      <w:pPr>
        <w:pStyle w:val="2f2"/>
        <w:rPr>
          <w:rFonts w:cs="Huawei Sans"/>
        </w:rPr>
      </w:pPr>
      <w:r w:rsidRPr="006346DD">
        <w:rPr>
          <w:rFonts w:cs="Huawei Sans"/>
        </w:rPr>
        <w:t xml:space="preserve">[P2-bgp-af-vpnv4] peer FC01::2 prefix-sid </w:t>
      </w:r>
    </w:p>
    <w:p w14:paraId="144B7960" w14:textId="77777777" w:rsidR="005921CA" w:rsidRPr="006346DD" w:rsidRDefault="005921CA" w:rsidP="00C67429">
      <w:pPr>
        <w:pStyle w:val="2f2"/>
        <w:rPr>
          <w:rFonts w:cs="Huawei Sans"/>
          <w:sz w:val="21"/>
        </w:rPr>
      </w:pPr>
    </w:p>
    <w:p w14:paraId="2E7C0B2A" w14:textId="77777777" w:rsidR="005921CA" w:rsidRPr="006346DD" w:rsidRDefault="00C96A96" w:rsidP="00C67429">
      <w:pPr>
        <w:pStyle w:val="2f2"/>
        <w:rPr>
          <w:rFonts w:cs="Huawei Sans"/>
        </w:rPr>
      </w:pPr>
      <w:r w:rsidRPr="006346DD">
        <w:rPr>
          <w:rFonts w:cs="Huawei Sans"/>
        </w:rPr>
        <w:t>[PE4]bgp 65001</w:t>
      </w:r>
    </w:p>
    <w:p w14:paraId="67C51DB0" w14:textId="77777777" w:rsidR="005921CA" w:rsidRPr="006346DD" w:rsidRDefault="00C96A96" w:rsidP="00C67429">
      <w:pPr>
        <w:pStyle w:val="2f2"/>
        <w:rPr>
          <w:rFonts w:cs="Huawei Sans"/>
        </w:rPr>
      </w:pPr>
      <w:r w:rsidRPr="006346DD">
        <w:rPr>
          <w:rFonts w:cs="Huawei Sans"/>
        </w:rPr>
        <w:t>[PE4-bgp] ipv4-family vpnv4</w:t>
      </w:r>
    </w:p>
    <w:p w14:paraId="1010DFD1" w14:textId="77777777" w:rsidR="005921CA" w:rsidRPr="006346DD" w:rsidRDefault="00C96A96" w:rsidP="00C67429">
      <w:pPr>
        <w:pStyle w:val="2f2"/>
        <w:rPr>
          <w:rFonts w:cs="Huawei Sans"/>
        </w:rPr>
      </w:pPr>
      <w:r w:rsidRPr="006346DD">
        <w:rPr>
          <w:rFonts w:cs="Huawei Sans"/>
        </w:rPr>
        <w:t xml:space="preserve">[PE4-bgp-af-vpnv4] peer FC01::6 prefix-sid </w:t>
      </w:r>
    </w:p>
    <w:p w14:paraId="35833490" w14:textId="77777777" w:rsidR="00E50F51" w:rsidRPr="007F233A" w:rsidRDefault="00E50F51" w:rsidP="00E50F51">
      <w:pPr>
        <w:pStyle w:val="1f0"/>
      </w:pPr>
      <w:r>
        <w:t># In the BGP VPN instance, enable the function to recurse the service to an SRv6 Policy.</w:t>
      </w:r>
    </w:p>
    <w:p w14:paraId="11D81D15" w14:textId="77777777" w:rsidR="005921CA" w:rsidRPr="006346DD" w:rsidRDefault="005921CA" w:rsidP="00C67429">
      <w:pPr>
        <w:pStyle w:val="2f2"/>
        <w:rPr>
          <w:rFonts w:cs="Huawei Sans"/>
        </w:rPr>
      </w:pPr>
      <w:r w:rsidRPr="006346DD">
        <w:rPr>
          <w:rFonts w:cs="Huawei Sans"/>
        </w:rPr>
        <w:t>[PE2]bgp 65001</w:t>
      </w:r>
    </w:p>
    <w:p w14:paraId="2AE06BB2" w14:textId="77777777" w:rsidR="005921CA" w:rsidRPr="006346DD" w:rsidRDefault="005921CA" w:rsidP="00C67429">
      <w:pPr>
        <w:pStyle w:val="2f2"/>
        <w:rPr>
          <w:rFonts w:cs="Huawei Sans"/>
        </w:rPr>
      </w:pPr>
      <w:r w:rsidRPr="006346DD">
        <w:rPr>
          <w:rFonts w:cs="Huawei Sans"/>
        </w:rPr>
        <w:t xml:space="preserve">[PE2-bgp] ipv4-family vpn-instance vpna </w:t>
      </w:r>
    </w:p>
    <w:p w14:paraId="7E9066EC" w14:textId="77777777" w:rsidR="005921CA" w:rsidRPr="006346DD" w:rsidRDefault="005921CA" w:rsidP="00C67429">
      <w:pPr>
        <w:pStyle w:val="2f2"/>
        <w:rPr>
          <w:rFonts w:cs="Huawei Sans"/>
        </w:rPr>
      </w:pPr>
      <w:r w:rsidRPr="006346DD">
        <w:rPr>
          <w:rFonts w:cs="Huawei Sans"/>
        </w:rPr>
        <w:t xml:space="preserve">[PE2-bgp-vpna] segment-routing ipv6 </w:t>
      </w:r>
      <w:r w:rsidRPr="006346DD">
        <w:rPr>
          <w:rFonts w:cs="Huawei Sans"/>
          <w:color w:val="C7000B"/>
        </w:rPr>
        <w:t>traffic-engineer</w:t>
      </w:r>
      <w:r w:rsidRPr="006346DD">
        <w:rPr>
          <w:rFonts w:cs="Huawei Sans"/>
        </w:rPr>
        <w:t xml:space="preserve"> best-effort </w:t>
      </w:r>
    </w:p>
    <w:p w14:paraId="04C97515" w14:textId="77777777" w:rsidR="005921CA" w:rsidRPr="00233CD3" w:rsidRDefault="005921CA" w:rsidP="00233CD3">
      <w:pPr>
        <w:pStyle w:val="2f2"/>
      </w:pPr>
      <w:r w:rsidRPr="00233CD3">
        <w:t xml:space="preserve">[PE2-bgp-vpna] segment-routing ipv6 locator SRv6 auto-sid-disable </w:t>
      </w:r>
    </w:p>
    <w:p w14:paraId="3F9D5828" w14:textId="77777777" w:rsidR="005921CA" w:rsidRPr="00233CD3" w:rsidRDefault="005921CA" w:rsidP="00233CD3">
      <w:pPr>
        <w:pStyle w:val="2f2"/>
      </w:pPr>
    </w:p>
    <w:p w14:paraId="124BD2D9" w14:textId="77777777" w:rsidR="005921CA" w:rsidRPr="00233CD3" w:rsidRDefault="005921CA" w:rsidP="00233CD3">
      <w:pPr>
        <w:pStyle w:val="2f2"/>
      </w:pPr>
      <w:r w:rsidRPr="00233CD3">
        <w:t>[PE4]bgp 65001</w:t>
      </w:r>
    </w:p>
    <w:p w14:paraId="01E479EB" w14:textId="77777777" w:rsidR="005921CA" w:rsidRPr="00233CD3" w:rsidRDefault="005921CA" w:rsidP="00233CD3">
      <w:pPr>
        <w:pStyle w:val="2f2"/>
      </w:pPr>
      <w:r w:rsidRPr="00233CD3">
        <w:t xml:space="preserve">[PE4-bgp] ipv4-family vpn-instance vpna </w:t>
      </w:r>
    </w:p>
    <w:p w14:paraId="3525F0DB" w14:textId="77777777" w:rsidR="005921CA" w:rsidRPr="006346DD" w:rsidRDefault="005921CA" w:rsidP="00C67429">
      <w:pPr>
        <w:pStyle w:val="2f2"/>
        <w:rPr>
          <w:rFonts w:cs="Huawei Sans"/>
        </w:rPr>
      </w:pPr>
      <w:r w:rsidRPr="006346DD">
        <w:rPr>
          <w:rFonts w:cs="Huawei Sans"/>
        </w:rPr>
        <w:t xml:space="preserve">[PE4-bgp-vpna] segment-routing ipv6 </w:t>
      </w:r>
      <w:r w:rsidRPr="006346DD">
        <w:rPr>
          <w:rFonts w:cs="Huawei Sans"/>
          <w:color w:val="C7000B"/>
        </w:rPr>
        <w:t>traffic-engineer</w:t>
      </w:r>
      <w:r w:rsidRPr="006346DD">
        <w:rPr>
          <w:rFonts w:cs="Huawei Sans"/>
        </w:rPr>
        <w:t xml:space="preserve"> best-effort </w:t>
      </w:r>
    </w:p>
    <w:p w14:paraId="0B95DC27" w14:textId="77777777" w:rsidR="005921CA" w:rsidRPr="006346DD" w:rsidRDefault="00BC5484" w:rsidP="00C67429">
      <w:pPr>
        <w:pStyle w:val="2f2"/>
        <w:rPr>
          <w:rFonts w:cs="Huawei Sans"/>
        </w:rPr>
      </w:pPr>
      <w:r w:rsidRPr="006346DD">
        <w:rPr>
          <w:rFonts w:cs="Huawei Sans"/>
        </w:rPr>
        <w:lastRenderedPageBreak/>
        <w:t xml:space="preserve">[PE4-bgp-vpna] segment-routing ipv6 locator SRv6 auto-sid-disable </w:t>
      </w:r>
    </w:p>
    <w:p w14:paraId="3C905F09" w14:textId="77777777" w:rsidR="00E50F51" w:rsidRPr="001C3FFE" w:rsidRDefault="00E50F51" w:rsidP="00E50F51">
      <w:pPr>
        <w:pStyle w:val="1f0"/>
      </w:pPr>
      <w:r>
        <w:t xml:space="preserve">Because END.DT4 SIDs are manually assigned to VPN instance routes, you do not need to enable the function to automatically assign SIDs to routes. To disable this function, run the </w:t>
      </w:r>
      <w:r>
        <w:rPr>
          <w:b/>
          <w:bCs/>
        </w:rPr>
        <w:t>auto-sid-disable</w:t>
      </w:r>
      <w:r>
        <w:t xml:space="preserve"> command.</w:t>
      </w:r>
    </w:p>
    <w:p w14:paraId="2000530E" w14:textId="77777777" w:rsidR="005921CA" w:rsidRPr="006346DD" w:rsidRDefault="005921CA" w:rsidP="00C67429">
      <w:pPr>
        <w:pStyle w:val="1f0"/>
        <w:rPr>
          <w:rFonts w:cs="Huawei Sans"/>
        </w:rPr>
      </w:pPr>
      <w:r w:rsidRPr="006346DD">
        <w:rPr>
          <w:rFonts w:cs="Huawei Sans"/>
        </w:rPr>
        <w:t># Enable IS-IS to advertise SRv6 locators.</w:t>
      </w:r>
    </w:p>
    <w:p w14:paraId="477F0EE9" w14:textId="77777777" w:rsidR="005921CA" w:rsidRPr="006346DD" w:rsidRDefault="005921CA" w:rsidP="00C67429">
      <w:pPr>
        <w:pStyle w:val="2f2"/>
        <w:rPr>
          <w:rFonts w:cs="Huawei Sans"/>
        </w:rPr>
      </w:pPr>
      <w:r w:rsidRPr="006346DD">
        <w:rPr>
          <w:rFonts w:cs="Huawei Sans"/>
        </w:rPr>
        <w:t>[PE2]isis 1</w:t>
      </w:r>
    </w:p>
    <w:p w14:paraId="706BDDC7" w14:textId="77777777" w:rsidR="005921CA" w:rsidRPr="006346DD" w:rsidRDefault="005921CA" w:rsidP="00C67429">
      <w:pPr>
        <w:pStyle w:val="2f2"/>
        <w:rPr>
          <w:rFonts w:cs="Huawei Sans"/>
        </w:rPr>
      </w:pPr>
      <w:r w:rsidRPr="006346DD">
        <w:rPr>
          <w:rFonts w:cs="Huawei Sans"/>
        </w:rPr>
        <w:t>[PE2-isis-1] segment-routing ipv6 locator SRv6 auto-sid-disable</w:t>
      </w:r>
    </w:p>
    <w:p w14:paraId="75281307" w14:textId="77777777" w:rsidR="005921CA" w:rsidRPr="006346DD" w:rsidRDefault="005921CA" w:rsidP="00C67429">
      <w:pPr>
        <w:pStyle w:val="2f2"/>
        <w:rPr>
          <w:rFonts w:cs="Huawei Sans"/>
          <w:sz w:val="21"/>
        </w:rPr>
      </w:pPr>
    </w:p>
    <w:p w14:paraId="1D6ED793" w14:textId="77777777" w:rsidR="005921CA" w:rsidRPr="006346DD" w:rsidRDefault="00BC5484" w:rsidP="00C67429">
      <w:pPr>
        <w:pStyle w:val="2f2"/>
        <w:rPr>
          <w:rFonts w:cs="Huawei Sans"/>
        </w:rPr>
      </w:pPr>
      <w:r w:rsidRPr="006346DD">
        <w:rPr>
          <w:rFonts w:cs="Huawei Sans"/>
        </w:rPr>
        <w:t>[PE4]isis 1</w:t>
      </w:r>
    </w:p>
    <w:p w14:paraId="4050E8C3" w14:textId="77777777" w:rsidR="005921CA" w:rsidRPr="006346DD" w:rsidRDefault="00BC5484" w:rsidP="00C67429">
      <w:pPr>
        <w:pStyle w:val="2f2"/>
        <w:rPr>
          <w:rFonts w:cs="Huawei Sans"/>
        </w:rPr>
      </w:pPr>
      <w:r w:rsidRPr="006346DD">
        <w:rPr>
          <w:rFonts w:cs="Huawei Sans"/>
        </w:rPr>
        <w:t>[PE4-isis-1] segment-routing ipv6 locator SRv6 auto-sid-disable</w:t>
      </w:r>
    </w:p>
    <w:p w14:paraId="0E85AAA4" w14:textId="77777777" w:rsidR="00E50F51" w:rsidRDefault="00E50F51" w:rsidP="00E50F51">
      <w:pPr>
        <w:pStyle w:val="1f0"/>
      </w:pPr>
      <w:r>
        <w:t>Because END SIDs are manually allocated in this example, disable automatic SID allocation here.</w:t>
      </w:r>
    </w:p>
    <w:p w14:paraId="526B242A" w14:textId="77777777" w:rsidR="005921CA" w:rsidRPr="006346DD" w:rsidRDefault="005921CA" w:rsidP="00C67429">
      <w:pPr>
        <w:pStyle w:val="1f0"/>
        <w:rPr>
          <w:rFonts w:cs="Huawei Sans"/>
        </w:rPr>
      </w:pPr>
      <w:r w:rsidRPr="006346DD">
        <w:rPr>
          <w:rFonts w:cs="Huawei Sans"/>
        </w:rPr>
        <w:t># Check the END SID on PE2, P2, and PE4.</w:t>
      </w:r>
    </w:p>
    <w:p w14:paraId="7357533E" w14:textId="77777777" w:rsidR="005921CA" w:rsidRPr="006346DD" w:rsidRDefault="00C96A96" w:rsidP="00C67429">
      <w:pPr>
        <w:pStyle w:val="2f2"/>
        <w:rPr>
          <w:rFonts w:cs="Huawei Sans"/>
        </w:rPr>
      </w:pPr>
      <w:r w:rsidRPr="006346DD">
        <w:rPr>
          <w:rFonts w:cs="Huawei Sans"/>
        </w:rPr>
        <w:t xml:space="preserve">[PE2]display segment-routing ipv6 local-sid end forwarding  </w:t>
      </w:r>
    </w:p>
    <w:p w14:paraId="7821789E" w14:textId="77777777" w:rsidR="005921CA" w:rsidRPr="006346DD" w:rsidRDefault="005921CA" w:rsidP="00C67429">
      <w:pPr>
        <w:pStyle w:val="2f2"/>
        <w:rPr>
          <w:rFonts w:cs="Huawei Sans"/>
        </w:rPr>
      </w:pPr>
    </w:p>
    <w:p w14:paraId="371D326C"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My</w:t>
      </w:r>
      <w:r w:rsidRPr="006346DD">
        <w:rPr>
          <w:rFonts w:cs="Huawei Sans"/>
        </w:rPr>
        <w:tab/>
        <w:t>Local-SID</w:t>
      </w:r>
      <w:r w:rsidRPr="006346DD">
        <w:rPr>
          <w:rFonts w:cs="Huawei Sans"/>
        </w:rPr>
        <w:tab/>
        <w:t>End</w:t>
      </w:r>
      <w:r w:rsidRPr="006346DD">
        <w:rPr>
          <w:rFonts w:cs="Huawei Sans"/>
        </w:rPr>
        <w:tab/>
        <w:t>Forwarding</w:t>
      </w:r>
      <w:r w:rsidRPr="006346DD">
        <w:rPr>
          <w:rFonts w:cs="Huawei Sans"/>
        </w:rPr>
        <w:tab/>
        <w:t>Table</w:t>
      </w:r>
    </w:p>
    <w:p w14:paraId="762417CC"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61B1E0A6" w14:textId="77777777" w:rsidR="005921CA" w:rsidRPr="006346DD" w:rsidRDefault="005921CA" w:rsidP="00C67429">
      <w:pPr>
        <w:pStyle w:val="2f2"/>
        <w:rPr>
          <w:rFonts w:cs="Huawei Sans"/>
        </w:rPr>
      </w:pPr>
    </w:p>
    <w:p w14:paraId="00041DBF" w14:textId="77777777" w:rsidR="005921CA" w:rsidRPr="006346DD" w:rsidRDefault="005921CA" w:rsidP="00C67429">
      <w:pPr>
        <w:pStyle w:val="2f2"/>
        <w:rPr>
          <w:rFonts w:cs="Huawei Sans"/>
        </w:rPr>
      </w:pPr>
      <w:r w:rsidRPr="006346DD">
        <w:rPr>
          <w:rFonts w:cs="Huawei Sans"/>
        </w:rPr>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FC00:2::1/128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FuncType</w:t>
      </w:r>
      <w:r w:rsidRPr="006346DD">
        <w:rPr>
          <w:rFonts w:cs="Huawei Sans"/>
        </w:rPr>
        <w:tab/>
        <w:t>:</w:t>
      </w:r>
      <w:r w:rsidRPr="006346DD">
        <w:rPr>
          <w:rFonts w:cs="Huawei Sans"/>
        </w:rPr>
        <w:tab/>
        <w:t>End</w:t>
      </w:r>
    </w:p>
    <w:p w14:paraId="38F5C8E8" w14:textId="77777777" w:rsidR="005921CA" w:rsidRPr="006346DD" w:rsidRDefault="005921CA" w:rsidP="00C67429">
      <w:pPr>
        <w:pStyle w:val="2f2"/>
        <w:rPr>
          <w:rFonts w:cs="Huawei Sans"/>
        </w:rPr>
      </w:pPr>
      <w:r w:rsidRPr="006346DD">
        <w:rPr>
          <w:rFonts w:cs="Huawei Sans"/>
        </w:rPr>
        <w:t>Flavor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PSP</w:t>
      </w:r>
    </w:p>
    <w:p w14:paraId="48293FAD" w14:textId="77777777" w:rsidR="005921CA" w:rsidRPr="006346DD" w:rsidRDefault="005921CA" w:rsidP="00C67429">
      <w:pPr>
        <w:pStyle w:val="2f2"/>
        <w:rPr>
          <w:rFonts w:cs="Huawei Sans"/>
        </w:rPr>
      </w:pPr>
      <w:r w:rsidRPr="006346DD">
        <w:rPr>
          <w:rFonts w:cs="Huawei Sans"/>
        </w:rPr>
        <w:t>LocatorName</w:t>
      </w:r>
      <w:r w:rsidRPr="006346DD">
        <w:rPr>
          <w:rFonts w:cs="Huawei Sans"/>
        </w:rPr>
        <w:tab/>
        <w:t>:</w:t>
      </w:r>
      <w:r w:rsidRPr="006346DD">
        <w:rPr>
          <w:rFonts w:cs="Huawei Sans"/>
        </w:rPr>
        <w:tab/>
        <w:t>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LocatorID: </w:t>
      </w:r>
      <w:r w:rsidRPr="006346DD">
        <w:rPr>
          <w:rFonts w:cs="Huawei Sans"/>
        </w:rPr>
        <w:tab/>
        <w:t>2</w:t>
      </w:r>
    </w:p>
    <w:p w14:paraId="717CBDEA" w14:textId="77777777" w:rsidR="005921CA" w:rsidRPr="006346DD" w:rsidRDefault="005921CA" w:rsidP="00C67429">
      <w:pPr>
        <w:pStyle w:val="2f2"/>
        <w:rPr>
          <w:rFonts w:cs="Huawei Sans"/>
        </w:rPr>
      </w:pPr>
    </w:p>
    <w:p w14:paraId="598EB3B1" w14:textId="77777777" w:rsidR="005921CA" w:rsidRPr="006346DD" w:rsidRDefault="005921CA" w:rsidP="00C67429">
      <w:pPr>
        <w:pStyle w:val="2f2"/>
        <w:rPr>
          <w:rFonts w:cs="Huawei Sans"/>
        </w:rPr>
      </w:pPr>
      <w:r w:rsidRPr="006346DD">
        <w:rPr>
          <w:rFonts w:cs="Huawei Sans"/>
        </w:rPr>
        <w:t>Total</w:t>
      </w:r>
      <w:r w:rsidRPr="006346DD">
        <w:rPr>
          <w:rFonts w:cs="Huawei Sans"/>
        </w:rPr>
        <w:tab/>
        <w:t>SID(s):</w:t>
      </w:r>
      <w:r w:rsidRPr="006346DD">
        <w:rPr>
          <w:rFonts w:cs="Huawei Sans"/>
        </w:rPr>
        <w:tab/>
        <w:t>1</w:t>
      </w:r>
    </w:p>
    <w:p w14:paraId="5290668A" w14:textId="77777777" w:rsidR="005921CA" w:rsidRPr="006346DD" w:rsidRDefault="005921CA" w:rsidP="00C67429">
      <w:pPr>
        <w:pStyle w:val="2f2"/>
        <w:rPr>
          <w:rFonts w:cs="Huawei Sans"/>
        </w:rPr>
      </w:pPr>
    </w:p>
    <w:p w14:paraId="08BAA2CA" w14:textId="77777777" w:rsidR="005921CA" w:rsidRPr="006346DD" w:rsidRDefault="00C96A96" w:rsidP="00C67429">
      <w:pPr>
        <w:pStyle w:val="2f2"/>
        <w:rPr>
          <w:rFonts w:cs="Huawei Sans"/>
        </w:rPr>
      </w:pPr>
      <w:r w:rsidRPr="006346DD">
        <w:rPr>
          <w:rFonts w:cs="Huawei Sans"/>
        </w:rPr>
        <w:t xml:space="preserve">[P2]display segment-routing ipv6 local-sid end forwarding </w:t>
      </w:r>
    </w:p>
    <w:p w14:paraId="7B03CD03" w14:textId="77777777" w:rsidR="00C96A96" w:rsidRPr="006346DD" w:rsidRDefault="00C96A96" w:rsidP="00C67429">
      <w:pPr>
        <w:pStyle w:val="2f2"/>
        <w:rPr>
          <w:rFonts w:cs="Huawei Sans"/>
        </w:rPr>
      </w:pPr>
    </w:p>
    <w:p w14:paraId="5BDCDDAE"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My</w:t>
      </w:r>
      <w:r w:rsidRPr="006346DD">
        <w:rPr>
          <w:rFonts w:cs="Huawei Sans"/>
        </w:rPr>
        <w:tab/>
        <w:t>Local-SID</w:t>
      </w:r>
      <w:r w:rsidRPr="006346DD">
        <w:rPr>
          <w:rFonts w:cs="Huawei Sans"/>
        </w:rPr>
        <w:tab/>
        <w:t>End</w:t>
      </w:r>
      <w:r w:rsidRPr="006346DD">
        <w:rPr>
          <w:rFonts w:cs="Huawei Sans"/>
        </w:rPr>
        <w:tab/>
        <w:t>Forwarding</w:t>
      </w:r>
      <w:r w:rsidRPr="006346DD">
        <w:rPr>
          <w:rFonts w:cs="Huawei Sans"/>
        </w:rPr>
        <w:tab/>
        <w:t>Table</w:t>
      </w:r>
    </w:p>
    <w:p w14:paraId="43314423"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540FCA15" w14:textId="77777777" w:rsidR="005921CA" w:rsidRPr="006346DD" w:rsidRDefault="005921CA" w:rsidP="00C67429">
      <w:pPr>
        <w:pStyle w:val="2f2"/>
        <w:rPr>
          <w:rFonts w:cs="Huawei Sans"/>
        </w:rPr>
      </w:pPr>
    </w:p>
    <w:p w14:paraId="7CC85986" w14:textId="77777777" w:rsidR="005921CA" w:rsidRPr="006346DD" w:rsidRDefault="005921CA" w:rsidP="00C67429">
      <w:pPr>
        <w:pStyle w:val="2f2"/>
        <w:rPr>
          <w:rFonts w:cs="Huawei Sans"/>
        </w:rPr>
      </w:pPr>
      <w:r w:rsidRPr="006346DD">
        <w:rPr>
          <w:rFonts w:cs="Huawei Sans"/>
        </w:rPr>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FC00:6::1/128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FuncType</w:t>
      </w:r>
      <w:r w:rsidRPr="006346DD">
        <w:rPr>
          <w:rFonts w:cs="Huawei Sans"/>
        </w:rPr>
        <w:tab/>
        <w:t>:</w:t>
      </w:r>
      <w:r w:rsidRPr="006346DD">
        <w:rPr>
          <w:rFonts w:cs="Huawei Sans"/>
        </w:rPr>
        <w:tab/>
        <w:t>End</w:t>
      </w:r>
    </w:p>
    <w:p w14:paraId="2D1F57FA" w14:textId="77777777" w:rsidR="005921CA" w:rsidRPr="006346DD" w:rsidRDefault="005921CA" w:rsidP="00C67429">
      <w:pPr>
        <w:pStyle w:val="2f2"/>
        <w:rPr>
          <w:rFonts w:cs="Huawei Sans"/>
        </w:rPr>
      </w:pPr>
      <w:r w:rsidRPr="006346DD">
        <w:rPr>
          <w:rFonts w:cs="Huawei Sans"/>
        </w:rPr>
        <w:t>Flavor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PSP</w:t>
      </w:r>
    </w:p>
    <w:p w14:paraId="267ED3AF" w14:textId="77777777" w:rsidR="005921CA" w:rsidRPr="006346DD" w:rsidRDefault="005921CA" w:rsidP="00C67429">
      <w:pPr>
        <w:pStyle w:val="2f2"/>
        <w:rPr>
          <w:rFonts w:cs="Huawei Sans"/>
        </w:rPr>
      </w:pPr>
      <w:r w:rsidRPr="006346DD">
        <w:rPr>
          <w:rFonts w:cs="Huawei Sans"/>
        </w:rPr>
        <w:t>LocatorName</w:t>
      </w:r>
      <w:r w:rsidRPr="006346DD">
        <w:rPr>
          <w:rFonts w:cs="Huawei Sans"/>
        </w:rPr>
        <w:tab/>
        <w:t>:</w:t>
      </w:r>
      <w:r w:rsidRPr="006346DD">
        <w:rPr>
          <w:rFonts w:cs="Huawei Sans"/>
        </w:rPr>
        <w:tab/>
        <w:t>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LocatorID: </w:t>
      </w:r>
      <w:r w:rsidRPr="006346DD">
        <w:rPr>
          <w:rFonts w:cs="Huawei Sans"/>
        </w:rPr>
        <w:tab/>
        <w:t>2</w:t>
      </w:r>
    </w:p>
    <w:p w14:paraId="6A8BAD73" w14:textId="77777777" w:rsidR="005921CA" w:rsidRPr="006346DD" w:rsidRDefault="005921CA" w:rsidP="00C67429">
      <w:pPr>
        <w:pStyle w:val="2f2"/>
        <w:rPr>
          <w:rFonts w:cs="Huawei Sans"/>
        </w:rPr>
      </w:pPr>
    </w:p>
    <w:p w14:paraId="0B89FC8E" w14:textId="77777777" w:rsidR="005921CA" w:rsidRPr="006346DD" w:rsidRDefault="005921CA" w:rsidP="00C67429">
      <w:pPr>
        <w:pStyle w:val="2f2"/>
        <w:rPr>
          <w:rFonts w:cs="Huawei Sans"/>
        </w:rPr>
      </w:pPr>
      <w:r w:rsidRPr="006346DD">
        <w:rPr>
          <w:rFonts w:cs="Huawei Sans"/>
        </w:rPr>
        <w:t>Total</w:t>
      </w:r>
      <w:r w:rsidRPr="006346DD">
        <w:rPr>
          <w:rFonts w:cs="Huawei Sans"/>
        </w:rPr>
        <w:tab/>
        <w:t>SID(s):</w:t>
      </w:r>
      <w:r w:rsidRPr="006346DD">
        <w:rPr>
          <w:rFonts w:cs="Huawei Sans"/>
        </w:rPr>
        <w:tab/>
        <w:t>1</w:t>
      </w:r>
    </w:p>
    <w:p w14:paraId="47AA9D04" w14:textId="77777777" w:rsidR="005921CA" w:rsidRPr="006346DD" w:rsidRDefault="005921CA" w:rsidP="00C67429">
      <w:pPr>
        <w:pStyle w:val="2f2"/>
        <w:rPr>
          <w:rFonts w:cs="Huawei Sans"/>
        </w:rPr>
      </w:pPr>
    </w:p>
    <w:p w14:paraId="77567C97" w14:textId="77777777" w:rsidR="005921CA" w:rsidRPr="006346DD" w:rsidRDefault="00C96A96" w:rsidP="00C67429">
      <w:pPr>
        <w:pStyle w:val="2f2"/>
        <w:rPr>
          <w:rFonts w:cs="Huawei Sans"/>
        </w:rPr>
      </w:pPr>
      <w:r w:rsidRPr="006346DD">
        <w:rPr>
          <w:rFonts w:cs="Huawei Sans"/>
        </w:rPr>
        <w:t xml:space="preserve">[PE4]display segment-routing ipv6 local-sid end forwarding  </w:t>
      </w:r>
    </w:p>
    <w:p w14:paraId="4BF69A66" w14:textId="77777777" w:rsidR="005921CA" w:rsidRPr="006346DD" w:rsidRDefault="005921CA" w:rsidP="00C67429">
      <w:pPr>
        <w:pStyle w:val="2f2"/>
        <w:rPr>
          <w:rFonts w:cs="Huawei Sans"/>
        </w:rPr>
      </w:pPr>
    </w:p>
    <w:p w14:paraId="4E8E2A79" w14:textId="77777777" w:rsidR="005921CA" w:rsidRPr="006346DD" w:rsidRDefault="005921CA" w:rsidP="00C67429">
      <w:pPr>
        <w:pStyle w:val="2f2"/>
        <w:rPr>
          <w:rFonts w:cs="Huawei Sans"/>
        </w:rPr>
      </w:pPr>
      <w:r w:rsidRPr="006346DD">
        <w:rPr>
          <w:rFonts w:cs="Huawei Sans"/>
        </w:rPr>
        <w:t xml:space="preserve">                    My Local-SID End Forwarding Table</w:t>
      </w:r>
    </w:p>
    <w:p w14:paraId="3F00419E" w14:textId="77777777" w:rsidR="005921CA" w:rsidRPr="006346DD" w:rsidRDefault="005921CA" w:rsidP="00C67429">
      <w:pPr>
        <w:pStyle w:val="2f2"/>
        <w:rPr>
          <w:rFonts w:cs="Huawei Sans"/>
        </w:rPr>
      </w:pPr>
      <w:r w:rsidRPr="006346DD">
        <w:rPr>
          <w:rFonts w:cs="Huawei Sans"/>
        </w:rPr>
        <w:t xml:space="preserve">                    ---------------------------------</w:t>
      </w:r>
    </w:p>
    <w:p w14:paraId="07E22630" w14:textId="77777777" w:rsidR="005921CA" w:rsidRPr="006346DD" w:rsidRDefault="005921CA" w:rsidP="00C67429">
      <w:pPr>
        <w:pStyle w:val="2f2"/>
        <w:rPr>
          <w:rFonts w:cs="Huawei Sans"/>
        </w:rPr>
      </w:pPr>
    </w:p>
    <w:p w14:paraId="09DFC679" w14:textId="77777777" w:rsidR="005921CA" w:rsidRPr="006346DD" w:rsidRDefault="00C96A96" w:rsidP="00C67429">
      <w:pPr>
        <w:pStyle w:val="2f2"/>
        <w:rPr>
          <w:rFonts w:cs="Huawei Sans"/>
        </w:rPr>
      </w:pPr>
      <w:r w:rsidRPr="006346DD">
        <w:rPr>
          <w:rFonts w:cs="Huawei Sans"/>
        </w:rPr>
        <w:t xml:space="preserve">SID        </w:t>
      </w:r>
      <w:r w:rsidRPr="006346DD">
        <w:rPr>
          <w:rFonts w:cs="Huawei Sans"/>
        </w:rPr>
        <w:tab/>
      </w:r>
      <w:r w:rsidRPr="006346DD">
        <w:rPr>
          <w:rFonts w:cs="Huawei Sans"/>
        </w:rPr>
        <w:tab/>
        <w:t>: FC00:4::1/128                               FuncType : End</w:t>
      </w:r>
    </w:p>
    <w:p w14:paraId="68CDCAEC" w14:textId="77777777" w:rsidR="005921CA" w:rsidRPr="006346DD" w:rsidRDefault="005921CA" w:rsidP="00C67429">
      <w:pPr>
        <w:pStyle w:val="2f2"/>
        <w:rPr>
          <w:rFonts w:cs="Huawei Sans"/>
        </w:rPr>
      </w:pPr>
      <w:r w:rsidRPr="006346DD">
        <w:rPr>
          <w:rFonts w:cs="Huawei Sans"/>
        </w:rPr>
        <w:t xml:space="preserve">Flavor      </w:t>
      </w:r>
      <w:r w:rsidRPr="006346DD">
        <w:rPr>
          <w:rFonts w:cs="Huawei Sans"/>
        </w:rPr>
        <w:tab/>
      </w:r>
      <w:r w:rsidRPr="006346DD">
        <w:rPr>
          <w:rFonts w:cs="Huawei Sans"/>
        </w:rPr>
        <w:tab/>
        <w:t>: PSP</w:t>
      </w:r>
    </w:p>
    <w:p w14:paraId="39EEBE10" w14:textId="77777777" w:rsidR="005921CA" w:rsidRPr="006346DD" w:rsidRDefault="005921CA" w:rsidP="00C67429">
      <w:pPr>
        <w:pStyle w:val="2f2"/>
        <w:rPr>
          <w:rFonts w:cs="Huawei Sans"/>
        </w:rPr>
      </w:pPr>
      <w:r w:rsidRPr="006346DD">
        <w:rPr>
          <w:rFonts w:cs="Huawei Sans"/>
        </w:rPr>
        <w:t>LocatorName</w:t>
      </w:r>
      <w:r w:rsidRPr="006346DD">
        <w:rPr>
          <w:rFonts w:cs="Huawei Sans"/>
        </w:rPr>
        <w:tab/>
        <w:t>: SRv6                                        LocatorID: 2</w:t>
      </w:r>
    </w:p>
    <w:p w14:paraId="16FE4F18" w14:textId="77777777" w:rsidR="005921CA" w:rsidRPr="006346DD" w:rsidRDefault="005921CA" w:rsidP="00C67429">
      <w:pPr>
        <w:pStyle w:val="2f2"/>
        <w:rPr>
          <w:rFonts w:cs="Huawei Sans"/>
        </w:rPr>
      </w:pPr>
    </w:p>
    <w:p w14:paraId="352D190C" w14:textId="77777777" w:rsidR="005921CA" w:rsidRPr="006346DD" w:rsidRDefault="005921CA" w:rsidP="00C67429">
      <w:pPr>
        <w:pStyle w:val="2f2"/>
        <w:rPr>
          <w:rFonts w:cs="Huawei Sans"/>
        </w:rPr>
      </w:pPr>
      <w:r w:rsidRPr="006346DD">
        <w:rPr>
          <w:rFonts w:cs="Huawei Sans"/>
        </w:rPr>
        <w:t>Total SID(s): 1</w:t>
      </w:r>
    </w:p>
    <w:p w14:paraId="6D475C5B" w14:textId="77777777" w:rsidR="00E50F51" w:rsidRDefault="00E50F51" w:rsidP="00E50F51">
      <w:pPr>
        <w:pStyle w:val="1f0"/>
      </w:pPr>
      <w:r>
        <w:t>These END SIDs will be used to configure forwarding paths for SRv6 Policies.</w:t>
      </w:r>
    </w:p>
    <w:p w14:paraId="277B5D88" w14:textId="77777777" w:rsidR="005921CA" w:rsidRPr="006346DD" w:rsidRDefault="005921CA" w:rsidP="00C67429">
      <w:pPr>
        <w:pStyle w:val="1f0"/>
        <w:rPr>
          <w:rFonts w:cs="Huawei Sans"/>
        </w:rPr>
      </w:pPr>
      <w:r w:rsidRPr="006346DD">
        <w:rPr>
          <w:rFonts w:cs="Huawei Sans"/>
        </w:rPr>
        <w:t># Check the END.DT4 SID on PE2 and PE4.</w:t>
      </w:r>
    </w:p>
    <w:p w14:paraId="42C002D2" w14:textId="77777777" w:rsidR="005921CA" w:rsidRPr="006346DD" w:rsidRDefault="005921CA" w:rsidP="00C67429">
      <w:pPr>
        <w:pStyle w:val="2f2"/>
        <w:rPr>
          <w:rFonts w:cs="Huawei Sans"/>
        </w:rPr>
      </w:pPr>
      <w:r w:rsidRPr="006346DD">
        <w:rPr>
          <w:rFonts w:cs="Huawei Sans"/>
        </w:rPr>
        <w:lastRenderedPageBreak/>
        <w:t>[PE2]display</w:t>
      </w:r>
      <w:r w:rsidRPr="006346DD">
        <w:rPr>
          <w:rFonts w:cs="Huawei Sans"/>
        </w:rPr>
        <w:tab/>
      </w:r>
      <w:r w:rsidRPr="006346DD">
        <w:rPr>
          <w:rFonts w:cs="Huawei Sans"/>
        </w:rPr>
        <w:tab/>
        <w:t>segment-routing</w:t>
      </w:r>
      <w:r w:rsidRPr="006346DD">
        <w:rPr>
          <w:rFonts w:cs="Huawei Sans"/>
        </w:rPr>
        <w:tab/>
        <w:t>ipv6</w:t>
      </w:r>
      <w:r w:rsidRPr="006346DD">
        <w:rPr>
          <w:rFonts w:cs="Huawei Sans"/>
        </w:rPr>
        <w:tab/>
        <w:t>local-sid</w:t>
      </w:r>
      <w:r w:rsidRPr="006346DD">
        <w:rPr>
          <w:rFonts w:cs="Huawei Sans"/>
        </w:rPr>
        <w:tab/>
        <w:t xml:space="preserve"> end-dt4</w:t>
      </w:r>
      <w:r w:rsidRPr="006346DD">
        <w:rPr>
          <w:rFonts w:cs="Huawei Sans"/>
        </w:rPr>
        <w:tab/>
        <w:t>forwarding</w:t>
      </w:r>
      <w:r w:rsidRPr="006346DD">
        <w:rPr>
          <w:rFonts w:cs="Huawei Sans"/>
        </w:rPr>
        <w:tab/>
      </w:r>
    </w:p>
    <w:p w14:paraId="5B391904" w14:textId="77777777" w:rsidR="005921CA" w:rsidRPr="006346DD" w:rsidRDefault="005921CA" w:rsidP="00C67429">
      <w:pPr>
        <w:pStyle w:val="2f2"/>
        <w:rPr>
          <w:rFonts w:cs="Huawei Sans"/>
        </w:rPr>
      </w:pPr>
    </w:p>
    <w:p w14:paraId="3881896B"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My</w:t>
      </w:r>
      <w:r w:rsidRPr="006346DD">
        <w:rPr>
          <w:rFonts w:cs="Huawei Sans"/>
        </w:rPr>
        <w:tab/>
        <w:t>Local-SID</w:t>
      </w:r>
      <w:r w:rsidRPr="006346DD">
        <w:rPr>
          <w:rFonts w:cs="Huawei Sans"/>
        </w:rPr>
        <w:tab/>
        <w:t>End.DT4</w:t>
      </w:r>
      <w:r w:rsidRPr="006346DD">
        <w:rPr>
          <w:rFonts w:cs="Huawei Sans"/>
        </w:rPr>
        <w:tab/>
        <w:t>Forwarding</w:t>
      </w:r>
      <w:r w:rsidRPr="006346DD">
        <w:rPr>
          <w:rFonts w:cs="Huawei Sans"/>
        </w:rPr>
        <w:tab/>
        <w:t>Table</w:t>
      </w:r>
    </w:p>
    <w:p w14:paraId="5C8194FA"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23D231E" w14:textId="77777777" w:rsidR="005921CA" w:rsidRPr="006346DD" w:rsidRDefault="005921CA" w:rsidP="00C67429">
      <w:pPr>
        <w:pStyle w:val="2f2"/>
        <w:rPr>
          <w:rFonts w:cs="Huawei Sans"/>
        </w:rPr>
      </w:pPr>
    </w:p>
    <w:p w14:paraId="2E79301C" w14:textId="77777777" w:rsidR="005921CA" w:rsidRPr="006346DD" w:rsidRDefault="005921CA" w:rsidP="00C67429">
      <w:pPr>
        <w:pStyle w:val="2f2"/>
        <w:rPr>
          <w:rFonts w:cs="Huawei Sans"/>
        </w:rPr>
      </w:pPr>
      <w:r w:rsidRPr="006346DD">
        <w:rPr>
          <w:rFonts w:cs="Huawei Sans"/>
        </w:rPr>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FC00:2::22/128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FuncType</w:t>
      </w:r>
      <w:r w:rsidRPr="006346DD">
        <w:rPr>
          <w:rFonts w:cs="Huawei Sans"/>
        </w:rPr>
        <w:tab/>
        <w:t>:</w:t>
      </w:r>
      <w:r w:rsidRPr="006346DD">
        <w:rPr>
          <w:rFonts w:cs="Huawei Sans"/>
        </w:rPr>
        <w:tab/>
        <w:t>End.DT4</w:t>
      </w:r>
    </w:p>
    <w:p w14:paraId="7A375F89" w14:textId="77777777" w:rsidR="005921CA" w:rsidRPr="006346DD" w:rsidRDefault="005921CA" w:rsidP="00C67429">
      <w:pPr>
        <w:pStyle w:val="2f2"/>
        <w:rPr>
          <w:rFonts w:cs="Huawei Sans"/>
        </w:rPr>
      </w:pPr>
      <w:r w:rsidRPr="006346DD">
        <w:rPr>
          <w:rFonts w:cs="Huawei Sans"/>
        </w:rPr>
        <w:t>VPN</w:t>
      </w:r>
      <w:r w:rsidRPr="006346DD">
        <w:rPr>
          <w:rFonts w:cs="Huawei Sans"/>
        </w:rPr>
        <w:tab/>
        <w:t>Name</w:t>
      </w:r>
      <w:r w:rsidRPr="006346DD">
        <w:rPr>
          <w:rFonts w:cs="Huawei Sans"/>
        </w:rPr>
        <w:tab/>
      </w:r>
      <w:r w:rsidRPr="006346DD">
        <w:rPr>
          <w:rFonts w:cs="Huawei Sans"/>
        </w:rPr>
        <w:tab/>
      </w:r>
      <w:r w:rsidRPr="006346DD">
        <w:rPr>
          <w:rFonts w:cs="Huawei Sans"/>
        </w:rPr>
        <w:tab/>
        <w:t>:</w:t>
      </w:r>
      <w:r w:rsidRPr="006346DD">
        <w:rPr>
          <w:rFonts w:cs="Huawei Sans"/>
        </w:rPr>
        <w:tab/>
        <w:t>vpna</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VPN</w:t>
      </w:r>
      <w:r w:rsidRPr="006346DD">
        <w:rPr>
          <w:rFonts w:cs="Huawei Sans"/>
        </w:rPr>
        <w:tab/>
        <w:t>ID</w:t>
      </w:r>
      <w:r w:rsidRPr="006346DD">
        <w:rPr>
          <w:rFonts w:cs="Huawei Sans"/>
        </w:rPr>
        <w:tab/>
        <w:t>:</w:t>
      </w:r>
      <w:r w:rsidRPr="006346DD">
        <w:rPr>
          <w:rFonts w:cs="Huawei Sans"/>
        </w:rPr>
        <w:tab/>
        <w:t>14</w:t>
      </w:r>
    </w:p>
    <w:p w14:paraId="395901E8" w14:textId="77777777" w:rsidR="005921CA" w:rsidRPr="006346DD" w:rsidRDefault="005921CA" w:rsidP="00C67429">
      <w:pPr>
        <w:pStyle w:val="2f2"/>
        <w:rPr>
          <w:rFonts w:cs="Huawei Sans"/>
        </w:rPr>
      </w:pPr>
      <w:r w:rsidRPr="006346DD">
        <w:rPr>
          <w:rFonts w:cs="Huawei Sans"/>
        </w:rPr>
        <w:t>LocatorName</w:t>
      </w:r>
      <w:r w:rsidRPr="006346DD">
        <w:rPr>
          <w:rFonts w:cs="Huawei Sans"/>
        </w:rPr>
        <w:tab/>
        <w:t>:</w:t>
      </w:r>
      <w:r w:rsidRPr="006346DD">
        <w:rPr>
          <w:rFonts w:cs="Huawei Sans"/>
        </w:rPr>
        <w:tab/>
        <w:t>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LocatorID: </w:t>
      </w:r>
      <w:r w:rsidRPr="006346DD">
        <w:rPr>
          <w:rFonts w:cs="Huawei Sans"/>
        </w:rPr>
        <w:tab/>
        <w:t>2</w:t>
      </w:r>
    </w:p>
    <w:p w14:paraId="26AAF3EE" w14:textId="77777777" w:rsidR="005921CA" w:rsidRPr="006346DD" w:rsidRDefault="005921CA" w:rsidP="00C67429">
      <w:pPr>
        <w:pStyle w:val="2f2"/>
        <w:rPr>
          <w:rFonts w:cs="Huawei Sans"/>
        </w:rPr>
      </w:pPr>
    </w:p>
    <w:p w14:paraId="075CB25A" w14:textId="77777777" w:rsidR="005921CA" w:rsidRPr="006346DD" w:rsidRDefault="005921CA" w:rsidP="00C67429">
      <w:pPr>
        <w:pStyle w:val="2f2"/>
        <w:rPr>
          <w:rFonts w:cs="Huawei Sans"/>
        </w:rPr>
      </w:pPr>
      <w:r w:rsidRPr="006346DD">
        <w:rPr>
          <w:rFonts w:cs="Huawei Sans"/>
        </w:rPr>
        <w:t>Total</w:t>
      </w:r>
      <w:r w:rsidRPr="006346DD">
        <w:rPr>
          <w:rFonts w:cs="Huawei Sans"/>
        </w:rPr>
        <w:tab/>
        <w:t>SID(s):</w:t>
      </w:r>
      <w:r w:rsidRPr="006346DD">
        <w:rPr>
          <w:rFonts w:cs="Huawei Sans"/>
        </w:rPr>
        <w:tab/>
        <w:t>1</w:t>
      </w:r>
    </w:p>
    <w:p w14:paraId="0A32E5B7" w14:textId="77777777" w:rsidR="005921CA" w:rsidRPr="006346DD" w:rsidRDefault="005921CA" w:rsidP="00C67429">
      <w:pPr>
        <w:pStyle w:val="2f2"/>
        <w:rPr>
          <w:rFonts w:cs="Huawei Sans"/>
        </w:rPr>
      </w:pPr>
    </w:p>
    <w:p w14:paraId="5DA347BD" w14:textId="77777777" w:rsidR="005921CA" w:rsidRPr="006346DD" w:rsidRDefault="00C96A96" w:rsidP="00C67429">
      <w:pPr>
        <w:pStyle w:val="2f2"/>
        <w:rPr>
          <w:rFonts w:cs="Huawei Sans"/>
        </w:rPr>
      </w:pPr>
      <w:r w:rsidRPr="006346DD">
        <w:rPr>
          <w:rFonts w:cs="Huawei Sans"/>
        </w:rPr>
        <w:t>[PE4]display</w:t>
      </w:r>
      <w:r w:rsidRPr="006346DD">
        <w:rPr>
          <w:rFonts w:cs="Huawei Sans"/>
        </w:rPr>
        <w:tab/>
        <w:t xml:space="preserve"> segment-routing</w:t>
      </w:r>
      <w:r w:rsidRPr="006346DD">
        <w:rPr>
          <w:rFonts w:cs="Huawei Sans"/>
        </w:rPr>
        <w:tab/>
        <w:t>ipv6</w:t>
      </w:r>
      <w:r w:rsidRPr="006346DD">
        <w:rPr>
          <w:rFonts w:cs="Huawei Sans"/>
        </w:rPr>
        <w:tab/>
        <w:t>local-sid</w:t>
      </w:r>
      <w:r w:rsidRPr="006346DD">
        <w:rPr>
          <w:rFonts w:cs="Huawei Sans"/>
        </w:rPr>
        <w:tab/>
      </w:r>
      <w:r w:rsidRPr="006346DD">
        <w:rPr>
          <w:rFonts w:cs="Huawei Sans"/>
        </w:rPr>
        <w:tab/>
        <w:t>end-dt4</w:t>
      </w:r>
      <w:r w:rsidRPr="006346DD">
        <w:rPr>
          <w:rFonts w:cs="Huawei Sans"/>
        </w:rPr>
        <w:tab/>
        <w:t>forwarding</w:t>
      </w:r>
      <w:r w:rsidRPr="006346DD">
        <w:rPr>
          <w:rFonts w:cs="Huawei Sans"/>
        </w:rPr>
        <w:tab/>
      </w:r>
    </w:p>
    <w:p w14:paraId="5C040895" w14:textId="77777777" w:rsidR="005921CA" w:rsidRPr="006346DD" w:rsidRDefault="005921CA" w:rsidP="00C67429">
      <w:pPr>
        <w:pStyle w:val="2f2"/>
        <w:rPr>
          <w:rFonts w:cs="Huawei Sans"/>
        </w:rPr>
      </w:pPr>
    </w:p>
    <w:p w14:paraId="21CA1DB0"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My</w:t>
      </w:r>
      <w:r w:rsidRPr="006346DD">
        <w:rPr>
          <w:rFonts w:cs="Huawei Sans"/>
        </w:rPr>
        <w:tab/>
        <w:t>Local-SID</w:t>
      </w:r>
      <w:r w:rsidRPr="006346DD">
        <w:rPr>
          <w:rFonts w:cs="Huawei Sans"/>
        </w:rPr>
        <w:tab/>
        <w:t>End.DT4</w:t>
      </w:r>
      <w:r w:rsidRPr="006346DD">
        <w:rPr>
          <w:rFonts w:cs="Huawei Sans"/>
        </w:rPr>
        <w:tab/>
        <w:t>Forwarding</w:t>
      </w:r>
      <w:r w:rsidRPr="006346DD">
        <w:rPr>
          <w:rFonts w:cs="Huawei Sans"/>
        </w:rPr>
        <w:tab/>
        <w:t>Table</w:t>
      </w:r>
    </w:p>
    <w:p w14:paraId="61E1AF71" w14:textId="77777777" w:rsidR="005921CA" w:rsidRPr="006346DD" w:rsidRDefault="005921CA"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2A147F55" w14:textId="77777777" w:rsidR="005921CA" w:rsidRPr="006346DD" w:rsidRDefault="005921CA" w:rsidP="00C67429">
      <w:pPr>
        <w:pStyle w:val="2f2"/>
        <w:rPr>
          <w:rFonts w:cs="Huawei Sans"/>
        </w:rPr>
      </w:pPr>
    </w:p>
    <w:p w14:paraId="6F65AE54" w14:textId="77777777" w:rsidR="005921CA" w:rsidRPr="006346DD" w:rsidRDefault="005921CA" w:rsidP="00C67429">
      <w:pPr>
        <w:pStyle w:val="2f2"/>
        <w:rPr>
          <w:rFonts w:cs="Huawei Sans"/>
        </w:rPr>
      </w:pPr>
      <w:r w:rsidRPr="006346DD">
        <w:rPr>
          <w:rFonts w:cs="Huawei Sans"/>
        </w:rPr>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FC00:4::44/128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FuncType</w:t>
      </w:r>
      <w:r w:rsidRPr="006346DD">
        <w:rPr>
          <w:rFonts w:cs="Huawei Sans"/>
        </w:rPr>
        <w:tab/>
      </w:r>
      <w:r w:rsidRPr="006346DD">
        <w:rPr>
          <w:rFonts w:cs="Huawei Sans"/>
        </w:rPr>
        <w:tab/>
        <w:t>:</w:t>
      </w:r>
      <w:r w:rsidRPr="006346DD">
        <w:rPr>
          <w:rFonts w:cs="Huawei Sans"/>
        </w:rPr>
        <w:tab/>
        <w:t>End.DT4</w:t>
      </w:r>
    </w:p>
    <w:p w14:paraId="2ADDAD2D" w14:textId="77777777" w:rsidR="005921CA" w:rsidRPr="006346DD" w:rsidRDefault="005921CA" w:rsidP="00C67429">
      <w:pPr>
        <w:pStyle w:val="2f2"/>
        <w:rPr>
          <w:rFonts w:cs="Huawei Sans"/>
        </w:rPr>
      </w:pPr>
      <w:r w:rsidRPr="006346DD">
        <w:rPr>
          <w:rFonts w:cs="Huawei Sans"/>
        </w:rPr>
        <w:t>VPN</w:t>
      </w:r>
      <w:r w:rsidRPr="006346DD">
        <w:rPr>
          <w:rFonts w:cs="Huawei Sans"/>
        </w:rPr>
        <w:tab/>
        <w:t>Name</w:t>
      </w:r>
      <w:r w:rsidRPr="006346DD">
        <w:rPr>
          <w:rFonts w:cs="Huawei Sans"/>
        </w:rPr>
        <w:tab/>
      </w:r>
      <w:r w:rsidRPr="006346DD">
        <w:rPr>
          <w:rFonts w:cs="Huawei Sans"/>
        </w:rPr>
        <w:tab/>
      </w:r>
      <w:r w:rsidRPr="006346DD">
        <w:rPr>
          <w:rFonts w:cs="Huawei Sans"/>
        </w:rPr>
        <w:tab/>
        <w:t>:</w:t>
      </w:r>
      <w:r w:rsidRPr="006346DD">
        <w:rPr>
          <w:rFonts w:cs="Huawei Sans"/>
        </w:rPr>
        <w:tab/>
        <w:t>vpna</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VPN</w:t>
      </w:r>
      <w:r w:rsidRPr="006346DD">
        <w:rPr>
          <w:rFonts w:cs="Huawei Sans"/>
        </w:rPr>
        <w:tab/>
        <w:t>ID</w:t>
      </w:r>
      <w:r w:rsidRPr="006346DD">
        <w:rPr>
          <w:rFonts w:cs="Huawei Sans"/>
        </w:rPr>
        <w:tab/>
      </w:r>
      <w:r w:rsidRPr="006346DD">
        <w:rPr>
          <w:rFonts w:cs="Huawei Sans"/>
        </w:rPr>
        <w:tab/>
        <w:t>:</w:t>
      </w:r>
      <w:r w:rsidRPr="006346DD">
        <w:rPr>
          <w:rFonts w:cs="Huawei Sans"/>
        </w:rPr>
        <w:tab/>
        <w:t>20</w:t>
      </w:r>
    </w:p>
    <w:p w14:paraId="1549571D" w14:textId="77777777" w:rsidR="005921CA" w:rsidRPr="006346DD" w:rsidRDefault="005921CA" w:rsidP="00C67429">
      <w:pPr>
        <w:pStyle w:val="2f2"/>
        <w:rPr>
          <w:rFonts w:cs="Huawei Sans"/>
        </w:rPr>
      </w:pPr>
      <w:r w:rsidRPr="006346DD">
        <w:rPr>
          <w:rFonts w:cs="Huawei Sans"/>
        </w:rPr>
        <w:t>LocatorName</w:t>
      </w:r>
      <w:r w:rsidRPr="006346DD">
        <w:rPr>
          <w:rFonts w:cs="Huawei Sans"/>
        </w:rPr>
        <w:tab/>
        <w:t>:</w:t>
      </w:r>
      <w:r w:rsidRPr="006346DD">
        <w:rPr>
          <w:rFonts w:cs="Huawei Sans"/>
        </w:rPr>
        <w:tab/>
        <w:t>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LocatorID</w:t>
      </w:r>
      <w:r w:rsidRPr="006346DD">
        <w:rPr>
          <w:rFonts w:cs="Huawei Sans"/>
        </w:rPr>
        <w:tab/>
        <w:t>:</w:t>
      </w:r>
      <w:r w:rsidRPr="006346DD">
        <w:rPr>
          <w:rFonts w:cs="Huawei Sans"/>
        </w:rPr>
        <w:tab/>
        <w:t>2</w:t>
      </w:r>
    </w:p>
    <w:p w14:paraId="399FBD1E" w14:textId="77777777" w:rsidR="005921CA" w:rsidRPr="006346DD" w:rsidRDefault="005921CA" w:rsidP="00C67429">
      <w:pPr>
        <w:pStyle w:val="2f2"/>
        <w:rPr>
          <w:rFonts w:cs="Huawei Sans"/>
        </w:rPr>
      </w:pPr>
    </w:p>
    <w:p w14:paraId="4026E99C" w14:textId="77777777" w:rsidR="005921CA" w:rsidRPr="006346DD" w:rsidRDefault="005921CA" w:rsidP="00C67429">
      <w:pPr>
        <w:pStyle w:val="2f2"/>
        <w:rPr>
          <w:rFonts w:cs="Huawei Sans"/>
        </w:rPr>
      </w:pPr>
      <w:r w:rsidRPr="006346DD">
        <w:rPr>
          <w:rFonts w:cs="Huawei Sans"/>
        </w:rPr>
        <w:t>Total</w:t>
      </w:r>
      <w:r w:rsidRPr="006346DD">
        <w:rPr>
          <w:rFonts w:cs="Huawei Sans"/>
        </w:rPr>
        <w:tab/>
        <w:t>SID(s):</w:t>
      </w:r>
      <w:r w:rsidRPr="006346DD">
        <w:rPr>
          <w:rFonts w:cs="Huawei Sans"/>
        </w:rPr>
        <w:tab/>
        <w:t>1</w:t>
      </w:r>
    </w:p>
    <w:p w14:paraId="492F4279" w14:textId="77777777" w:rsidR="005921CA" w:rsidRPr="006346DD" w:rsidRDefault="005921CA" w:rsidP="00C67429">
      <w:pPr>
        <w:pStyle w:val="1f0"/>
        <w:rPr>
          <w:rFonts w:cs="Huawei Sans"/>
        </w:rPr>
      </w:pPr>
      <w:r w:rsidRPr="006346DD">
        <w:rPr>
          <w:rFonts w:cs="Huawei Sans"/>
        </w:rPr>
        <w:t># Check the SIDs carried in VPNv4 routes on PE2 and PE4.</w:t>
      </w:r>
    </w:p>
    <w:p w14:paraId="35160B00" w14:textId="77777777" w:rsidR="005921CA" w:rsidRPr="006346DD" w:rsidRDefault="00C96A96" w:rsidP="00C67429">
      <w:pPr>
        <w:pStyle w:val="2f2"/>
        <w:rPr>
          <w:rFonts w:cs="Huawei Sans"/>
        </w:rPr>
      </w:pPr>
      <w:r w:rsidRPr="006346DD">
        <w:rPr>
          <w:rFonts w:cs="Huawei Sans"/>
        </w:rPr>
        <w:t>[PE2]display bgp vpnv4 all routing-table 10.4.4.4 | include Prefix-sid</w:t>
      </w:r>
    </w:p>
    <w:p w14:paraId="29B0E02F" w14:textId="77777777" w:rsidR="005921CA" w:rsidRPr="006346DD" w:rsidRDefault="005921CA" w:rsidP="00C67429">
      <w:pPr>
        <w:pStyle w:val="2f2"/>
        <w:rPr>
          <w:rFonts w:cs="Huawei Sans"/>
        </w:rPr>
      </w:pPr>
      <w:r w:rsidRPr="006346DD">
        <w:rPr>
          <w:rFonts w:cs="Huawei Sans"/>
        </w:rPr>
        <w:t xml:space="preserve"> </w:t>
      </w:r>
    </w:p>
    <w:p w14:paraId="0195351C" w14:textId="77777777" w:rsidR="00C96A96" w:rsidRPr="006346DD" w:rsidRDefault="00C96A96" w:rsidP="00C67429">
      <w:pPr>
        <w:pStyle w:val="2f2"/>
        <w:rPr>
          <w:rFonts w:cs="Huawei Sans"/>
        </w:rPr>
      </w:pPr>
      <w:r w:rsidRPr="006346DD">
        <w:rPr>
          <w:rFonts w:cs="Huawei Sans"/>
        </w:rPr>
        <w:t xml:space="preserve"> BGP local router ID : 1.0.0.2</w:t>
      </w:r>
    </w:p>
    <w:p w14:paraId="542311F7" w14:textId="77777777" w:rsidR="00C96A96" w:rsidRPr="006346DD" w:rsidRDefault="00C96A96" w:rsidP="00C67429">
      <w:pPr>
        <w:pStyle w:val="2f2"/>
        <w:rPr>
          <w:rFonts w:cs="Huawei Sans"/>
        </w:rPr>
      </w:pPr>
      <w:r w:rsidRPr="006346DD">
        <w:rPr>
          <w:rFonts w:cs="Huawei Sans"/>
        </w:rPr>
        <w:t xml:space="preserve"> Local AS number : 65001</w:t>
      </w:r>
    </w:p>
    <w:p w14:paraId="607523AC" w14:textId="77777777" w:rsidR="00C96A96" w:rsidRPr="006346DD" w:rsidRDefault="00C96A96" w:rsidP="00C67429">
      <w:pPr>
        <w:pStyle w:val="2f2"/>
        <w:rPr>
          <w:rFonts w:cs="Huawei Sans"/>
        </w:rPr>
      </w:pPr>
      <w:r w:rsidRPr="006346DD">
        <w:rPr>
          <w:rFonts w:cs="Huawei Sans"/>
        </w:rPr>
        <w:t xml:space="preserve"> </w:t>
      </w:r>
    </w:p>
    <w:p w14:paraId="08E654DB" w14:textId="77777777" w:rsidR="00C96A96" w:rsidRPr="006346DD" w:rsidRDefault="00C96A96" w:rsidP="00C67429">
      <w:pPr>
        <w:pStyle w:val="2f2"/>
        <w:rPr>
          <w:rFonts w:cs="Huawei Sans"/>
        </w:rPr>
      </w:pPr>
      <w:r w:rsidRPr="006346DD">
        <w:rPr>
          <w:rFonts w:cs="Huawei Sans"/>
        </w:rPr>
        <w:t xml:space="preserve"> Total routes of Route Distinguisher(100:40): 1</w:t>
      </w:r>
    </w:p>
    <w:p w14:paraId="07520119" w14:textId="77777777" w:rsidR="00C96A96" w:rsidRPr="006346DD" w:rsidRDefault="00C96A96" w:rsidP="00C67429">
      <w:pPr>
        <w:pStyle w:val="2f2"/>
        <w:rPr>
          <w:rFonts w:cs="Huawei Sans"/>
        </w:rPr>
      </w:pPr>
      <w:r w:rsidRPr="006346DD">
        <w:rPr>
          <w:rFonts w:cs="Huawei Sans"/>
        </w:rPr>
        <w:t xml:space="preserve"> Prefix-sid: FC00:4::44</w:t>
      </w:r>
    </w:p>
    <w:p w14:paraId="7000BDA6" w14:textId="77777777" w:rsidR="00C96A96" w:rsidRPr="006346DD" w:rsidRDefault="00C96A96" w:rsidP="00C67429">
      <w:pPr>
        <w:pStyle w:val="2f2"/>
        <w:rPr>
          <w:rFonts w:cs="Huawei Sans"/>
        </w:rPr>
      </w:pPr>
    </w:p>
    <w:p w14:paraId="67787187" w14:textId="77777777" w:rsidR="00C96A96" w:rsidRPr="006346DD" w:rsidRDefault="00C96A96" w:rsidP="00C67429">
      <w:pPr>
        <w:pStyle w:val="2f2"/>
        <w:rPr>
          <w:rFonts w:cs="Huawei Sans"/>
        </w:rPr>
      </w:pPr>
      <w:r w:rsidRPr="006346DD">
        <w:rPr>
          <w:rFonts w:cs="Huawei Sans"/>
        </w:rPr>
        <w:t xml:space="preserve"> VPN-Instance vpna, Router ID 1.0.0.2:</w:t>
      </w:r>
    </w:p>
    <w:p w14:paraId="12A83B5C" w14:textId="77777777" w:rsidR="00C96A96" w:rsidRPr="006346DD" w:rsidRDefault="00C96A96" w:rsidP="00C67429">
      <w:pPr>
        <w:pStyle w:val="2f2"/>
        <w:rPr>
          <w:rFonts w:cs="Huawei Sans"/>
        </w:rPr>
      </w:pPr>
    </w:p>
    <w:p w14:paraId="5AFA00CD" w14:textId="77777777" w:rsidR="00C96A96" w:rsidRPr="006346DD" w:rsidRDefault="00C96A96" w:rsidP="00C67429">
      <w:pPr>
        <w:pStyle w:val="2f2"/>
        <w:rPr>
          <w:rFonts w:cs="Huawei Sans"/>
        </w:rPr>
      </w:pPr>
      <w:r w:rsidRPr="006346DD">
        <w:rPr>
          <w:rFonts w:cs="Huawei Sans"/>
        </w:rPr>
        <w:t xml:space="preserve"> Total Number of Routes: 1</w:t>
      </w:r>
    </w:p>
    <w:p w14:paraId="43FDA425" w14:textId="77777777" w:rsidR="00C96A96" w:rsidRPr="006346DD" w:rsidRDefault="00C96A96" w:rsidP="00C67429">
      <w:pPr>
        <w:pStyle w:val="2f2"/>
        <w:rPr>
          <w:rFonts w:cs="Huawei Sans"/>
        </w:rPr>
      </w:pPr>
      <w:r w:rsidRPr="006346DD">
        <w:rPr>
          <w:rFonts w:cs="Huawei Sans"/>
        </w:rPr>
        <w:t xml:space="preserve"> Prefix-sid: </w:t>
      </w:r>
      <w:r w:rsidRPr="006346DD">
        <w:rPr>
          <w:rFonts w:cs="Huawei Sans"/>
          <w:color w:val="C7000B"/>
        </w:rPr>
        <w:t>FC00:4::44</w:t>
      </w:r>
    </w:p>
    <w:p w14:paraId="748EF9F4" w14:textId="77777777" w:rsidR="005921CA" w:rsidRPr="006346DD" w:rsidRDefault="005921CA" w:rsidP="00C67429">
      <w:pPr>
        <w:pStyle w:val="1f0"/>
        <w:rPr>
          <w:rFonts w:cs="Huawei Sans"/>
        </w:rPr>
      </w:pPr>
      <w:r w:rsidRPr="006346DD">
        <w:rPr>
          <w:rFonts w:cs="Huawei Sans"/>
        </w:rPr>
        <w:t>The SID of the VPNv4 route received by PE2 is FC00:4::44.</w:t>
      </w:r>
    </w:p>
    <w:p w14:paraId="2D52277F" w14:textId="77777777" w:rsidR="005921CA" w:rsidRPr="006346DD" w:rsidRDefault="00C96A96" w:rsidP="005921CA">
      <w:pPr>
        <w:pStyle w:val="2f2"/>
        <w:rPr>
          <w:rFonts w:cs="Huawei Sans"/>
        </w:rPr>
      </w:pPr>
      <w:r w:rsidRPr="006346DD">
        <w:rPr>
          <w:rFonts w:cs="Huawei Sans"/>
        </w:rPr>
        <w:t>[PE4]display bgp vpnv4 all routing-table 10.2.2.2 | include Prefix-sid</w:t>
      </w:r>
    </w:p>
    <w:p w14:paraId="43C20BB4" w14:textId="77777777" w:rsidR="005921CA" w:rsidRPr="006346DD" w:rsidRDefault="005921CA" w:rsidP="005921CA">
      <w:pPr>
        <w:pStyle w:val="2f2"/>
        <w:rPr>
          <w:rFonts w:cs="Huawei Sans"/>
        </w:rPr>
      </w:pPr>
      <w:r w:rsidRPr="006346DD">
        <w:rPr>
          <w:rFonts w:cs="Huawei Sans"/>
        </w:rPr>
        <w:t xml:space="preserve"> </w:t>
      </w:r>
    </w:p>
    <w:p w14:paraId="0647C6B2" w14:textId="77777777" w:rsidR="005921CA" w:rsidRPr="006346DD" w:rsidRDefault="005921CA" w:rsidP="005921CA">
      <w:pPr>
        <w:pStyle w:val="2f2"/>
        <w:rPr>
          <w:rFonts w:cs="Huawei Sans"/>
        </w:rPr>
      </w:pPr>
      <w:r w:rsidRPr="006346DD">
        <w:rPr>
          <w:rFonts w:cs="Huawei Sans"/>
        </w:rPr>
        <w:t xml:space="preserve"> BGP local router ID : 1.0.0.11</w:t>
      </w:r>
    </w:p>
    <w:p w14:paraId="0A9E4706" w14:textId="77777777" w:rsidR="005921CA" w:rsidRPr="006346DD" w:rsidRDefault="005921CA" w:rsidP="005921CA">
      <w:pPr>
        <w:pStyle w:val="2f2"/>
        <w:rPr>
          <w:rFonts w:cs="Huawei Sans"/>
        </w:rPr>
      </w:pPr>
      <w:r w:rsidRPr="006346DD">
        <w:rPr>
          <w:rFonts w:cs="Huawei Sans"/>
        </w:rPr>
        <w:t xml:space="preserve"> Local AS number : 65001</w:t>
      </w:r>
    </w:p>
    <w:p w14:paraId="75177908" w14:textId="77777777" w:rsidR="005921CA" w:rsidRPr="006346DD" w:rsidRDefault="005921CA" w:rsidP="005921CA">
      <w:pPr>
        <w:pStyle w:val="2f2"/>
        <w:rPr>
          <w:rFonts w:cs="Huawei Sans"/>
        </w:rPr>
      </w:pPr>
      <w:r w:rsidRPr="006346DD">
        <w:rPr>
          <w:rFonts w:cs="Huawei Sans"/>
        </w:rPr>
        <w:t xml:space="preserve"> </w:t>
      </w:r>
    </w:p>
    <w:p w14:paraId="208B2F87" w14:textId="77777777" w:rsidR="005921CA" w:rsidRPr="006346DD" w:rsidRDefault="005921CA" w:rsidP="005921CA">
      <w:pPr>
        <w:pStyle w:val="2f2"/>
        <w:rPr>
          <w:rFonts w:cs="Huawei Sans"/>
        </w:rPr>
      </w:pPr>
      <w:r w:rsidRPr="006346DD">
        <w:rPr>
          <w:rFonts w:cs="Huawei Sans"/>
        </w:rPr>
        <w:t xml:space="preserve"> Total routes of Route Distinguisher(100:20): 1</w:t>
      </w:r>
    </w:p>
    <w:p w14:paraId="16AB1F31" w14:textId="77777777" w:rsidR="005921CA" w:rsidRPr="006346DD" w:rsidRDefault="005921CA" w:rsidP="005921CA">
      <w:pPr>
        <w:pStyle w:val="2f2"/>
        <w:rPr>
          <w:rFonts w:cs="Huawei Sans"/>
        </w:rPr>
      </w:pPr>
      <w:r w:rsidRPr="006346DD">
        <w:rPr>
          <w:rFonts w:cs="Huawei Sans"/>
        </w:rPr>
        <w:t xml:space="preserve"> Prefix-sid: </w:t>
      </w:r>
      <w:r w:rsidRPr="006346DD">
        <w:rPr>
          <w:rFonts w:cs="Huawei Sans"/>
          <w:color w:val="C7000B"/>
        </w:rPr>
        <w:t>FC00:2::22</w:t>
      </w:r>
    </w:p>
    <w:p w14:paraId="3DD869C7" w14:textId="77777777" w:rsidR="005921CA" w:rsidRPr="006346DD" w:rsidRDefault="005921CA" w:rsidP="005921CA">
      <w:pPr>
        <w:pStyle w:val="2f2"/>
        <w:rPr>
          <w:rFonts w:cs="Huawei Sans"/>
        </w:rPr>
      </w:pPr>
    </w:p>
    <w:p w14:paraId="325EBC01" w14:textId="77777777" w:rsidR="005921CA" w:rsidRPr="006346DD" w:rsidRDefault="005921CA" w:rsidP="005921CA">
      <w:pPr>
        <w:pStyle w:val="2f2"/>
        <w:rPr>
          <w:rFonts w:cs="Huawei Sans"/>
        </w:rPr>
      </w:pPr>
      <w:r w:rsidRPr="006346DD">
        <w:rPr>
          <w:rFonts w:cs="Huawei Sans"/>
        </w:rPr>
        <w:t xml:space="preserve"> VPN-Instance vpna, Router ID 1.0.0.11:</w:t>
      </w:r>
    </w:p>
    <w:p w14:paraId="775F3B7E" w14:textId="77777777" w:rsidR="005921CA" w:rsidRPr="006346DD" w:rsidRDefault="005921CA" w:rsidP="005921CA">
      <w:pPr>
        <w:pStyle w:val="2f2"/>
        <w:rPr>
          <w:rFonts w:cs="Huawei Sans"/>
        </w:rPr>
      </w:pPr>
    </w:p>
    <w:p w14:paraId="1B7A3568" w14:textId="77777777" w:rsidR="005921CA" w:rsidRPr="006346DD" w:rsidRDefault="005921CA" w:rsidP="005921CA">
      <w:pPr>
        <w:pStyle w:val="2f2"/>
        <w:rPr>
          <w:rFonts w:cs="Huawei Sans"/>
        </w:rPr>
      </w:pPr>
      <w:r w:rsidRPr="006346DD">
        <w:rPr>
          <w:rFonts w:cs="Huawei Sans"/>
        </w:rPr>
        <w:t xml:space="preserve"> Total Number of Routes: 1</w:t>
      </w:r>
    </w:p>
    <w:p w14:paraId="3A5F8829" w14:textId="77777777" w:rsidR="005921CA" w:rsidRPr="006346DD" w:rsidRDefault="005921CA" w:rsidP="005921CA">
      <w:pPr>
        <w:pStyle w:val="2f2"/>
        <w:rPr>
          <w:rFonts w:cs="Huawei Sans"/>
        </w:rPr>
      </w:pPr>
      <w:r w:rsidRPr="006346DD">
        <w:rPr>
          <w:rFonts w:cs="Huawei Sans"/>
        </w:rPr>
        <w:t xml:space="preserve"> Prefix-sid: FC00:2::22</w:t>
      </w:r>
    </w:p>
    <w:p w14:paraId="7DF75B44" w14:textId="77777777" w:rsidR="005921CA" w:rsidRPr="006346DD" w:rsidRDefault="005921CA" w:rsidP="00C67429">
      <w:pPr>
        <w:pStyle w:val="1f0"/>
        <w:rPr>
          <w:rFonts w:cs="Huawei Sans"/>
        </w:rPr>
      </w:pPr>
      <w:r w:rsidRPr="006346DD">
        <w:rPr>
          <w:rFonts w:cs="Huawei Sans"/>
        </w:rPr>
        <w:t>The SID of the VPNv4 route received by PE4 is FC00:2::22.</w:t>
      </w:r>
    </w:p>
    <w:p w14:paraId="4E1BB949" w14:textId="77777777" w:rsidR="005921CA" w:rsidRPr="006346DD" w:rsidRDefault="005921CA" w:rsidP="005921CA">
      <w:pPr>
        <w:pStyle w:val="30"/>
        <w:rPr>
          <w:rFonts w:cs="Huawei Sans"/>
        </w:rPr>
      </w:pPr>
      <w:r w:rsidRPr="006346DD">
        <w:rPr>
          <w:rFonts w:cs="Huawei Sans"/>
        </w:rPr>
        <w:lastRenderedPageBreak/>
        <w:t>Configure SRv6 Policies and tunnel policies.</w:t>
      </w:r>
    </w:p>
    <w:p w14:paraId="0731575E" w14:textId="77777777" w:rsidR="00E50F51" w:rsidRDefault="00E50F51" w:rsidP="00E50F51">
      <w:pPr>
        <w:pStyle w:val="1f0"/>
      </w:pPr>
      <w:r>
        <w:t>Configure candidate paths on PE2 and PE4 and use these candidate paths for SRv6 Policies.</w:t>
      </w:r>
    </w:p>
    <w:p w14:paraId="78CE7491" w14:textId="77777777" w:rsidR="005921CA" w:rsidRPr="006346DD" w:rsidRDefault="005921CA" w:rsidP="00C67429">
      <w:pPr>
        <w:pStyle w:val="1f0"/>
        <w:rPr>
          <w:rFonts w:cs="Huawei Sans"/>
        </w:rPr>
      </w:pPr>
      <w:r w:rsidRPr="006346DD">
        <w:rPr>
          <w:rFonts w:cs="Huawei Sans"/>
        </w:rPr>
        <w:t># Configure candidate paths on PE2.</w:t>
      </w:r>
    </w:p>
    <w:p w14:paraId="235AD058" w14:textId="77777777" w:rsidR="005921CA" w:rsidRPr="006346DD" w:rsidRDefault="005921CA" w:rsidP="005921CA">
      <w:pPr>
        <w:pStyle w:val="2f2"/>
        <w:rPr>
          <w:rFonts w:cs="Huawei Sans"/>
        </w:rPr>
      </w:pPr>
      <w:r w:rsidRPr="006346DD">
        <w:rPr>
          <w:rFonts w:cs="Huawei Sans"/>
        </w:rPr>
        <w:t xml:space="preserve">[PE2]segment-routing ipv6 </w:t>
      </w:r>
    </w:p>
    <w:p w14:paraId="6DF78892" w14:textId="77777777" w:rsidR="005921CA" w:rsidRPr="006346DD" w:rsidRDefault="005921CA" w:rsidP="005921CA">
      <w:pPr>
        <w:pStyle w:val="2f2"/>
        <w:rPr>
          <w:rFonts w:cs="Huawei Sans"/>
        </w:rPr>
      </w:pPr>
      <w:r w:rsidRPr="006346DD">
        <w:rPr>
          <w:rFonts w:cs="Huawei Sans"/>
        </w:rPr>
        <w:t>[PE2-segment-routing-ipv6] segment-list PE2_PE4</w:t>
      </w:r>
    </w:p>
    <w:p w14:paraId="4C3F499E" w14:textId="77777777" w:rsidR="005921CA" w:rsidRPr="006346DD" w:rsidRDefault="005921CA" w:rsidP="005921CA">
      <w:pPr>
        <w:pStyle w:val="2f2"/>
        <w:rPr>
          <w:rFonts w:cs="Huawei Sans"/>
        </w:rPr>
      </w:pPr>
      <w:r w:rsidRPr="006346DD">
        <w:rPr>
          <w:rFonts w:cs="Huawei Sans"/>
        </w:rPr>
        <w:t xml:space="preserve">[PE2-segment-routing-ipv6-segment-list-PE2_PE4] index 5 sid ipv6 FC00:6::1 </w:t>
      </w:r>
    </w:p>
    <w:p w14:paraId="32F8008D" w14:textId="77777777" w:rsidR="005921CA" w:rsidRPr="006346DD" w:rsidRDefault="005921CA" w:rsidP="005921CA">
      <w:pPr>
        <w:pStyle w:val="2f2"/>
        <w:rPr>
          <w:rFonts w:cs="Huawei Sans"/>
        </w:rPr>
      </w:pPr>
      <w:r w:rsidRPr="006346DD">
        <w:rPr>
          <w:rFonts w:cs="Huawei Sans"/>
        </w:rPr>
        <w:t>[PE2-segment-routing-ipv6-segment-list-PE2_PE4] index 10 sid ipv6 FC00:4::1</w:t>
      </w:r>
    </w:p>
    <w:p w14:paraId="6F39E601" w14:textId="77777777" w:rsidR="005921CA" w:rsidRPr="006346DD" w:rsidRDefault="005921CA" w:rsidP="005921CA">
      <w:pPr>
        <w:pStyle w:val="2f2"/>
        <w:rPr>
          <w:rFonts w:cs="Huawei Sans"/>
        </w:rPr>
      </w:pPr>
      <w:r w:rsidRPr="006346DD">
        <w:rPr>
          <w:rFonts w:cs="Huawei Sans"/>
        </w:rPr>
        <w:t xml:space="preserve">[PE2-segment-routing-ipv6] srv6-te policy p1 endpoint FC01::4 color 100 </w:t>
      </w:r>
    </w:p>
    <w:p w14:paraId="1B39AAD4" w14:textId="77777777" w:rsidR="005921CA" w:rsidRPr="006346DD" w:rsidRDefault="005921CA" w:rsidP="005921CA">
      <w:pPr>
        <w:pStyle w:val="2f2"/>
        <w:rPr>
          <w:rFonts w:cs="Huawei Sans"/>
        </w:rPr>
      </w:pPr>
      <w:r w:rsidRPr="006346DD">
        <w:rPr>
          <w:rFonts w:cs="Huawei Sans"/>
        </w:rPr>
        <w:t>[PE2-segment-routing-ipv6-policy-p1] candidate-path preference 100</w:t>
      </w:r>
    </w:p>
    <w:p w14:paraId="0E5B413D" w14:textId="77777777" w:rsidR="005921CA" w:rsidRPr="006346DD" w:rsidRDefault="005921CA" w:rsidP="005921CA">
      <w:pPr>
        <w:pStyle w:val="2f2"/>
        <w:rPr>
          <w:rFonts w:cs="Huawei Sans"/>
        </w:rPr>
      </w:pPr>
      <w:r w:rsidRPr="006346DD">
        <w:rPr>
          <w:rFonts w:cs="Huawei Sans"/>
        </w:rPr>
        <w:t xml:space="preserve">[PE2-segment-routing-ipv6-policy-p1-path] segment-list PE2_PE4 </w:t>
      </w:r>
    </w:p>
    <w:p w14:paraId="5467B9F6" w14:textId="77777777" w:rsidR="005921CA" w:rsidRPr="006346DD" w:rsidRDefault="005921CA" w:rsidP="00C67429">
      <w:pPr>
        <w:pStyle w:val="1f0"/>
        <w:rPr>
          <w:rFonts w:cs="Huawei Sans"/>
        </w:rPr>
      </w:pPr>
      <w:r w:rsidRPr="006346DD">
        <w:rPr>
          <w:rFonts w:cs="Huawei Sans"/>
        </w:rPr>
        <w:t># Configure candidate paths on PE4.</w:t>
      </w:r>
    </w:p>
    <w:p w14:paraId="2A560250" w14:textId="77777777" w:rsidR="005921CA" w:rsidRPr="006346DD" w:rsidRDefault="005921CA" w:rsidP="005921CA">
      <w:pPr>
        <w:pStyle w:val="2f2"/>
        <w:rPr>
          <w:rFonts w:cs="Huawei Sans"/>
        </w:rPr>
      </w:pPr>
      <w:r w:rsidRPr="006346DD">
        <w:rPr>
          <w:rFonts w:cs="Huawei Sans"/>
        </w:rPr>
        <w:t xml:space="preserve">[PE4]segment-routing ipv6 </w:t>
      </w:r>
    </w:p>
    <w:p w14:paraId="40A378C6" w14:textId="77777777" w:rsidR="005921CA" w:rsidRPr="006346DD" w:rsidRDefault="00C96A96" w:rsidP="005921CA">
      <w:pPr>
        <w:pStyle w:val="2f2"/>
        <w:rPr>
          <w:rFonts w:cs="Huawei Sans"/>
        </w:rPr>
      </w:pPr>
      <w:r w:rsidRPr="006346DD">
        <w:rPr>
          <w:rFonts w:cs="Huawei Sans"/>
        </w:rPr>
        <w:t>[PE4-segment-routing-ipv6] segment-list PE4_PE2</w:t>
      </w:r>
    </w:p>
    <w:p w14:paraId="5A5D293B" w14:textId="77777777" w:rsidR="005921CA" w:rsidRPr="006346DD" w:rsidRDefault="00C96A96" w:rsidP="005921CA">
      <w:pPr>
        <w:pStyle w:val="2f2"/>
        <w:rPr>
          <w:rFonts w:cs="Huawei Sans"/>
        </w:rPr>
      </w:pPr>
      <w:r w:rsidRPr="006346DD">
        <w:rPr>
          <w:rFonts w:cs="Huawei Sans"/>
        </w:rPr>
        <w:t xml:space="preserve">[PE4-segment-routing-ipv6-segment-list-PE4_PE2] index 5 sid ipv6 FC00:6::1 </w:t>
      </w:r>
    </w:p>
    <w:p w14:paraId="4303AC74" w14:textId="77777777" w:rsidR="005921CA" w:rsidRPr="006346DD" w:rsidRDefault="00C96A96" w:rsidP="005921CA">
      <w:pPr>
        <w:pStyle w:val="2f2"/>
        <w:rPr>
          <w:rFonts w:cs="Huawei Sans"/>
        </w:rPr>
      </w:pPr>
      <w:r w:rsidRPr="006346DD">
        <w:rPr>
          <w:rFonts w:cs="Huawei Sans"/>
        </w:rPr>
        <w:t xml:space="preserve">[PE4-segment-routing-ipv6-segment-list-PE4_PE2] index 10 sid ipv6 FC00:2::1 </w:t>
      </w:r>
    </w:p>
    <w:p w14:paraId="7EFBA6D1" w14:textId="77777777" w:rsidR="005921CA" w:rsidRPr="006346DD" w:rsidRDefault="00C96A96" w:rsidP="005921CA">
      <w:pPr>
        <w:pStyle w:val="2f2"/>
        <w:rPr>
          <w:rFonts w:cs="Huawei Sans"/>
        </w:rPr>
      </w:pPr>
      <w:r w:rsidRPr="006346DD">
        <w:rPr>
          <w:rFonts w:cs="Huawei Sans"/>
        </w:rPr>
        <w:t>[PE4-segment-routing-ipv6-segment-list-PE4_PE2] quit</w:t>
      </w:r>
    </w:p>
    <w:p w14:paraId="173BA779" w14:textId="77777777" w:rsidR="005921CA" w:rsidRPr="006346DD" w:rsidRDefault="00C96A96" w:rsidP="005921CA">
      <w:pPr>
        <w:pStyle w:val="2f2"/>
        <w:rPr>
          <w:rFonts w:cs="Huawei Sans"/>
        </w:rPr>
      </w:pPr>
      <w:r w:rsidRPr="006346DD">
        <w:rPr>
          <w:rFonts w:cs="Huawei Sans"/>
        </w:rPr>
        <w:t>[PE4-segment-routing-ipv6] srv6-te policy p1 endpoint fc01::2 color 100</w:t>
      </w:r>
    </w:p>
    <w:p w14:paraId="6694970F" w14:textId="77777777" w:rsidR="005921CA" w:rsidRPr="006346DD" w:rsidRDefault="00C96A96" w:rsidP="005921CA">
      <w:pPr>
        <w:pStyle w:val="2f2"/>
        <w:rPr>
          <w:rFonts w:cs="Huawei Sans"/>
        </w:rPr>
      </w:pPr>
      <w:r w:rsidRPr="006346DD">
        <w:rPr>
          <w:rFonts w:cs="Huawei Sans"/>
        </w:rPr>
        <w:t>[PE4-segment-routing-ipv6-policy-p1] candidate-path preference 100</w:t>
      </w:r>
    </w:p>
    <w:p w14:paraId="6D740CF0" w14:textId="77777777" w:rsidR="005921CA" w:rsidRPr="006346DD" w:rsidRDefault="00C96A96" w:rsidP="005921CA">
      <w:pPr>
        <w:pStyle w:val="2f2"/>
        <w:rPr>
          <w:rFonts w:cs="Huawei Sans"/>
        </w:rPr>
      </w:pPr>
      <w:r w:rsidRPr="006346DD">
        <w:rPr>
          <w:rFonts w:cs="Huawei Sans"/>
        </w:rPr>
        <w:t xml:space="preserve">[PE4-segment-routing-ipv6-policy-p1-path] segment-list PE4_PE2 </w:t>
      </w:r>
    </w:p>
    <w:p w14:paraId="4EEE1314" w14:textId="77777777" w:rsidR="005921CA" w:rsidRPr="006346DD" w:rsidRDefault="005921CA" w:rsidP="00C67429">
      <w:pPr>
        <w:pStyle w:val="1f0"/>
        <w:rPr>
          <w:rFonts w:cs="Huawei Sans"/>
        </w:rPr>
      </w:pPr>
      <w:r w:rsidRPr="006346DD">
        <w:rPr>
          <w:rFonts w:cs="Huawei Sans"/>
        </w:rPr>
        <w:t># Configure a tunnel policy.</w:t>
      </w:r>
    </w:p>
    <w:p w14:paraId="1E5EC3A1" w14:textId="77777777" w:rsidR="005921CA" w:rsidRPr="006346DD" w:rsidRDefault="005921CA" w:rsidP="005921CA">
      <w:pPr>
        <w:pStyle w:val="2f2"/>
        <w:rPr>
          <w:rFonts w:cs="Huawei Sans"/>
        </w:rPr>
      </w:pPr>
      <w:r w:rsidRPr="006346DD">
        <w:rPr>
          <w:rFonts w:cs="Huawei Sans"/>
        </w:rPr>
        <w:t>[PE2]tunnel-policy p1</w:t>
      </w:r>
    </w:p>
    <w:p w14:paraId="3483B767" w14:textId="77777777" w:rsidR="005921CA" w:rsidRPr="006346DD" w:rsidRDefault="005921CA" w:rsidP="005921CA">
      <w:pPr>
        <w:pStyle w:val="2f2"/>
        <w:rPr>
          <w:rFonts w:cs="Huawei Sans"/>
        </w:rPr>
      </w:pPr>
      <w:r w:rsidRPr="006346DD">
        <w:rPr>
          <w:rFonts w:cs="Huawei Sans"/>
        </w:rPr>
        <w:t>[PE2-tunnel-policy-p1] tunnel select-seq ipv6 srv6-te-policy load-balance-number 1</w:t>
      </w:r>
    </w:p>
    <w:p w14:paraId="3C1FC1EF" w14:textId="77777777" w:rsidR="005921CA" w:rsidRPr="006346DD" w:rsidRDefault="005921CA" w:rsidP="00C67429">
      <w:pPr>
        <w:pStyle w:val="1f0"/>
        <w:rPr>
          <w:rFonts w:cs="Huawei Sans"/>
        </w:rPr>
      </w:pPr>
    </w:p>
    <w:p w14:paraId="295FCDA9" w14:textId="77777777" w:rsidR="005921CA" w:rsidRPr="006346DD" w:rsidRDefault="00C96A96" w:rsidP="005921CA">
      <w:pPr>
        <w:pStyle w:val="2f2"/>
        <w:rPr>
          <w:rFonts w:cs="Huawei Sans"/>
        </w:rPr>
      </w:pPr>
      <w:r w:rsidRPr="006346DD">
        <w:rPr>
          <w:rFonts w:cs="Huawei Sans"/>
        </w:rPr>
        <w:t xml:space="preserve">[PE4]tunnel-policy p1 </w:t>
      </w:r>
    </w:p>
    <w:p w14:paraId="5B618C15" w14:textId="77777777" w:rsidR="005921CA" w:rsidRPr="006346DD" w:rsidRDefault="00C96A96" w:rsidP="005921CA">
      <w:pPr>
        <w:pStyle w:val="2f2"/>
        <w:rPr>
          <w:rFonts w:cs="Huawei Sans"/>
        </w:rPr>
      </w:pPr>
      <w:r w:rsidRPr="006346DD">
        <w:rPr>
          <w:rFonts w:cs="Huawei Sans"/>
        </w:rPr>
        <w:t>[PE4-tunnel-policy-p1] tunnel select-seq ipv6 srv6-te-policy load-balance-number 1</w:t>
      </w:r>
    </w:p>
    <w:p w14:paraId="0A000225" w14:textId="77777777" w:rsidR="005921CA" w:rsidRPr="006346DD" w:rsidRDefault="005921CA" w:rsidP="00C67429">
      <w:pPr>
        <w:pStyle w:val="1f0"/>
        <w:rPr>
          <w:rFonts w:cs="Huawei Sans"/>
        </w:rPr>
      </w:pPr>
      <w:r w:rsidRPr="006346DD">
        <w:rPr>
          <w:rFonts w:cs="Huawei Sans"/>
        </w:rPr>
        <w:t># Apply the tunnel policy to the VPN instance.</w:t>
      </w:r>
    </w:p>
    <w:p w14:paraId="3D5F0402" w14:textId="17340AA8" w:rsidR="005921CA" w:rsidRPr="006346DD" w:rsidRDefault="005921CA" w:rsidP="005921CA">
      <w:pPr>
        <w:pStyle w:val="2f2"/>
        <w:rPr>
          <w:rFonts w:cs="Huawei Sans"/>
        </w:rPr>
      </w:pPr>
      <w:r w:rsidRPr="006346DD">
        <w:rPr>
          <w:rFonts w:cs="Huawei Sans"/>
        </w:rPr>
        <w:t>[PE2]ip vpn-instance vpn</w:t>
      </w:r>
      <w:r w:rsidR="00B95067">
        <w:rPr>
          <w:rFonts w:cs="Huawei Sans"/>
        </w:rPr>
        <w:t>a</w:t>
      </w:r>
    </w:p>
    <w:p w14:paraId="01298DE8" w14:textId="77777777" w:rsidR="005921CA" w:rsidRPr="006346DD" w:rsidRDefault="005921CA" w:rsidP="005921CA">
      <w:pPr>
        <w:pStyle w:val="2f2"/>
        <w:rPr>
          <w:rFonts w:cs="Huawei Sans"/>
        </w:rPr>
      </w:pPr>
      <w:r w:rsidRPr="006346DD">
        <w:rPr>
          <w:rFonts w:cs="Huawei Sans"/>
        </w:rPr>
        <w:t>[PE2-vpn-instance-vpna]tnl-policy p1</w:t>
      </w:r>
    </w:p>
    <w:p w14:paraId="3235B434" w14:textId="77777777" w:rsidR="005921CA" w:rsidRPr="006346DD" w:rsidRDefault="005921CA" w:rsidP="00C67429">
      <w:pPr>
        <w:pStyle w:val="1f0"/>
        <w:rPr>
          <w:rFonts w:cs="Huawei Sans"/>
        </w:rPr>
      </w:pPr>
    </w:p>
    <w:p w14:paraId="514F0E33" w14:textId="77777777" w:rsidR="005921CA" w:rsidRPr="006346DD" w:rsidRDefault="00C96A96" w:rsidP="005921CA">
      <w:pPr>
        <w:pStyle w:val="2f2"/>
        <w:rPr>
          <w:rFonts w:cs="Huawei Sans"/>
        </w:rPr>
      </w:pPr>
      <w:r w:rsidRPr="006346DD">
        <w:rPr>
          <w:rFonts w:cs="Huawei Sans"/>
        </w:rPr>
        <w:t xml:space="preserve">[PE4]ip vpn-instance vpna </w:t>
      </w:r>
    </w:p>
    <w:p w14:paraId="60E0A1AA" w14:textId="77777777" w:rsidR="005921CA" w:rsidRPr="006346DD" w:rsidRDefault="00C96A96" w:rsidP="005921CA">
      <w:pPr>
        <w:pStyle w:val="2f2"/>
        <w:rPr>
          <w:rFonts w:cs="Huawei Sans"/>
        </w:rPr>
      </w:pPr>
      <w:r w:rsidRPr="006346DD">
        <w:rPr>
          <w:rFonts w:cs="Huawei Sans"/>
        </w:rPr>
        <w:t>[PE4-vpn-instance-vpna] tnl-policy p1</w:t>
      </w:r>
    </w:p>
    <w:p w14:paraId="31A84C35" w14:textId="77777777" w:rsidR="005921CA" w:rsidRPr="006346DD" w:rsidRDefault="005921CA" w:rsidP="00C67429">
      <w:pPr>
        <w:pStyle w:val="1f0"/>
        <w:rPr>
          <w:rFonts w:cs="Huawei Sans"/>
        </w:rPr>
      </w:pPr>
      <w:r w:rsidRPr="006346DD">
        <w:rPr>
          <w:rFonts w:cs="Huawei Sans"/>
        </w:rPr>
        <w:t># Check the VPN instance routing table on PE2 and PE4.</w:t>
      </w:r>
    </w:p>
    <w:p w14:paraId="20806260" w14:textId="77777777" w:rsidR="005921CA" w:rsidRPr="006346DD" w:rsidRDefault="00060583" w:rsidP="005921CA">
      <w:pPr>
        <w:pStyle w:val="2f2"/>
        <w:rPr>
          <w:rFonts w:cs="Huawei Sans"/>
        </w:rPr>
      </w:pPr>
      <w:r w:rsidRPr="006346DD">
        <w:rPr>
          <w:rFonts w:cs="Huawei Sans"/>
        </w:rPr>
        <w:t>[PE2]display ip routing-table vpn-instance vpna</w:t>
      </w:r>
      <w:r w:rsidRPr="006346DD">
        <w:rPr>
          <w:rFonts w:cs="Huawei Sans"/>
        </w:rPr>
        <w:tab/>
      </w:r>
    </w:p>
    <w:p w14:paraId="784ABD89" w14:textId="77777777" w:rsidR="00C96A96" w:rsidRPr="006346DD" w:rsidRDefault="00C96A96" w:rsidP="00C67429">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6656279B" w14:textId="77777777" w:rsidR="00C96A96" w:rsidRPr="006346DD" w:rsidRDefault="00C96A96" w:rsidP="00C67429">
      <w:pPr>
        <w:pStyle w:val="2f2"/>
        <w:rPr>
          <w:rFonts w:cs="Huawei Sans"/>
        </w:rPr>
      </w:pPr>
      <w:r w:rsidRPr="006346DD">
        <w:rPr>
          <w:rFonts w:cs="Huawei Sans"/>
        </w:rPr>
        <w:t>------------------------------------------------------------------------------</w:t>
      </w:r>
    </w:p>
    <w:p w14:paraId="123A4273" w14:textId="77777777" w:rsidR="00C96A96" w:rsidRPr="006346DD" w:rsidRDefault="00C96A96" w:rsidP="00C67429">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6013E0C9"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5A362E5" w14:textId="77777777" w:rsidR="00C96A96" w:rsidRPr="006346DD" w:rsidRDefault="00C96A96" w:rsidP="00C67429">
      <w:pPr>
        <w:pStyle w:val="2f2"/>
        <w:rPr>
          <w:rFonts w:cs="Huawei Sans"/>
        </w:rPr>
      </w:pPr>
    </w:p>
    <w:p w14:paraId="1815F044" w14:textId="77777777" w:rsidR="00C96A96" w:rsidRPr="006346DD" w:rsidRDefault="00C96A96" w:rsidP="00C67429">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1CAF2AF6" w14:textId="77777777" w:rsidR="00C96A96" w:rsidRPr="006346DD" w:rsidRDefault="00C96A96" w:rsidP="00C67429">
      <w:pPr>
        <w:pStyle w:val="2f2"/>
        <w:rPr>
          <w:rFonts w:cs="Huawei Sans"/>
        </w:rPr>
      </w:pPr>
    </w:p>
    <w:p w14:paraId="070FD312"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10.2.2.2/32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052119C2"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10.4.4.4/32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p1</w:t>
      </w:r>
    </w:p>
    <w:p w14:paraId="61E5CE23"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48220A6D" w14:textId="77777777" w:rsidR="005921CA" w:rsidRPr="006346DD" w:rsidRDefault="00C96A96" w:rsidP="00C67429">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CF6DF26" w14:textId="77777777" w:rsidR="00C96A96" w:rsidRPr="006346DD" w:rsidRDefault="00C96A96" w:rsidP="005921CA">
      <w:pPr>
        <w:pStyle w:val="2f2"/>
        <w:rPr>
          <w:rFonts w:cs="Huawei Sans"/>
        </w:rPr>
      </w:pPr>
    </w:p>
    <w:p w14:paraId="05DB8FB2" w14:textId="77777777" w:rsidR="005921CA" w:rsidRPr="006346DD" w:rsidRDefault="00BC5484" w:rsidP="00C67429">
      <w:pPr>
        <w:pStyle w:val="2f2"/>
        <w:rPr>
          <w:rFonts w:cs="Huawei Sans"/>
        </w:rPr>
      </w:pPr>
      <w:r w:rsidRPr="006346DD">
        <w:rPr>
          <w:rFonts w:cs="Huawei Sans"/>
        </w:rPr>
        <w:t>[PE4]display ip routing-table</w:t>
      </w:r>
      <w:r w:rsidRPr="006346DD">
        <w:rPr>
          <w:rFonts w:cs="Huawei Sans"/>
        </w:rPr>
        <w:tab/>
        <w:t>vpn-instance vpna</w:t>
      </w:r>
      <w:r w:rsidRPr="006346DD">
        <w:rPr>
          <w:rFonts w:cs="Huawei Sans"/>
        </w:rPr>
        <w:tab/>
      </w:r>
    </w:p>
    <w:p w14:paraId="53245FCD" w14:textId="77777777" w:rsidR="00C96A96" w:rsidRPr="006346DD" w:rsidRDefault="00C96A96" w:rsidP="00C67429">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357C27E5" w14:textId="77777777" w:rsidR="00C96A96" w:rsidRPr="006346DD" w:rsidRDefault="00C96A96" w:rsidP="00C67429">
      <w:pPr>
        <w:pStyle w:val="2f2"/>
        <w:rPr>
          <w:rFonts w:cs="Huawei Sans"/>
        </w:rPr>
      </w:pPr>
      <w:r w:rsidRPr="006346DD">
        <w:rPr>
          <w:rFonts w:cs="Huawei Sans"/>
        </w:rPr>
        <w:t>------------------------------------------------------------------------------</w:t>
      </w:r>
    </w:p>
    <w:p w14:paraId="77134FA9" w14:textId="77777777" w:rsidR="00C96A96" w:rsidRPr="006346DD" w:rsidRDefault="00C96A96" w:rsidP="00C67429">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3AE3ED92"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51DD886" w14:textId="77777777" w:rsidR="00C96A96" w:rsidRPr="006346DD" w:rsidRDefault="00C96A96" w:rsidP="00C67429">
      <w:pPr>
        <w:pStyle w:val="2f2"/>
        <w:rPr>
          <w:rFonts w:cs="Huawei Sans"/>
        </w:rPr>
      </w:pPr>
    </w:p>
    <w:p w14:paraId="75086864" w14:textId="77777777" w:rsidR="00C96A96" w:rsidRPr="006346DD" w:rsidRDefault="00C96A96" w:rsidP="00C67429">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5E99AAC1" w14:textId="77777777" w:rsidR="00C96A96" w:rsidRPr="006346DD" w:rsidRDefault="00C96A96" w:rsidP="00C67429">
      <w:pPr>
        <w:pStyle w:val="2f2"/>
        <w:rPr>
          <w:rFonts w:cs="Huawei Sans"/>
        </w:rPr>
      </w:pPr>
    </w:p>
    <w:p w14:paraId="483893A4"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10.2.2.2/32</w:t>
      </w:r>
      <w:r w:rsidRPr="006346DD">
        <w:rPr>
          <w:rFonts w:cs="Huawei Sans"/>
        </w:rPr>
        <w:tab/>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ab/>
        <w:t>p1</w:t>
      </w:r>
    </w:p>
    <w:p w14:paraId="3D84D923"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2C8AF666" w14:textId="77777777" w:rsidR="00C96A96" w:rsidRPr="006346DD" w:rsidRDefault="00C96A96" w:rsidP="00C67429">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6A1B62FF" w14:textId="77777777" w:rsidR="00C96A96" w:rsidRPr="006346DD" w:rsidRDefault="00C96A96" w:rsidP="00C67429">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37B1B677" w14:textId="77777777" w:rsidR="005921CA" w:rsidRPr="006346DD" w:rsidRDefault="005921CA" w:rsidP="00C67429">
      <w:pPr>
        <w:pStyle w:val="1f0"/>
        <w:rPr>
          <w:rFonts w:cs="Huawei Sans"/>
        </w:rPr>
      </w:pPr>
      <w:r w:rsidRPr="006346DD">
        <w:rPr>
          <w:rFonts w:cs="Huawei Sans"/>
        </w:rPr>
        <w:t>The route has recursed to a logical interface (based on the tunnel policy).</w:t>
      </w:r>
    </w:p>
    <w:p w14:paraId="3A37A72B" w14:textId="77777777" w:rsidR="005921CA" w:rsidRPr="006346DD" w:rsidRDefault="005921CA" w:rsidP="00C67429">
      <w:pPr>
        <w:pStyle w:val="1f0"/>
        <w:rPr>
          <w:rFonts w:cs="Huawei Sans"/>
        </w:rPr>
      </w:pPr>
      <w:r w:rsidRPr="006346DD">
        <w:rPr>
          <w:rFonts w:cs="Huawei Sans"/>
        </w:rPr>
        <w:t># Check detailed information about route 10.4.4.4.</w:t>
      </w:r>
    </w:p>
    <w:p w14:paraId="0415006E" w14:textId="77777777" w:rsidR="005921CA" w:rsidRPr="006346DD" w:rsidRDefault="005921CA" w:rsidP="005921CA">
      <w:pPr>
        <w:pStyle w:val="2f2"/>
        <w:rPr>
          <w:rFonts w:cs="Huawei Sans"/>
        </w:rPr>
      </w:pPr>
      <w:r w:rsidRPr="006346DD">
        <w:rPr>
          <w:rFonts w:cs="Huawei Sans"/>
        </w:rPr>
        <w:t>[PE2]display ip routing-table vpn-instance vpna</w:t>
      </w:r>
      <w:r w:rsidRPr="006346DD">
        <w:rPr>
          <w:rFonts w:cs="Huawei Sans"/>
        </w:rPr>
        <w:tab/>
        <w:t xml:space="preserve"> 10.4.4.4</w:t>
      </w:r>
      <w:r w:rsidRPr="006346DD">
        <w:rPr>
          <w:rFonts w:cs="Huawei Sans"/>
        </w:rPr>
        <w:tab/>
        <w:t xml:space="preserve"> verbose</w:t>
      </w:r>
      <w:r w:rsidRPr="006346DD">
        <w:rPr>
          <w:rFonts w:cs="Huawei Sans"/>
        </w:rPr>
        <w:tab/>
      </w:r>
    </w:p>
    <w:p w14:paraId="34BE2D57" w14:textId="77777777" w:rsidR="005921CA" w:rsidRPr="006346DD" w:rsidRDefault="005921CA" w:rsidP="005921CA">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7EDE30FA" w14:textId="77777777" w:rsidR="005921CA" w:rsidRPr="006346DD" w:rsidRDefault="005921CA" w:rsidP="005921CA">
      <w:pPr>
        <w:pStyle w:val="2f2"/>
        <w:rPr>
          <w:rFonts w:cs="Huawei Sans"/>
        </w:rPr>
      </w:pPr>
      <w:r w:rsidRPr="006346DD">
        <w:rPr>
          <w:rFonts w:cs="Huawei Sans"/>
        </w:rPr>
        <w:t>------------------------------------------------------------------------------</w:t>
      </w:r>
    </w:p>
    <w:p w14:paraId="2D09E6E0" w14:textId="77777777" w:rsidR="005921CA" w:rsidRPr="006346DD" w:rsidRDefault="005921CA" w:rsidP="005921CA">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6FEAE32F" w14:textId="77777777" w:rsidR="005921CA" w:rsidRPr="006346DD" w:rsidRDefault="005921CA" w:rsidP="005921CA">
      <w:pPr>
        <w:pStyle w:val="2f2"/>
        <w:rPr>
          <w:rFonts w:cs="Huawei Sans"/>
        </w:rPr>
      </w:pPr>
      <w:r w:rsidRPr="006346DD">
        <w:rPr>
          <w:rFonts w:cs="Huawei Sans"/>
        </w:rPr>
        <w:t>Summary</w:t>
      </w:r>
      <w:r w:rsidRPr="006346DD">
        <w:rPr>
          <w:rFonts w:cs="Huawei Sans"/>
        </w:rPr>
        <w:tab/>
        <w:t>Count</w:t>
      </w:r>
      <w:r w:rsidRPr="006346DD">
        <w:rPr>
          <w:rFonts w:cs="Huawei Sans"/>
        </w:rPr>
        <w:tab/>
        <w:t>:</w:t>
      </w:r>
      <w:r w:rsidRPr="006346DD">
        <w:rPr>
          <w:rFonts w:cs="Huawei Sans"/>
        </w:rPr>
        <w:tab/>
        <w:t>1</w:t>
      </w:r>
    </w:p>
    <w:p w14:paraId="211A6AAD" w14:textId="77777777" w:rsidR="005921CA" w:rsidRPr="006346DD" w:rsidRDefault="005921CA" w:rsidP="005921CA">
      <w:pPr>
        <w:pStyle w:val="2f2"/>
        <w:rPr>
          <w:rFonts w:cs="Huawei Sans"/>
        </w:rPr>
      </w:pPr>
    </w:p>
    <w:p w14:paraId="0D7B3835" w14:textId="77777777" w:rsidR="005921CA" w:rsidRPr="006346DD" w:rsidRDefault="005921CA" w:rsidP="005921CA">
      <w:pPr>
        <w:pStyle w:val="2f2"/>
        <w:rPr>
          <w:rFonts w:cs="Huawei Sans"/>
        </w:rPr>
      </w:pPr>
      <w:r w:rsidRPr="006346DD">
        <w:rPr>
          <w:rFonts w:cs="Huawei Sans"/>
        </w:rPr>
        <w:t xml:space="preserve">Destination: </w:t>
      </w:r>
      <w:r w:rsidRPr="006346DD">
        <w:rPr>
          <w:rFonts w:cs="Huawei Sans"/>
        </w:rPr>
        <w:tab/>
        <w:t>10.4.4.4/32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B27F610"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Protocol</w:t>
      </w:r>
      <w:r w:rsidRPr="006346DD">
        <w:rPr>
          <w:rFonts w:cs="Huawei Sans"/>
        </w:rPr>
        <w:tab/>
      </w:r>
      <w:r w:rsidRPr="006346DD">
        <w:rPr>
          <w:rFonts w:cs="Huawei Sans"/>
        </w:rPr>
        <w:tab/>
        <w:t>:</w:t>
      </w:r>
      <w:r w:rsidRPr="006346DD">
        <w:rPr>
          <w:rFonts w:cs="Huawei Sans"/>
        </w:rPr>
        <w:tab/>
        <w:t>IBGP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Process</w:t>
      </w:r>
      <w:r w:rsidRPr="006346DD">
        <w:rPr>
          <w:rFonts w:cs="Huawei Sans"/>
        </w:rPr>
        <w:tab/>
        <w:t>ID</w:t>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7178F1D"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t>Preference</w:t>
      </w:r>
      <w:r w:rsidRPr="006346DD">
        <w:rPr>
          <w:rFonts w:cs="Huawei Sans"/>
        </w:rPr>
        <w:tab/>
      </w:r>
      <w:r w:rsidRPr="006346DD">
        <w:rPr>
          <w:rFonts w:cs="Huawei Sans"/>
        </w:rPr>
        <w:tab/>
        <w:t>:</w:t>
      </w:r>
      <w:r w:rsidRPr="006346DD">
        <w:rPr>
          <w:rFonts w:cs="Huawei Sans"/>
        </w:rPr>
        <w:tab/>
        <w:t>255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DDA3A6E" w14:textId="77777777" w:rsidR="005921CA" w:rsidRPr="006346DD" w:rsidRDefault="00C96A96"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NextHop: </w:t>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Neighbour</w:t>
      </w:r>
      <w:r w:rsidRPr="006346DD">
        <w:rPr>
          <w:rFonts w:cs="Huawei Sans"/>
        </w:rPr>
        <w:tab/>
      </w:r>
      <w:r w:rsidRPr="006346DD">
        <w:rPr>
          <w:rFonts w:cs="Huawei Sans"/>
        </w:rPr>
        <w:tab/>
        <w:t>:</w:t>
      </w:r>
      <w:r w:rsidRPr="006346DD">
        <w:rPr>
          <w:rFonts w:cs="Huawei Sans"/>
        </w:rPr>
        <w:tab/>
        <w:t>FC01::6</w:t>
      </w:r>
    </w:p>
    <w:p w14:paraId="78006134"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t>:</w:t>
      </w:r>
      <w:r w:rsidRPr="006346DD">
        <w:rPr>
          <w:rFonts w:cs="Huawei Sans"/>
        </w:rPr>
        <w:tab/>
        <w:t>Active</w:t>
      </w:r>
      <w:r w:rsidRPr="006346DD">
        <w:rPr>
          <w:rFonts w:cs="Huawei Sans"/>
        </w:rPr>
        <w:tab/>
        <w:t>Adv</w:t>
      </w:r>
      <w:r w:rsidRPr="006346DD">
        <w:rPr>
          <w:rFonts w:cs="Huawei Sans"/>
        </w:rPr>
        <w:tab/>
        <w:t>Relied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Age</w:t>
      </w:r>
      <w:r w:rsidRPr="006346DD">
        <w:rPr>
          <w:rFonts w:cs="Huawei Sans"/>
        </w:rPr>
        <w:tab/>
      </w:r>
      <w:r w:rsidRPr="006346DD">
        <w:rPr>
          <w:rFonts w:cs="Huawei Sans"/>
        </w:rPr>
        <w:tab/>
        <w:t>:</w:t>
      </w:r>
      <w:r w:rsidRPr="006346DD">
        <w:rPr>
          <w:rFonts w:cs="Huawei Sans"/>
        </w:rPr>
        <w:tab/>
        <w:t>00h04m19s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19E0087"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Tag: </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Priority</w:t>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rPr>
        <w:tab/>
        <w:t>low</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586FF9A"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Label</w:t>
      </w:r>
      <w:r w:rsidRPr="006346DD">
        <w:rPr>
          <w:rFonts w:cs="Huawei Sans"/>
        </w:rPr>
        <w:tab/>
        <w:t>:</w:t>
      </w:r>
      <w:r w:rsidRPr="006346DD">
        <w:rPr>
          <w:rFonts w:cs="Huawei Sans"/>
        </w:rPr>
        <w:tab/>
        <w:t>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QoSInfo</w:t>
      </w:r>
      <w:r w:rsidRPr="006346DD">
        <w:rPr>
          <w:rFonts w:cs="Huawei Sans"/>
        </w:rPr>
        <w:tab/>
        <w:t>:</w:t>
      </w:r>
      <w:r w:rsidRPr="006346DD">
        <w:rPr>
          <w:rFonts w:cs="Huawei Sans"/>
        </w:rPr>
        <w:tab/>
        <w:t>0x0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7089881"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t>IndirectID</w:t>
      </w:r>
      <w:r w:rsidRPr="006346DD">
        <w:rPr>
          <w:rFonts w:cs="Huawei Sans"/>
        </w:rPr>
        <w:tab/>
      </w:r>
      <w:r w:rsidRPr="006346DD">
        <w:rPr>
          <w:rFonts w:cs="Huawei Sans"/>
        </w:rPr>
        <w:tab/>
        <w:t>:</w:t>
      </w:r>
      <w:r w:rsidRPr="006346DD">
        <w:rPr>
          <w:rFonts w:cs="Huawei Sans"/>
        </w:rPr>
        <w:tab/>
        <w:t>0x1000306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Instance</w:t>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FCF535E" w14:textId="77777777" w:rsidR="005921CA" w:rsidRPr="006346DD" w:rsidRDefault="005921CA" w:rsidP="005921CA">
      <w:pPr>
        <w:pStyle w:val="2f2"/>
        <w:rPr>
          <w:rFonts w:cs="Huawei Sans"/>
        </w:rPr>
      </w:pPr>
      <w:r w:rsidRPr="006346DD">
        <w:rPr>
          <w:rFonts w:cs="Huawei Sans"/>
        </w:rPr>
        <w:tab/>
        <w:t xml:space="preserve">RelayNextHop: </w:t>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r w:rsidRPr="006346DD">
        <w:rPr>
          <w:rFonts w:cs="Huawei Sans"/>
        </w:rPr>
        <w:tab/>
        <w:t>:</w:t>
      </w:r>
      <w:r w:rsidRPr="006346DD">
        <w:rPr>
          <w:rFonts w:cs="Huawei Sans"/>
        </w:rPr>
        <w:tab/>
        <w:t>p1</w:t>
      </w:r>
    </w:p>
    <w:p w14:paraId="7FBE3A6D"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TunnelID</w:t>
      </w:r>
      <w:r w:rsidRPr="006346DD">
        <w:rPr>
          <w:rFonts w:cs="Huawei Sans"/>
        </w:rPr>
        <w:tab/>
        <w:t>:</w:t>
      </w:r>
      <w:r w:rsidRPr="006346DD">
        <w:rPr>
          <w:rFonts w:cs="Huawei Sans"/>
        </w:rPr>
        <w:tab/>
      </w:r>
      <w:r w:rsidRPr="006346DD">
        <w:rPr>
          <w:rFonts w:cs="Huawei Sans"/>
          <w:color w:val="C7000B"/>
        </w:rPr>
        <w:t xml:space="preserve">0x000000003400002f41 </w:t>
      </w:r>
      <w:r w:rsidRPr="006346DD">
        <w:rPr>
          <w:rFonts w:cs="Huawei Sans"/>
        </w:rPr>
        <w:tab/>
        <w:t>Flags</w:t>
      </w:r>
      <w:r w:rsidRPr="006346DD">
        <w:rPr>
          <w:rFonts w:cs="Huawei Sans"/>
        </w:rPr>
        <w:tab/>
      </w:r>
      <w:r w:rsidRPr="006346DD">
        <w:rPr>
          <w:rFonts w:cs="Huawei Sans"/>
        </w:rPr>
        <w:tab/>
        <w:t>:</w:t>
      </w:r>
      <w:r w:rsidRPr="006346DD">
        <w:rPr>
          <w:rFonts w:cs="Huawei Sans"/>
        </w:rPr>
        <w:tab/>
        <w:t>RD</w:t>
      </w:r>
      <w:r w:rsidRPr="006346DD">
        <w:rPr>
          <w:rFonts w:cs="Huawei Sans"/>
        </w:rPr>
        <w:tab/>
      </w:r>
    </w:p>
    <w:p w14:paraId="3FD45C69" w14:textId="77777777" w:rsidR="005921CA" w:rsidRPr="006346DD" w:rsidRDefault="005921CA" w:rsidP="00C67429">
      <w:pPr>
        <w:pStyle w:val="1f0"/>
        <w:rPr>
          <w:rFonts w:cs="Huawei Sans"/>
        </w:rPr>
      </w:pPr>
      <w:r w:rsidRPr="006346DD">
        <w:rPr>
          <w:rFonts w:cs="Huawei Sans"/>
        </w:rPr>
        <w:t>The route has recursed to a tunnel with the tunnel ID of 0x000000003400002f41.</w:t>
      </w:r>
    </w:p>
    <w:p w14:paraId="3D636652" w14:textId="77777777" w:rsidR="005921CA" w:rsidRPr="006346DD" w:rsidRDefault="005921CA" w:rsidP="00C67429">
      <w:pPr>
        <w:pStyle w:val="1f0"/>
        <w:rPr>
          <w:rFonts w:cs="Huawei Sans"/>
        </w:rPr>
      </w:pPr>
      <w:r w:rsidRPr="006346DD">
        <w:rPr>
          <w:rFonts w:cs="Huawei Sans"/>
        </w:rPr>
        <w:t># Check tunnel information on PE2.</w:t>
      </w:r>
    </w:p>
    <w:p w14:paraId="295935AD" w14:textId="77777777" w:rsidR="005921CA" w:rsidRPr="006346DD" w:rsidRDefault="00060583" w:rsidP="005921CA">
      <w:pPr>
        <w:pStyle w:val="2f2"/>
        <w:rPr>
          <w:rFonts w:cs="Huawei Sans"/>
        </w:rPr>
      </w:pPr>
      <w:r w:rsidRPr="006346DD">
        <w:rPr>
          <w:rFonts w:cs="Huawei Sans"/>
        </w:rPr>
        <w:t>[PE2]display tunnel-info all | in 0x000000003400002f41</w:t>
      </w:r>
    </w:p>
    <w:p w14:paraId="5E6CF82D" w14:textId="77777777" w:rsidR="005921CA" w:rsidRPr="006346DD" w:rsidRDefault="005921CA" w:rsidP="005921CA">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1579B762" w14:textId="77777777" w:rsidR="005921CA" w:rsidRPr="006346DD" w:rsidRDefault="005921CA" w:rsidP="005921CA">
      <w:pPr>
        <w:pStyle w:val="2f2"/>
        <w:rPr>
          <w:rFonts w:cs="Huawei Sans"/>
        </w:rPr>
      </w:pPr>
      <w:r w:rsidRPr="006346DD">
        <w:rPr>
          <w:rFonts w:cs="Huawei Sans"/>
        </w:rPr>
        <w:t>----------------------------------------------------------------------------------------</w:t>
      </w:r>
    </w:p>
    <w:p w14:paraId="797CE6B1" w14:textId="77777777" w:rsidR="005921CA" w:rsidRPr="006346DD" w:rsidRDefault="00E90733" w:rsidP="005921CA">
      <w:pPr>
        <w:pStyle w:val="2f2"/>
        <w:rPr>
          <w:rFonts w:cs="Huawei Sans"/>
        </w:rPr>
      </w:pPr>
      <w:r w:rsidRPr="006346DD">
        <w:rPr>
          <w:rFonts w:cs="Huawei Sans"/>
        </w:rPr>
        <w:t>0x000000003400002f41</w:t>
      </w:r>
      <w:r w:rsidRPr="006346DD">
        <w:rPr>
          <w:rFonts w:cs="Huawei Sans"/>
        </w:rPr>
        <w:tab/>
      </w:r>
      <w:r w:rsidRPr="006346DD">
        <w:rPr>
          <w:rFonts w:cs="Huawei Sans"/>
          <w:color w:val="C7000B"/>
        </w:rPr>
        <w:t>srv6tepolicy</w:t>
      </w:r>
      <w:r w:rsidRPr="006346DD">
        <w:rPr>
          <w:rFonts w:cs="Huawei Sans"/>
          <w:color w:val="C7000B"/>
        </w:rPr>
        <w:tab/>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p>
    <w:p w14:paraId="47AB0811" w14:textId="77777777" w:rsidR="005921CA" w:rsidRPr="006346DD" w:rsidRDefault="005921CA" w:rsidP="00C67429">
      <w:pPr>
        <w:pStyle w:val="1f0"/>
        <w:rPr>
          <w:rFonts w:cs="Huawei Sans"/>
        </w:rPr>
      </w:pPr>
      <w:r w:rsidRPr="006346DD">
        <w:rPr>
          <w:rFonts w:cs="Huawei Sans"/>
        </w:rPr>
        <w:t>The tunnel is an SRv6 Policy.</w:t>
      </w:r>
    </w:p>
    <w:p w14:paraId="38E4192E" w14:textId="77777777" w:rsidR="005921CA" w:rsidRPr="006346DD" w:rsidRDefault="005921CA" w:rsidP="005921CA">
      <w:pPr>
        <w:pStyle w:val="30"/>
        <w:rPr>
          <w:rFonts w:cs="Huawei Sans"/>
        </w:rPr>
      </w:pPr>
      <w:r w:rsidRPr="006346DD">
        <w:rPr>
          <w:rFonts w:cs="Huawei Sans"/>
        </w:rPr>
        <w:t>Observe the forwarding process.</w:t>
      </w:r>
    </w:p>
    <w:p w14:paraId="4AAB9FFA" w14:textId="77777777" w:rsidR="00E50F51" w:rsidRPr="00ED2599" w:rsidRDefault="00E50F51" w:rsidP="00E50F51">
      <w:pPr>
        <w:pStyle w:val="1f0"/>
      </w:pPr>
      <w:r>
        <w:lastRenderedPageBreak/>
        <w:t>Capture the headers of incoming packets on GE0/3/0 of P2 and check the packet encapsulation during communication between 10.2.2.2 and 10.4.4.4.</w:t>
      </w:r>
    </w:p>
    <w:p w14:paraId="1ECC2155" w14:textId="6C3357C3" w:rsidR="005921CA" w:rsidRPr="006346DD" w:rsidRDefault="00E50F51" w:rsidP="00E50F51">
      <w:pPr>
        <w:pStyle w:val="1f0"/>
        <w:rPr>
          <w:rFonts w:cs="Huawei Sans"/>
        </w:rPr>
      </w:pPr>
      <w:r>
        <w:t># On P2, create IPv6 ACL 3000 to match the outer headers of packets from 10.2.2.2 to 10.4.4.4.</w:t>
      </w:r>
    </w:p>
    <w:p w14:paraId="1827821D" w14:textId="77777777" w:rsidR="005921CA" w:rsidRPr="006346DD" w:rsidRDefault="005921CA" w:rsidP="005921CA">
      <w:pPr>
        <w:pStyle w:val="2f2"/>
        <w:rPr>
          <w:rFonts w:cs="Huawei Sans"/>
        </w:rPr>
      </w:pPr>
      <w:r w:rsidRPr="006346DD">
        <w:rPr>
          <w:rFonts w:cs="Huawei Sans"/>
        </w:rPr>
        <w:t>[P2]acl ipv6 3000</w:t>
      </w:r>
    </w:p>
    <w:p w14:paraId="3EB749E8" w14:textId="77777777" w:rsidR="005921CA" w:rsidRPr="006346DD" w:rsidRDefault="005921CA" w:rsidP="005921CA">
      <w:pPr>
        <w:pStyle w:val="2f2"/>
        <w:rPr>
          <w:rFonts w:cs="Huawei Sans"/>
        </w:rPr>
      </w:pPr>
      <w:r w:rsidRPr="006346DD">
        <w:rPr>
          <w:rFonts w:cs="Huawei Sans"/>
        </w:rPr>
        <w:t>[P2-acl6-advance-3000] rule permit ipv6 source FC01::2 128 destination FC00:6::1 128</w:t>
      </w:r>
    </w:p>
    <w:p w14:paraId="61907C25" w14:textId="77777777" w:rsidR="00E50F51" w:rsidRDefault="00E50F51" w:rsidP="00E50F51">
      <w:pPr>
        <w:pStyle w:val="1f0"/>
      </w:pPr>
      <w:r>
        <w:t>When these packets arrive at P2, the source IPv6 address is FC01::2 (source address for encapsulation on PE2) and the destination IPv6 address is FC00:6::1 (END SID of P2).</w:t>
      </w:r>
    </w:p>
    <w:p w14:paraId="7811CE2F" w14:textId="77777777" w:rsidR="00E50F51" w:rsidRPr="00653C79" w:rsidRDefault="00E50F51" w:rsidP="00E50F51">
      <w:pPr>
        <w:pStyle w:val="1f0"/>
      </w:pPr>
      <w:r>
        <w:t xml:space="preserve"># Run the </w:t>
      </w:r>
      <w:r>
        <w:rPr>
          <w:b/>
          <w:bCs/>
        </w:rPr>
        <w:t>capture-packet</w:t>
      </w:r>
      <w:r>
        <w:t xml:space="preserve"> command on P2 to capture packet headers on GE0/3/0.</w:t>
      </w:r>
    </w:p>
    <w:p w14:paraId="73AB6B55" w14:textId="77777777" w:rsidR="005921CA" w:rsidRPr="006346DD" w:rsidRDefault="005921CA" w:rsidP="00060583">
      <w:pPr>
        <w:pStyle w:val="2f2"/>
        <w:rPr>
          <w:rFonts w:cs="Huawei Sans"/>
        </w:rPr>
      </w:pPr>
      <w:r w:rsidRPr="006346DD">
        <w:rPr>
          <w:rFonts w:cs="Huawei Sans"/>
        </w:rPr>
        <w:t>[P2]capture-packet forwarding interface GigabitEthernet 0/3/0 inbound ipv6 acl 3000 packet-num 5 packet-len 64 overwrite file SRv6TE.cap</w:t>
      </w:r>
    </w:p>
    <w:p w14:paraId="124190EC" w14:textId="77777777" w:rsidR="005921CA" w:rsidRPr="006346DD" w:rsidRDefault="005921CA" w:rsidP="00060583">
      <w:pPr>
        <w:pStyle w:val="2f2"/>
        <w:rPr>
          <w:rFonts w:cs="Huawei Sans"/>
        </w:rPr>
      </w:pPr>
      <w:r w:rsidRPr="006346DD">
        <w:rPr>
          <w:rFonts w:cs="Huawei Sans"/>
        </w:rPr>
        <w:t>Info: Capture-packet data will be saved to cfcard:/logfile/SRv6TE.cap.</w:t>
      </w:r>
    </w:p>
    <w:p w14:paraId="4948B865" w14:textId="0649DFEA" w:rsidR="005921CA" w:rsidRPr="006346DD" w:rsidRDefault="00E50F51" w:rsidP="00C67429">
      <w:pPr>
        <w:pStyle w:val="1f0"/>
        <w:rPr>
          <w:rFonts w:cs="Huawei Sans"/>
        </w:rPr>
      </w:pPr>
      <w:r>
        <w:t># On PE2, check the connectivity between Loopback1 on PE2 and Loopback1 on PE4.</w:t>
      </w:r>
    </w:p>
    <w:p w14:paraId="05D6D5BC" w14:textId="77777777" w:rsidR="00E90733" w:rsidRPr="006346DD" w:rsidRDefault="00E90733" w:rsidP="00C67429">
      <w:pPr>
        <w:pStyle w:val="2f2"/>
        <w:rPr>
          <w:rFonts w:cs="Huawei Sans"/>
        </w:rPr>
      </w:pPr>
      <w:r w:rsidRPr="006346DD">
        <w:rPr>
          <w:rFonts w:cs="Huawei Sans"/>
        </w:rPr>
        <w:t>[PE2]ping -vpn-instance vpna -a 10.2.2.2 10.4.4.4</w:t>
      </w:r>
    </w:p>
    <w:p w14:paraId="1DD23503" w14:textId="77777777" w:rsidR="00E90733" w:rsidRPr="006346DD" w:rsidRDefault="00E90733" w:rsidP="00C67429">
      <w:pPr>
        <w:pStyle w:val="2f2"/>
        <w:rPr>
          <w:rFonts w:cs="Huawei Sans"/>
        </w:rPr>
      </w:pPr>
      <w:r w:rsidRPr="006346DD">
        <w:rPr>
          <w:rFonts w:cs="Huawei Sans"/>
        </w:rPr>
        <w:t xml:space="preserve">  PING 10.4.4.4: 56  data bytes, press CTRL_C to break</w:t>
      </w:r>
    </w:p>
    <w:p w14:paraId="244871E8" w14:textId="77777777" w:rsidR="00E90733" w:rsidRPr="006346DD" w:rsidRDefault="00E90733" w:rsidP="00C67429">
      <w:pPr>
        <w:pStyle w:val="2f2"/>
        <w:rPr>
          <w:rFonts w:cs="Huawei Sans"/>
        </w:rPr>
      </w:pPr>
      <w:r w:rsidRPr="006346DD">
        <w:rPr>
          <w:rFonts w:cs="Huawei Sans"/>
        </w:rPr>
        <w:t xml:space="preserve">    Reply from 10.4.4.4: bytes=56 Sequence=1 ttl=255 time=1 ms</w:t>
      </w:r>
    </w:p>
    <w:p w14:paraId="0A46A581" w14:textId="77777777" w:rsidR="00E90733" w:rsidRPr="006346DD" w:rsidRDefault="00E90733" w:rsidP="00C67429">
      <w:pPr>
        <w:pStyle w:val="2f2"/>
        <w:rPr>
          <w:rFonts w:cs="Huawei Sans"/>
        </w:rPr>
      </w:pPr>
      <w:r w:rsidRPr="006346DD">
        <w:rPr>
          <w:rFonts w:cs="Huawei Sans"/>
        </w:rPr>
        <w:t xml:space="preserve">    Reply from 10.4.4.4: bytes=56 Sequence=2 ttl=255 time=1 ms</w:t>
      </w:r>
    </w:p>
    <w:p w14:paraId="5347FFA2" w14:textId="77777777" w:rsidR="00E90733" w:rsidRPr="006346DD" w:rsidRDefault="00E90733" w:rsidP="00C67429">
      <w:pPr>
        <w:pStyle w:val="2f2"/>
        <w:rPr>
          <w:rFonts w:cs="Huawei Sans"/>
        </w:rPr>
      </w:pPr>
      <w:r w:rsidRPr="006346DD">
        <w:rPr>
          <w:rFonts w:cs="Huawei Sans"/>
        </w:rPr>
        <w:t xml:space="preserve">    Reply from 10.4.4.4: bytes=56 Sequence=3 ttl=255 time=1 ms</w:t>
      </w:r>
    </w:p>
    <w:p w14:paraId="0C26C56B" w14:textId="77777777" w:rsidR="00E90733" w:rsidRPr="006346DD" w:rsidRDefault="00E90733" w:rsidP="00C67429">
      <w:pPr>
        <w:pStyle w:val="2f2"/>
        <w:rPr>
          <w:rFonts w:cs="Huawei Sans"/>
        </w:rPr>
      </w:pPr>
      <w:r w:rsidRPr="006346DD">
        <w:rPr>
          <w:rFonts w:cs="Huawei Sans"/>
        </w:rPr>
        <w:t xml:space="preserve">    Reply from 10.4.4.4: bytes=56 Sequence=4 ttl=255 time=1 ms</w:t>
      </w:r>
    </w:p>
    <w:p w14:paraId="46704C00" w14:textId="77777777" w:rsidR="00E90733" w:rsidRPr="006346DD" w:rsidRDefault="00E90733" w:rsidP="00C67429">
      <w:pPr>
        <w:pStyle w:val="2f2"/>
        <w:rPr>
          <w:rFonts w:cs="Huawei Sans"/>
        </w:rPr>
      </w:pPr>
      <w:r w:rsidRPr="006346DD">
        <w:rPr>
          <w:rFonts w:cs="Huawei Sans"/>
        </w:rPr>
        <w:t xml:space="preserve">    Reply from 10.4.4.4: bytes=56 Sequence=5 ttl=255 time=1 ms</w:t>
      </w:r>
    </w:p>
    <w:p w14:paraId="5D206355" w14:textId="77777777" w:rsidR="00E90733" w:rsidRPr="006346DD" w:rsidRDefault="00E90733" w:rsidP="00C67429">
      <w:pPr>
        <w:pStyle w:val="2f2"/>
        <w:rPr>
          <w:rFonts w:cs="Huawei Sans"/>
        </w:rPr>
      </w:pPr>
    </w:p>
    <w:p w14:paraId="3E8F8AB9" w14:textId="77777777" w:rsidR="00E90733" w:rsidRPr="006346DD" w:rsidRDefault="00E90733" w:rsidP="00C67429">
      <w:pPr>
        <w:pStyle w:val="2f2"/>
        <w:rPr>
          <w:rFonts w:cs="Huawei Sans"/>
        </w:rPr>
      </w:pPr>
      <w:r w:rsidRPr="006346DD">
        <w:rPr>
          <w:rFonts w:cs="Huawei Sans"/>
        </w:rPr>
        <w:t xml:space="preserve">  --- 10.4.4.4 ping statistics ---</w:t>
      </w:r>
    </w:p>
    <w:p w14:paraId="23C9A2B1" w14:textId="77777777" w:rsidR="00E90733" w:rsidRPr="006346DD" w:rsidRDefault="00E90733" w:rsidP="00C67429">
      <w:pPr>
        <w:pStyle w:val="2f2"/>
        <w:rPr>
          <w:rFonts w:cs="Huawei Sans"/>
        </w:rPr>
      </w:pPr>
      <w:r w:rsidRPr="006346DD">
        <w:rPr>
          <w:rFonts w:cs="Huawei Sans"/>
        </w:rPr>
        <w:t xml:space="preserve">    5 packet(s) transmitted</w:t>
      </w:r>
    </w:p>
    <w:p w14:paraId="09731EB8" w14:textId="77777777" w:rsidR="00E90733" w:rsidRPr="006346DD" w:rsidRDefault="00E90733" w:rsidP="00C67429">
      <w:pPr>
        <w:pStyle w:val="2f2"/>
        <w:rPr>
          <w:rFonts w:cs="Huawei Sans"/>
        </w:rPr>
      </w:pPr>
      <w:r w:rsidRPr="006346DD">
        <w:rPr>
          <w:rFonts w:cs="Huawei Sans"/>
        </w:rPr>
        <w:t xml:space="preserve">    5 packet(s) received</w:t>
      </w:r>
    </w:p>
    <w:p w14:paraId="206E3816" w14:textId="77777777" w:rsidR="00E90733" w:rsidRPr="006346DD" w:rsidRDefault="00E90733" w:rsidP="00C67429">
      <w:pPr>
        <w:pStyle w:val="2f2"/>
        <w:rPr>
          <w:rFonts w:cs="Huawei Sans"/>
        </w:rPr>
      </w:pPr>
      <w:r w:rsidRPr="006346DD">
        <w:rPr>
          <w:rFonts w:cs="Huawei Sans"/>
        </w:rPr>
        <w:t xml:space="preserve">    0.00% packet loss</w:t>
      </w:r>
    </w:p>
    <w:p w14:paraId="3F6A6328" w14:textId="77777777" w:rsidR="00E90733" w:rsidRPr="006346DD" w:rsidRDefault="00E90733" w:rsidP="00C67429">
      <w:pPr>
        <w:pStyle w:val="2f2"/>
        <w:rPr>
          <w:rFonts w:cs="Huawei Sans"/>
        </w:rPr>
      </w:pPr>
      <w:r w:rsidRPr="006346DD">
        <w:rPr>
          <w:rFonts w:cs="Huawei Sans"/>
        </w:rPr>
        <w:t>round-trip min/avg/max = 1/1/1 ms</w:t>
      </w:r>
    </w:p>
    <w:p w14:paraId="6F6AD417" w14:textId="77777777" w:rsidR="005921CA" w:rsidRPr="006346DD" w:rsidRDefault="005921CA" w:rsidP="00C67429">
      <w:pPr>
        <w:pStyle w:val="1f0"/>
        <w:rPr>
          <w:rFonts w:cs="Huawei Sans"/>
        </w:rPr>
      </w:pPr>
      <w:r w:rsidRPr="006346DD">
        <w:rPr>
          <w:rFonts w:cs="Huawei Sans"/>
        </w:rPr>
        <w:t>The connectivity is normal.</w:t>
      </w:r>
    </w:p>
    <w:p w14:paraId="7F82E439" w14:textId="77777777" w:rsidR="00E50F51" w:rsidRPr="00653C79" w:rsidRDefault="00E50F51" w:rsidP="00E50F51">
      <w:pPr>
        <w:pStyle w:val="1f0"/>
      </w:pPr>
      <w:r>
        <w:t># Check captured packet headers.</w:t>
      </w:r>
    </w:p>
    <w:p w14:paraId="245D1D2D" w14:textId="77777777" w:rsidR="005921CA" w:rsidRPr="006346DD" w:rsidRDefault="005921CA" w:rsidP="00C67429">
      <w:pPr>
        <w:pStyle w:val="2f2"/>
        <w:rPr>
          <w:rFonts w:cs="Huawei Sans"/>
        </w:rPr>
      </w:pPr>
      <w:r w:rsidRPr="006346DD">
        <w:rPr>
          <w:rFonts w:cs="Huawei Sans"/>
        </w:rPr>
        <w:t>Frame 1: 194 bytes on wire (1552 bits), 64 bytes captured (512 bits)</w:t>
      </w:r>
    </w:p>
    <w:p w14:paraId="23351E44" w14:textId="77777777" w:rsidR="005921CA" w:rsidRPr="006346DD" w:rsidRDefault="005921CA" w:rsidP="00C67429">
      <w:pPr>
        <w:pStyle w:val="2f2"/>
        <w:rPr>
          <w:rFonts w:cs="Huawei Sans"/>
        </w:rPr>
      </w:pPr>
      <w:r w:rsidRPr="006346DD">
        <w:rPr>
          <w:rFonts w:cs="Huawei Sans"/>
        </w:rPr>
        <w:t>Ethernet II, Src: HuaweiTe_7a:c2:8a (dc:99:14:7a:c2:8a), Dst: HuaweiTe_7a:c3:f1 (dc:99:14:7a:c3:f1)</w:t>
      </w:r>
    </w:p>
    <w:p w14:paraId="47D6E527" w14:textId="77777777" w:rsidR="005921CA" w:rsidRPr="006346DD" w:rsidRDefault="005921CA" w:rsidP="00C67429">
      <w:pPr>
        <w:pStyle w:val="2f2"/>
        <w:rPr>
          <w:rFonts w:cs="Huawei Sans"/>
        </w:rPr>
      </w:pPr>
      <w:r w:rsidRPr="006346DD">
        <w:rPr>
          <w:rFonts w:cs="Huawei Sans"/>
        </w:rPr>
        <w:t>Internet Protocol Version 6, Src: fc01::2, Dst: fc00:6::1</w:t>
      </w:r>
    </w:p>
    <w:p w14:paraId="1A21E9D4" w14:textId="77777777" w:rsidR="005921CA" w:rsidRPr="006346DD" w:rsidRDefault="005921CA" w:rsidP="00C67429">
      <w:pPr>
        <w:pStyle w:val="2f2"/>
        <w:rPr>
          <w:rFonts w:cs="Huawei Sans"/>
        </w:rPr>
      </w:pPr>
      <w:r w:rsidRPr="006346DD">
        <w:rPr>
          <w:rFonts w:cs="Huawei Sans"/>
        </w:rPr>
        <w:t xml:space="preserve">    0110 .... = Version: 6</w:t>
      </w:r>
    </w:p>
    <w:p w14:paraId="221429A2" w14:textId="77777777" w:rsidR="005921CA" w:rsidRPr="006346DD" w:rsidRDefault="005921CA" w:rsidP="00C67429">
      <w:pPr>
        <w:pStyle w:val="2f2"/>
        <w:rPr>
          <w:rFonts w:cs="Huawei Sans"/>
        </w:rPr>
      </w:pPr>
      <w:r w:rsidRPr="006346DD">
        <w:rPr>
          <w:rFonts w:cs="Huawei Sans"/>
        </w:rPr>
        <w:t xml:space="preserve">    .... 0000 0000 .... .... .... .... .... = Traffic Class: 0x00 (DSCP: CS0, ECN: Not-ECT)</w:t>
      </w:r>
    </w:p>
    <w:p w14:paraId="7A8DE77E" w14:textId="77777777" w:rsidR="005921CA" w:rsidRPr="006346DD" w:rsidRDefault="005921CA" w:rsidP="00C67429">
      <w:pPr>
        <w:pStyle w:val="2f2"/>
        <w:rPr>
          <w:rFonts w:cs="Huawei Sans"/>
        </w:rPr>
      </w:pPr>
      <w:r w:rsidRPr="006346DD">
        <w:rPr>
          <w:rFonts w:cs="Huawei Sans"/>
        </w:rPr>
        <w:t xml:space="preserve">    .... .... .... 0000 0000 0000 0000 0000 = Flow Label: 0x00000</w:t>
      </w:r>
    </w:p>
    <w:p w14:paraId="30F6BD18" w14:textId="77777777" w:rsidR="005921CA" w:rsidRPr="006346DD" w:rsidRDefault="005921CA" w:rsidP="00C67429">
      <w:pPr>
        <w:pStyle w:val="2f2"/>
        <w:rPr>
          <w:rFonts w:cs="Huawei Sans"/>
        </w:rPr>
      </w:pPr>
      <w:r w:rsidRPr="006346DD">
        <w:rPr>
          <w:rFonts w:cs="Huawei Sans"/>
        </w:rPr>
        <w:t xml:space="preserve">    Payload Length: 140</w:t>
      </w:r>
    </w:p>
    <w:p w14:paraId="04C0FFFD" w14:textId="77777777" w:rsidR="005921CA" w:rsidRPr="006346DD" w:rsidRDefault="005921CA" w:rsidP="00C67429">
      <w:pPr>
        <w:pStyle w:val="2f2"/>
        <w:rPr>
          <w:rFonts w:cs="Huawei Sans"/>
        </w:rPr>
      </w:pPr>
      <w:r w:rsidRPr="006346DD">
        <w:rPr>
          <w:rFonts w:cs="Huawei Sans"/>
        </w:rPr>
        <w:t xml:space="preserve">    Next Header: Routing Header for IPv6 (43)</w:t>
      </w:r>
    </w:p>
    <w:p w14:paraId="7B293E36" w14:textId="77777777" w:rsidR="005921CA" w:rsidRPr="006346DD" w:rsidRDefault="005921CA" w:rsidP="00C67429">
      <w:pPr>
        <w:pStyle w:val="2f2"/>
        <w:rPr>
          <w:rFonts w:cs="Huawei Sans"/>
        </w:rPr>
      </w:pPr>
      <w:r w:rsidRPr="006346DD">
        <w:rPr>
          <w:rFonts w:cs="Huawei Sans"/>
        </w:rPr>
        <w:t xml:space="preserve">    Hop Limit: 255</w:t>
      </w:r>
    </w:p>
    <w:p w14:paraId="78448B62" w14:textId="77777777" w:rsidR="005921CA" w:rsidRPr="006346DD" w:rsidRDefault="005921CA" w:rsidP="00C67429">
      <w:pPr>
        <w:pStyle w:val="2f2"/>
        <w:rPr>
          <w:rFonts w:cs="Huawei Sans"/>
        </w:rPr>
      </w:pPr>
      <w:r w:rsidRPr="006346DD">
        <w:rPr>
          <w:rFonts w:cs="Huawei Sans"/>
        </w:rPr>
        <w:t xml:space="preserve">    Source Address: fc01::2</w:t>
      </w:r>
    </w:p>
    <w:p w14:paraId="78A432D9" w14:textId="77777777" w:rsidR="005921CA" w:rsidRPr="006346DD" w:rsidRDefault="005921CA" w:rsidP="00C67429">
      <w:pPr>
        <w:pStyle w:val="2f2"/>
        <w:rPr>
          <w:rFonts w:cs="Huawei Sans"/>
        </w:rPr>
      </w:pPr>
      <w:r w:rsidRPr="006346DD">
        <w:rPr>
          <w:rFonts w:cs="Huawei Sans"/>
        </w:rPr>
        <w:t xml:space="preserve">    Destination Address: fc00:6::1</w:t>
      </w:r>
    </w:p>
    <w:p w14:paraId="4E3F9F99" w14:textId="77777777" w:rsidR="005921CA" w:rsidRPr="006346DD" w:rsidRDefault="005921CA" w:rsidP="00C67429">
      <w:pPr>
        <w:pStyle w:val="2f2"/>
        <w:rPr>
          <w:rFonts w:cs="Huawei Sans"/>
        </w:rPr>
      </w:pPr>
      <w:r w:rsidRPr="006346DD">
        <w:rPr>
          <w:rFonts w:cs="Huawei Sans"/>
        </w:rPr>
        <w:t xml:space="preserve">    Routing Header for IPv6 (Segment Routing)</w:t>
      </w:r>
    </w:p>
    <w:p w14:paraId="79DA98A7" w14:textId="77777777" w:rsidR="005921CA" w:rsidRPr="006346DD" w:rsidRDefault="005921CA" w:rsidP="00C67429">
      <w:pPr>
        <w:pStyle w:val="2f2"/>
        <w:rPr>
          <w:rFonts w:cs="Huawei Sans"/>
        </w:rPr>
      </w:pPr>
      <w:r w:rsidRPr="006346DD">
        <w:rPr>
          <w:rFonts w:cs="Huawei Sans"/>
        </w:rPr>
        <w:t xml:space="preserve">        Next Header: IPIP (4)</w:t>
      </w:r>
    </w:p>
    <w:p w14:paraId="521F4A55" w14:textId="77777777" w:rsidR="005921CA" w:rsidRPr="006346DD" w:rsidRDefault="005921CA" w:rsidP="00C67429">
      <w:pPr>
        <w:pStyle w:val="2f2"/>
        <w:rPr>
          <w:rFonts w:cs="Huawei Sans"/>
        </w:rPr>
      </w:pPr>
      <w:r w:rsidRPr="006346DD">
        <w:rPr>
          <w:rFonts w:cs="Huawei Sans"/>
        </w:rPr>
        <w:t xml:space="preserve">        Length: 6</w:t>
      </w:r>
    </w:p>
    <w:p w14:paraId="15738EE6" w14:textId="77777777" w:rsidR="005921CA" w:rsidRPr="006346DD" w:rsidRDefault="005921CA" w:rsidP="00C67429">
      <w:pPr>
        <w:pStyle w:val="2f2"/>
        <w:rPr>
          <w:rFonts w:cs="Huawei Sans"/>
        </w:rPr>
      </w:pPr>
      <w:r w:rsidRPr="006346DD">
        <w:rPr>
          <w:rFonts w:cs="Huawei Sans"/>
        </w:rPr>
        <w:t xml:space="preserve">        [Length: 56 bytes]</w:t>
      </w:r>
    </w:p>
    <w:p w14:paraId="0D3DD63D" w14:textId="77777777" w:rsidR="005921CA" w:rsidRPr="006346DD" w:rsidRDefault="005921CA" w:rsidP="00C67429">
      <w:pPr>
        <w:pStyle w:val="2f2"/>
        <w:rPr>
          <w:rFonts w:cs="Huawei Sans"/>
        </w:rPr>
      </w:pPr>
      <w:r w:rsidRPr="006346DD">
        <w:rPr>
          <w:rFonts w:cs="Huawei Sans"/>
        </w:rPr>
        <w:t xml:space="preserve">        Type: Segment Routing (4)</w:t>
      </w:r>
    </w:p>
    <w:p w14:paraId="18509CFB" w14:textId="77777777" w:rsidR="005921CA" w:rsidRPr="006346DD" w:rsidRDefault="005921CA" w:rsidP="00C67429">
      <w:pPr>
        <w:pStyle w:val="2f2"/>
        <w:rPr>
          <w:rFonts w:cs="Huawei Sans"/>
        </w:rPr>
      </w:pPr>
      <w:r w:rsidRPr="006346DD">
        <w:rPr>
          <w:rFonts w:cs="Huawei Sans"/>
        </w:rPr>
        <w:t xml:space="preserve">        </w:t>
      </w:r>
      <w:r w:rsidRPr="006346DD">
        <w:rPr>
          <w:rFonts w:cs="Huawei Sans"/>
          <w:color w:val="C7000B"/>
        </w:rPr>
        <w:t>Segments Left: 2</w:t>
      </w:r>
    </w:p>
    <w:p w14:paraId="67A31336" w14:textId="77777777" w:rsidR="005921CA" w:rsidRPr="006346DD" w:rsidRDefault="005921CA" w:rsidP="00C67429">
      <w:pPr>
        <w:pStyle w:val="2f2"/>
        <w:rPr>
          <w:rFonts w:cs="Huawei Sans"/>
        </w:rPr>
      </w:pPr>
      <w:r w:rsidRPr="006346DD">
        <w:rPr>
          <w:rFonts w:cs="Huawei Sans"/>
        </w:rPr>
        <w:lastRenderedPageBreak/>
        <w:t xml:space="preserve">        Last Entry: 2</w:t>
      </w:r>
    </w:p>
    <w:p w14:paraId="7624EA23" w14:textId="77777777" w:rsidR="005921CA" w:rsidRPr="006346DD" w:rsidRDefault="005921CA" w:rsidP="00C67429">
      <w:pPr>
        <w:pStyle w:val="2f2"/>
        <w:rPr>
          <w:rFonts w:cs="Huawei Sans"/>
        </w:rPr>
      </w:pPr>
      <w:r w:rsidRPr="006346DD">
        <w:rPr>
          <w:rFonts w:cs="Huawei Sans"/>
        </w:rPr>
        <w:t xml:space="preserve">        Flags: 0x00</w:t>
      </w:r>
    </w:p>
    <w:p w14:paraId="013733A9" w14:textId="06BA1367" w:rsidR="005921CA" w:rsidRPr="00E50F51" w:rsidRDefault="00E50F51" w:rsidP="00C67429">
      <w:pPr>
        <w:pStyle w:val="1f0"/>
        <w:rPr>
          <w:rFonts w:cs="Huawei Sans"/>
        </w:rPr>
      </w:pPr>
      <w:r>
        <w:t>The SRH still carries two SIDs when packets reach P2. Due to limitations on the captured packet header length, the specific SIDs cannot be viewed. However, we know that one SID is PE4's END SID {FC00:4::1}, and the other SID (the last SID) is an END.DT4 SID {FC00:4::44}.</w:t>
      </w:r>
    </w:p>
    <w:p w14:paraId="3DC58015" w14:textId="77777777" w:rsidR="005921CA" w:rsidRPr="006346DD" w:rsidRDefault="00E33FFD" w:rsidP="00E33FFD">
      <w:pPr>
        <w:pStyle w:val="3"/>
        <w:rPr>
          <w:rFonts w:cs="Huawei Sans"/>
        </w:rPr>
      </w:pPr>
      <w:bookmarkStart w:id="38" w:name="_Toc74745714"/>
      <w:r w:rsidRPr="006346DD">
        <w:rPr>
          <w:rFonts w:cs="Huawei Sans"/>
        </w:rPr>
        <w:t>Quiz</w:t>
      </w:r>
      <w:bookmarkEnd w:id="38"/>
    </w:p>
    <w:p w14:paraId="5CCF8D7B" w14:textId="77777777" w:rsidR="00E33FFD" w:rsidRPr="006346DD" w:rsidRDefault="00E33FFD" w:rsidP="00E33FFD">
      <w:pPr>
        <w:pStyle w:val="1f0"/>
        <w:rPr>
          <w:rFonts w:cs="Huawei Sans"/>
        </w:rPr>
      </w:pPr>
      <w:r w:rsidRPr="006346DD">
        <w:rPr>
          <w:rFonts w:cs="Huawei Sans"/>
        </w:rPr>
        <w:t>What are End SIDs and End.DT4 SIDs used to identify?</w:t>
      </w:r>
    </w:p>
    <w:p w14:paraId="7E9E987D" w14:textId="77777777" w:rsidR="00507B44" w:rsidRPr="006346DD" w:rsidRDefault="00507B44" w:rsidP="00507B44">
      <w:pPr>
        <w:pStyle w:val="1f0"/>
        <w:rPr>
          <w:rFonts w:cs="Huawei Sans"/>
        </w:rPr>
      </w:pPr>
    </w:p>
    <w:p w14:paraId="7F6645EA" w14:textId="77777777" w:rsidR="00507B44" w:rsidRPr="006346DD" w:rsidRDefault="00507B44" w:rsidP="00507B44">
      <w:pPr>
        <w:pStyle w:val="1f0"/>
        <w:rPr>
          <w:rFonts w:cs="Huawei Sans"/>
        </w:rPr>
        <w:sectPr w:rsidR="00507B44" w:rsidRPr="006346DD" w:rsidSect="00CE1285">
          <w:pgSz w:w="11906" w:h="16838" w:code="9"/>
          <w:pgMar w:top="1701" w:right="1134" w:bottom="1701" w:left="1134" w:header="567" w:footer="567" w:gutter="0"/>
          <w:cols w:space="425"/>
          <w:docGrid w:linePitch="312"/>
        </w:sectPr>
      </w:pPr>
    </w:p>
    <w:p w14:paraId="678A5FDC" w14:textId="6465B278" w:rsidR="005921CA" w:rsidRPr="006346DD" w:rsidRDefault="00C640F3" w:rsidP="006E15FA">
      <w:pPr>
        <w:pStyle w:val="10"/>
        <w:rPr>
          <w:rFonts w:cs="Huawei Sans"/>
        </w:rPr>
      </w:pPr>
      <w:bookmarkStart w:id="39" w:name="_Toc74745715"/>
      <w:r>
        <w:rPr>
          <w:rFonts w:cs="Huawei Sans"/>
        </w:rPr>
        <w:lastRenderedPageBreak/>
        <w:t>iMaster NCE-IP</w:t>
      </w:r>
      <w:r w:rsidR="005921CA" w:rsidRPr="006346DD">
        <w:rPr>
          <w:rFonts w:cs="Huawei Sans"/>
        </w:rPr>
        <w:t xml:space="preserve"> Experiment</w:t>
      </w:r>
      <w:bookmarkEnd w:id="39"/>
    </w:p>
    <w:p w14:paraId="428C5822" w14:textId="3FA4B2D7" w:rsidR="005921CA" w:rsidRPr="006346DD" w:rsidRDefault="00F445EA" w:rsidP="00F445EA">
      <w:pPr>
        <w:pStyle w:val="2"/>
        <w:rPr>
          <w:rFonts w:cs="Huawei Sans"/>
        </w:rPr>
      </w:pPr>
      <w:bookmarkStart w:id="40" w:name="_Ref74327538"/>
      <w:bookmarkStart w:id="41" w:name="_Toc74745716"/>
      <w:r w:rsidRPr="006346DD">
        <w:rPr>
          <w:rFonts w:cs="Huawei Sans"/>
        </w:rPr>
        <w:t xml:space="preserve">SR-MPLS Service Delivery </w:t>
      </w:r>
      <w:r w:rsidR="00753D7D">
        <w:rPr>
          <w:rFonts w:cs="Huawei Sans"/>
        </w:rPr>
        <w:t>by the Controller</w:t>
      </w:r>
      <w:bookmarkEnd w:id="40"/>
      <w:bookmarkEnd w:id="41"/>
    </w:p>
    <w:p w14:paraId="1D1DE8B2" w14:textId="77777777" w:rsidR="005921CA" w:rsidRPr="006346DD" w:rsidRDefault="005921CA" w:rsidP="006E15FA">
      <w:pPr>
        <w:pStyle w:val="3"/>
        <w:rPr>
          <w:rFonts w:cs="Huawei Sans"/>
        </w:rPr>
      </w:pPr>
      <w:bookmarkStart w:id="42" w:name="_Toc74745717"/>
      <w:r w:rsidRPr="006346DD">
        <w:rPr>
          <w:rFonts w:cs="Huawei Sans"/>
        </w:rPr>
        <w:t>Introduction</w:t>
      </w:r>
      <w:bookmarkEnd w:id="42"/>
    </w:p>
    <w:p w14:paraId="1F74AE10" w14:textId="77777777" w:rsidR="005921CA" w:rsidRPr="006346DD" w:rsidRDefault="005921CA" w:rsidP="006E15FA">
      <w:pPr>
        <w:pStyle w:val="4"/>
        <w:rPr>
          <w:rFonts w:cs="Huawei Sans" w:hint="default"/>
        </w:rPr>
      </w:pPr>
      <w:r w:rsidRPr="006346DD">
        <w:rPr>
          <w:rFonts w:cs="Huawei Sans" w:hint="default"/>
        </w:rPr>
        <w:t>Objectives</w:t>
      </w:r>
    </w:p>
    <w:p w14:paraId="5A465488" w14:textId="77777777" w:rsidR="00F445EA" w:rsidRPr="006346DD" w:rsidRDefault="00F445EA" w:rsidP="00F445EA">
      <w:pPr>
        <w:pStyle w:val="1f0"/>
        <w:rPr>
          <w:rFonts w:cs="Huawei Sans"/>
        </w:rPr>
      </w:pPr>
      <w:r w:rsidRPr="006346DD">
        <w:rPr>
          <w:rFonts w:cs="Huawei Sans"/>
        </w:rPr>
        <w:t>Upon completion of this task, you will be able to:</w:t>
      </w:r>
    </w:p>
    <w:p w14:paraId="5725D280" w14:textId="77777777" w:rsidR="005921CA" w:rsidRPr="006346DD" w:rsidRDefault="005921CA" w:rsidP="005921CA">
      <w:pPr>
        <w:pStyle w:val="4a"/>
        <w:rPr>
          <w:rFonts w:cs="Huawei Sans"/>
        </w:rPr>
      </w:pPr>
      <w:r w:rsidRPr="006346DD">
        <w:rPr>
          <w:rFonts w:cs="Huawei Sans"/>
        </w:rPr>
        <w:t xml:space="preserve">Use iMaster NCE-IP to manage devices and configure services. </w:t>
      </w:r>
    </w:p>
    <w:p w14:paraId="61096452" w14:textId="77777777" w:rsidR="005921CA" w:rsidRPr="006346DD" w:rsidRDefault="005921CA" w:rsidP="005921CA">
      <w:pPr>
        <w:pStyle w:val="4a"/>
        <w:rPr>
          <w:rFonts w:cs="Huawei Sans"/>
        </w:rPr>
      </w:pPr>
      <w:r w:rsidRPr="006346DD">
        <w:rPr>
          <w:rFonts w:cs="Huawei Sans"/>
        </w:rPr>
        <w:t>Establish BGP-LS and BGP SRv4 Policy address relationships between the controller and devices.</w:t>
      </w:r>
    </w:p>
    <w:p w14:paraId="405A863D" w14:textId="77777777" w:rsidR="005921CA" w:rsidRPr="006346DD" w:rsidRDefault="005921CA" w:rsidP="005921CA">
      <w:pPr>
        <w:pStyle w:val="4a"/>
        <w:rPr>
          <w:rFonts w:cs="Huawei Sans"/>
        </w:rPr>
      </w:pPr>
      <w:r w:rsidRPr="006346DD">
        <w:rPr>
          <w:rFonts w:cs="Huawei Sans"/>
        </w:rPr>
        <w:t xml:space="preserve">Use iMaster NCE-IP to deliver L3VPNv4 over SR-MPLS TE configurations. </w:t>
      </w:r>
    </w:p>
    <w:p w14:paraId="6BDCB3F0" w14:textId="77777777" w:rsidR="005921CA" w:rsidRPr="006346DD" w:rsidRDefault="005921CA" w:rsidP="005921CA">
      <w:pPr>
        <w:pStyle w:val="4a"/>
        <w:rPr>
          <w:rFonts w:cs="Huawei Sans"/>
        </w:rPr>
      </w:pPr>
      <w:r w:rsidRPr="006346DD">
        <w:rPr>
          <w:rFonts w:cs="Huawei Sans"/>
        </w:rPr>
        <w:t>Use iMaster NCE-IP to deliver L3VPNv4 over SR-MPLS Policy configurations.</w:t>
      </w:r>
    </w:p>
    <w:p w14:paraId="0CEFFFF7" w14:textId="77777777" w:rsidR="005921CA" w:rsidRPr="006346DD" w:rsidRDefault="005921CA" w:rsidP="00B324AA">
      <w:pPr>
        <w:pStyle w:val="4"/>
        <w:rPr>
          <w:rFonts w:cs="Huawei Sans" w:hint="default"/>
        </w:rPr>
      </w:pPr>
      <w:r w:rsidRPr="006346DD">
        <w:rPr>
          <w:rFonts w:cs="Huawei Sans" w:hint="default"/>
        </w:rPr>
        <w:t>Networking Description</w:t>
      </w:r>
    </w:p>
    <w:p w14:paraId="6E3B7148" w14:textId="77777777" w:rsidR="00B324AA" w:rsidRPr="006346DD" w:rsidRDefault="00B324AA" w:rsidP="00C67429">
      <w:pPr>
        <w:pStyle w:val="1f0"/>
        <w:rPr>
          <w:rFonts w:cs="Huawei Sans"/>
        </w:rPr>
      </w:pPr>
      <w:r w:rsidRPr="006346DD">
        <w:rPr>
          <w:rFonts w:cs="Huawei Sans"/>
          <w:noProof/>
        </w:rPr>
        <w:drawing>
          <wp:inline distT="0" distB="0" distL="0" distR="0" wp14:anchorId="70AEF35B" wp14:editId="02BAD18A">
            <wp:extent cx="5040000" cy="2995906"/>
            <wp:effectExtent l="0" t="0" r="825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0000" cy="2995906"/>
                    </a:xfrm>
                    <a:prstGeom prst="rect">
                      <a:avLst/>
                    </a:prstGeom>
                    <a:noFill/>
                  </pic:spPr>
                </pic:pic>
              </a:graphicData>
            </a:graphic>
          </wp:inline>
        </w:drawing>
      </w:r>
    </w:p>
    <w:p w14:paraId="7975CD17" w14:textId="77777777" w:rsidR="005921CA" w:rsidRPr="006346DD" w:rsidRDefault="005921CA" w:rsidP="00507B44">
      <w:pPr>
        <w:pStyle w:val="92"/>
        <w:ind w:left="567"/>
        <w:rPr>
          <w:rFonts w:cs="Huawei Sans"/>
        </w:rPr>
      </w:pPr>
      <w:r w:rsidRPr="006346DD">
        <w:rPr>
          <w:rFonts w:cs="Huawei Sans"/>
        </w:rPr>
        <w:t>Experiment topology for SR-MPLS service delivery through the controller</w:t>
      </w:r>
    </w:p>
    <w:p w14:paraId="727E5128" w14:textId="77777777" w:rsidR="00753D7D" w:rsidRDefault="00753D7D" w:rsidP="00753D7D">
      <w:pPr>
        <w:pStyle w:val="1f0"/>
      </w:pPr>
      <w:r>
        <w:t>The figure shows the device connection and IP address planning. The interface interconnection addresses are in the format of 10.0.0.</w:t>
      </w:r>
      <w:r>
        <w:rPr>
          <w:i/>
          <w:iCs/>
        </w:rPr>
        <w:t>Y</w:t>
      </w:r>
      <w:r>
        <w:t xml:space="preserve">/30, and the values represented by </w:t>
      </w:r>
      <w:r>
        <w:rPr>
          <w:i/>
          <w:iCs/>
        </w:rPr>
        <w:t>Y</w:t>
      </w:r>
      <w:r>
        <w:t xml:space="preserve"> are shown in the figure. Loopback0 is created on all devices. The Loopback0 address is used as the MPLS LSR ID of each device in the SR domain.</w:t>
      </w:r>
    </w:p>
    <w:p w14:paraId="72FC5E78" w14:textId="77777777" w:rsidR="00753D7D" w:rsidRDefault="00753D7D" w:rsidP="00753D7D">
      <w:pPr>
        <w:pStyle w:val="1f0"/>
      </w:pPr>
      <w:r>
        <w:lastRenderedPageBreak/>
        <w:t>IS-IS is enabled globally in the entire SR domain, and SR labels are distributed through IS-IS.</w:t>
      </w:r>
    </w:p>
    <w:p w14:paraId="56C11402" w14:textId="77777777" w:rsidR="00753D7D" w:rsidRDefault="00753D7D" w:rsidP="00753D7D">
      <w:pPr>
        <w:pStyle w:val="1f0"/>
      </w:pPr>
      <w:r>
        <w:t>BGP runs in the AS. P1 and P2 function as RRs. All PEs establish VPNv4 peer relationships and SR Policy peer relationships with P1 and P2.</w:t>
      </w:r>
    </w:p>
    <w:p w14:paraId="482978A7" w14:textId="77777777" w:rsidR="00753D7D" w:rsidRDefault="00753D7D" w:rsidP="00753D7D">
      <w:pPr>
        <w:pStyle w:val="1f0"/>
      </w:pPr>
      <w:r>
        <w:t>All devices connect to iMaster NCE-IP through the management interface (GE0/0/0). The controller address is shown in the figure.</w:t>
      </w:r>
    </w:p>
    <w:p w14:paraId="7A067608" w14:textId="77777777" w:rsidR="00753D7D" w:rsidRPr="00C806DD" w:rsidRDefault="00753D7D" w:rsidP="00753D7D">
      <w:pPr>
        <w:pStyle w:val="1f0"/>
      </w:pPr>
      <w:r>
        <w:t>Now we need to use iMaster NCE-IP to manage all devices and then deliver L3VPNv4 over SR-MPLS TE and L3VPNv4 over SR-MPLS Policy configurations.</w:t>
      </w:r>
    </w:p>
    <w:p w14:paraId="336E5841" w14:textId="77777777" w:rsidR="005921CA" w:rsidRPr="006346DD" w:rsidRDefault="005921CA" w:rsidP="006E15FA">
      <w:pPr>
        <w:pStyle w:val="3"/>
        <w:rPr>
          <w:rFonts w:cs="Huawei Sans"/>
        </w:rPr>
      </w:pPr>
      <w:bookmarkStart w:id="43" w:name="_Toc74745718"/>
      <w:r w:rsidRPr="006346DD">
        <w:rPr>
          <w:rFonts w:cs="Huawei Sans"/>
        </w:rPr>
        <w:t>Experiment Task</w:t>
      </w:r>
      <w:bookmarkEnd w:id="43"/>
    </w:p>
    <w:p w14:paraId="2B3C74B4" w14:textId="77777777" w:rsidR="005921CA" w:rsidRPr="006346DD" w:rsidRDefault="005921CA" w:rsidP="006E15FA">
      <w:pPr>
        <w:pStyle w:val="4"/>
        <w:rPr>
          <w:rFonts w:cs="Huawei Sans" w:hint="default"/>
        </w:rPr>
      </w:pPr>
      <w:r w:rsidRPr="006346DD">
        <w:rPr>
          <w:rFonts w:cs="Huawei Sans" w:hint="default"/>
        </w:rPr>
        <w:t>Configuration Roadmap</w:t>
      </w:r>
    </w:p>
    <w:p w14:paraId="4E3D4DCB" w14:textId="77777777" w:rsidR="00753D7D" w:rsidRDefault="00753D7D" w:rsidP="00753D7D">
      <w:pPr>
        <w:pStyle w:val="1f0"/>
        <w:numPr>
          <w:ilvl w:val="0"/>
          <w:numId w:val="18"/>
        </w:numPr>
      </w:pPr>
      <w:r>
        <w:t>Perform basic device configurations, such as configuring IP addresses for Loopback0, interconnection, and management interfaces, and configuring SSH and SNMP.</w:t>
      </w:r>
    </w:p>
    <w:p w14:paraId="20DE397E" w14:textId="77777777" w:rsidR="00753D7D" w:rsidRDefault="00753D7D" w:rsidP="00753D7D">
      <w:pPr>
        <w:pStyle w:val="1f0"/>
        <w:numPr>
          <w:ilvl w:val="0"/>
          <w:numId w:val="18"/>
        </w:numPr>
      </w:pPr>
      <w:r>
        <w:t>Perform IGP, SR, and MPLS configurations, such as enabling SR globally, configuring SRGBs, enabling IS-IS topology to be reported through BGP-LS, and enabling MPLS and MPLS TE globally.</w:t>
      </w:r>
    </w:p>
    <w:p w14:paraId="08505AF6" w14:textId="77777777" w:rsidR="00753D7D" w:rsidRDefault="00753D7D" w:rsidP="00753D7D">
      <w:pPr>
        <w:pStyle w:val="1f0"/>
        <w:numPr>
          <w:ilvl w:val="0"/>
          <w:numId w:val="18"/>
        </w:numPr>
      </w:pPr>
      <w:r>
        <w:t>Perform BGP configurations, such as configuring VPNv4 and SR Policy peer relationships between devices and BGP-LS and SR Policy peer relationships between the RR and iMaster NCE-IP.</w:t>
      </w:r>
    </w:p>
    <w:p w14:paraId="0DBE4E16" w14:textId="77777777" w:rsidR="00753D7D" w:rsidRDefault="00753D7D" w:rsidP="00753D7D">
      <w:pPr>
        <w:pStyle w:val="1f0"/>
        <w:numPr>
          <w:ilvl w:val="0"/>
          <w:numId w:val="18"/>
        </w:numPr>
      </w:pPr>
      <w:r>
        <w:t>Perform controller configurations, such as configuring routes from iMaster NCE-IP to devices (for device management), adding devices to iMaster NCE-IP for management, and configuring BGP-LS and SR Policy peer relationships between iMaster NCE-IP and the RR.</w:t>
      </w:r>
    </w:p>
    <w:p w14:paraId="58C656BE" w14:textId="77777777" w:rsidR="00753D7D" w:rsidRDefault="00753D7D" w:rsidP="00753D7D">
      <w:pPr>
        <w:pStyle w:val="1f0"/>
        <w:numPr>
          <w:ilvl w:val="0"/>
          <w:numId w:val="18"/>
        </w:numPr>
      </w:pPr>
      <w:r>
        <w:t>Use iMaster NCE-IP to configure and deliver SR-MPLS TE tunnels.</w:t>
      </w:r>
    </w:p>
    <w:p w14:paraId="4BFA8C11" w14:textId="77777777" w:rsidR="00753D7D" w:rsidRDefault="00753D7D" w:rsidP="00753D7D">
      <w:pPr>
        <w:pStyle w:val="1f0"/>
        <w:numPr>
          <w:ilvl w:val="0"/>
          <w:numId w:val="18"/>
        </w:numPr>
      </w:pPr>
      <w:r>
        <w:t>Use iMaster NCE-IP to configure L3VPNv4 services, recurse these services to the previously created SR-MPLS TE tunnels, and then deliver these configurations.</w:t>
      </w:r>
    </w:p>
    <w:p w14:paraId="5689168D" w14:textId="65DC483B" w:rsidR="005921CA" w:rsidRPr="006346DD" w:rsidRDefault="00753D7D" w:rsidP="00753D7D">
      <w:pPr>
        <w:pStyle w:val="1f0"/>
        <w:numPr>
          <w:ilvl w:val="0"/>
          <w:numId w:val="18"/>
        </w:numPr>
        <w:rPr>
          <w:rFonts w:cs="Huawei Sans"/>
        </w:rPr>
      </w:pPr>
      <w:r>
        <w:t>Use iMaster NCE-IP to configure an SR-MPLS Policy, create an L3VPNv4 service, recurse the L3VPNv4 service to the SR-MPLS Policy, and then deliver these configurations.</w:t>
      </w:r>
    </w:p>
    <w:p w14:paraId="64330DBD" w14:textId="56FA0499" w:rsidR="005921CA" w:rsidRPr="006346DD" w:rsidRDefault="00753D7D" w:rsidP="006E15FA">
      <w:pPr>
        <w:pStyle w:val="4"/>
        <w:rPr>
          <w:rFonts w:cs="Huawei Sans" w:hint="default"/>
        </w:rPr>
      </w:pPr>
      <w:r w:rsidRPr="006346DD">
        <w:rPr>
          <w:rFonts w:cs="Huawei Sans" w:hint="default"/>
        </w:rPr>
        <w:t>Device</w:t>
      </w:r>
      <w:r>
        <w:rPr>
          <w:rFonts w:cs="Huawei Sans" w:hint="default"/>
        </w:rPr>
        <w:t>-Side</w:t>
      </w:r>
      <w:r w:rsidRPr="006346DD">
        <w:rPr>
          <w:rFonts w:cs="Huawei Sans" w:hint="default"/>
        </w:rPr>
        <w:t xml:space="preserve"> </w:t>
      </w:r>
      <w:r w:rsidR="005921CA" w:rsidRPr="006346DD">
        <w:rPr>
          <w:rFonts w:cs="Huawei Sans" w:hint="default"/>
        </w:rPr>
        <w:t>Basic Configurations</w:t>
      </w:r>
    </w:p>
    <w:p w14:paraId="7B397FC0" w14:textId="77777777" w:rsidR="00753D7D" w:rsidRDefault="00753D7D" w:rsidP="00753D7D">
      <w:pPr>
        <w:pStyle w:val="1f0"/>
      </w:pPr>
      <w:r>
        <w:t>To complete the subsequent configuration, you need to create Loopback0 interfaces and configure IP addresses for management, interconnection, and Loopback0 interfaces first.</w:t>
      </w:r>
    </w:p>
    <w:p w14:paraId="67E6E0C8" w14:textId="77777777" w:rsidR="00753D7D" w:rsidRDefault="00753D7D" w:rsidP="00753D7D">
      <w:pPr>
        <w:pStyle w:val="1f0"/>
      </w:pPr>
      <w:r>
        <w:t>To enable iMaster NCE-IP to manage devices, enable LLDP and SSH and configure SFTP, NETCONF, and SNMP on all devices.</w:t>
      </w:r>
    </w:p>
    <w:p w14:paraId="343710E1" w14:textId="1F4A5890" w:rsidR="005921CA" w:rsidRPr="006346DD" w:rsidRDefault="00753D7D" w:rsidP="00753D7D">
      <w:pPr>
        <w:pStyle w:val="1f0"/>
        <w:rPr>
          <w:rFonts w:cs="Huawei Sans"/>
        </w:rPr>
      </w:pPr>
      <w:r>
        <w:t>The management interface IP addresses are in the format of 172.21.17.</w:t>
      </w:r>
      <w:r>
        <w:rPr>
          <w:i/>
          <w:iCs/>
        </w:rPr>
        <w:t>X</w:t>
      </w:r>
      <w:r>
        <w:t>, and Loopback0 IP addresses are in the format of 1.0.0.</w:t>
      </w:r>
      <w:r>
        <w:rPr>
          <w:i/>
          <w:iCs/>
        </w:rPr>
        <w:t>X</w:t>
      </w:r>
      <w:r>
        <w:t xml:space="preserve">. For values represented by </w:t>
      </w:r>
      <w:r>
        <w:rPr>
          <w:i/>
          <w:iCs/>
        </w:rPr>
        <w:t>X</w:t>
      </w:r>
      <w:r>
        <w:t>, see the following table.</w:t>
      </w:r>
    </w:p>
    <w:p w14:paraId="3F8F469A" w14:textId="77777777" w:rsidR="005921CA" w:rsidRPr="006346DD" w:rsidRDefault="005921CA" w:rsidP="00507B44">
      <w:pPr>
        <w:pStyle w:val="5b"/>
        <w:keepLines/>
        <w:ind w:left="480" w:right="480"/>
        <w:rPr>
          <w:rFonts w:cs="Huawei Sans"/>
        </w:rPr>
      </w:pPr>
      <w:r w:rsidRPr="006346DD">
        <w:rPr>
          <w:rFonts w:cs="Huawei Sans"/>
        </w:rPr>
        <w:t>Address planning</w:t>
      </w:r>
    </w:p>
    <w:tbl>
      <w:tblPr>
        <w:tblStyle w:val="V30"/>
        <w:tblW w:w="0" w:type="auto"/>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366"/>
        <w:gridCol w:w="2127"/>
      </w:tblGrid>
      <w:tr w:rsidR="005921CA" w:rsidRPr="006346DD" w14:paraId="51E0FA92" w14:textId="77777777" w:rsidTr="00006D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6" w:type="dxa"/>
          </w:tcPr>
          <w:p w14:paraId="76946AFE" w14:textId="4FEA909F" w:rsidR="005921CA" w:rsidRPr="00BE07FF" w:rsidRDefault="00BE07FF" w:rsidP="00BE07FF">
            <w:pPr>
              <w:pStyle w:val="59"/>
            </w:pPr>
            <w:r>
              <w:rPr>
                <w:rFonts w:hint="eastAsia"/>
              </w:rPr>
              <w:t>Device</w:t>
            </w:r>
            <w:r>
              <w:t xml:space="preserve"> Name</w:t>
            </w:r>
          </w:p>
        </w:tc>
        <w:tc>
          <w:tcPr>
            <w:tcW w:w="2127" w:type="dxa"/>
          </w:tcPr>
          <w:p w14:paraId="36D98570" w14:textId="77777777" w:rsidR="005921CA" w:rsidRPr="006346DD" w:rsidRDefault="005921CA" w:rsidP="00507B44">
            <w:pPr>
              <w:pStyle w:val="59"/>
              <w:keepNext/>
              <w:keepLines/>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Planned X Value</w:t>
            </w:r>
          </w:p>
        </w:tc>
      </w:tr>
      <w:tr w:rsidR="005921CA" w:rsidRPr="006346DD" w14:paraId="701DE84B"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3EF9878F" w14:textId="25EAE4F6" w:rsidR="005921CA" w:rsidRPr="006346DD" w:rsidRDefault="00BE07FF" w:rsidP="00BE07FF">
            <w:pPr>
              <w:pStyle w:val="59"/>
              <w:rPr>
                <w:rFonts w:cs="Huawei Sans"/>
              </w:rPr>
            </w:pPr>
            <w:r>
              <w:rPr>
                <w:rFonts w:cs="Huawei Sans" w:hint="eastAsia"/>
              </w:rPr>
              <w:t>P</w:t>
            </w:r>
            <w:r>
              <w:rPr>
                <w:rFonts w:cs="Huawei Sans"/>
              </w:rPr>
              <w:t>1</w:t>
            </w:r>
          </w:p>
        </w:tc>
        <w:tc>
          <w:tcPr>
            <w:tcW w:w="2127" w:type="dxa"/>
          </w:tcPr>
          <w:p w14:paraId="05D24E99"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5</w:t>
            </w:r>
          </w:p>
        </w:tc>
      </w:tr>
      <w:tr w:rsidR="005921CA" w:rsidRPr="006346DD" w14:paraId="3B6CEED2"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46658599" w14:textId="77777777" w:rsidR="005921CA" w:rsidRPr="006346DD" w:rsidRDefault="005921CA" w:rsidP="00C67429">
            <w:pPr>
              <w:pStyle w:val="59"/>
              <w:rPr>
                <w:rFonts w:cs="Huawei Sans"/>
              </w:rPr>
            </w:pPr>
            <w:r w:rsidRPr="006346DD">
              <w:rPr>
                <w:rFonts w:cs="Huawei Sans"/>
              </w:rPr>
              <w:lastRenderedPageBreak/>
              <w:t>P2</w:t>
            </w:r>
          </w:p>
        </w:tc>
        <w:tc>
          <w:tcPr>
            <w:tcW w:w="2127" w:type="dxa"/>
          </w:tcPr>
          <w:p w14:paraId="3FC31E44"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6</w:t>
            </w:r>
          </w:p>
        </w:tc>
      </w:tr>
      <w:tr w:rsidR="005921CA" w:rsidRPr="006346DD" w14:paraId="15F051A7"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5D12B924" w14:textId="77777777" w:rsidR="005921CA" w:rsidRPr="006346DD" w:rsidRDefault="005921CA" w:rsidP="00C67429">
            <w:pPr>
              <w:pStyle w:val="59"/>
              <w:rPr>
                <w:rFonts w:cs="Huawei Sans"/>
              </w:rPr>
            </w:pPr>
            <w:r w:rsidRPr="006346DD">
              <w:rPr>
                <w:rFonts w:cs="Huawei Sans"/>
              </w:rPr>
              <w:t>PE1</w:t>
            </w:r>
          </w:p>
        </w:tc>
        <w:tc>
          <w:tcPr>
            <w:tcW w:w="2127" w:type="dxa"/>
          </w:tcPr>
          <w:p w14:paraId="32558587" w14:textId="77777777" w:rsidR="005921CA" w:rsidRPr="006346DD" w:rsidRDefault="00355811"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w:t>
            </w:r>
          </w:p>
        </w:tc>
      </w:tr>
      <w:tr w:rsidR="005921CA" w:rsidRPr="006346DD" w14:paraId="2A413245"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3F7943B1" w14:textId="77777777" w:rsidR="005921CA" w:rsidRPr="006346DD" w:rsidRDefault="005921CA" w:rsidP="00C67429">
            <w:pPr>
              <w:pStyle w:val="59"/>
              <w:rPr>
                <w:rFonts w:cs="Huawei Sans"/>
              </w:rPr>
            </w:pPr>
            <w:r w:rsidRPr="006346DD">
              <w:rPr>
                <w:rFonts w:cs="Huawei Sans"/>
              </w:rPr>
              <w:t>PE2</w:t>
            </w:r>
          </w:p>
        </w:tc>
        <w:tc>
          <w:tcPr>
            <w:tcW w:w="2127" w:type="dxa"/>
          </w:tcPr>
          <w:p w14:paraId="2A26B6D7" w14:textId="77777777" w:rsidR="005921CA" w:rsidRPr="006346DD" w:rsidRDefault="00355811"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w:t>
            </w:r>
          </w:p>
        </w:tc>
      </w:tr>
      <w:tr w:rsidR="005921CA" w:rsidRPr="006346DD" w14:paraId="599BF19C"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22324494" w14:textId="77777777" w:rsidR="005921CA" w:rsidRPr="006346DD" w:rsidRDefault="005921CA" w:rsidP="00C67429">
            <w:pPr>
              <w:pStyle w:val="59"/>
              <w:rPr>
                <w:rFonts w:cs="Huawei Sans"/>
              </w:rPr>
            </w:pPr>
            <w:r w:rsidRPr="006346DD">
              <w:rPr>
                <w:rFonts w:cs="Huawei Sans"/>
              </w:rPr>
              <w:t>PE3</w:t>
            </w:r>
          </w:p>
        </w:tc>
        <w:tc>
          <w:tcPr>
            <w:tcW w:w="2127" w:type="dxa"/>
          </w:tcPr>
          <w:p w14:paraId="7D7DAE7D" w14:textId="77777777" w:rsidR="005921CA" w:rsidRPr="006346DD" w:rsidRDefault="00355811"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3</w:t>
            </w:r>
          </w:p>
        </w:tc>
      </w:tr>
      <w:tr w:rsidR="005921CA" w:rsidRPr="006346DD" w14:paraId="59A9058E" w14:textId="77777777" w:rsidTr="00006D33">
        <w:trPr>
          <w:jc w:val="center"/>
        </w:trPr>
        <w:tc>
          <w:tcPr>
            <w:cnfStyle w:val="001000000000" w:firstRow="0" w:lastRow="0" w:firstColumn="1" w:lastColumn="0" w:oddVBand="0" w:evenVBand="0" w:oddHBand="0" w:evenHBand="0" w:firstRowFirstColumn="0" w:firstRowLastColumn="0" w:lastRowFirstColumn="0" w:lastRowLastColumn="0"/>
            <w:tcW w:w="2366" w:type="dxa"/>
          </w:tcPr>
          <w:p w14:paraId="4E90E5C8" w14:textId="77777777" w:rsidR="005921CA" w:rsidRPr="006346DD" w:rsidRDefault="005921CA" w:rsidP="00C67429">
            <w:pPr>
              <w:pStyle w:val="59"/>
              <w:rPr>
                <w:rFonts w:cs="Huawei Sans"/>
              </w:rPr>
            </w:pPr>
            <w:r w:rsidRPr="006346DD">
              <w:rPr>
                <w:rFonts w:cs="Huawei Sans"/>
              </w:rPr>
              <w:t>PE4</w:t>
            </w:r>
          </w:p>
        </w:tc>
        <w:tc>
          <w:tcPr>
            <w:tcW w:w="2127" w:type="dxa"/>
          </w:tcPr>
          <w:p w14:paraId="27CC0A04" w14:textId="77777777" w:rsidR="005921CA" w:rsidRPr="006346DD" w:rsidRDefault="00355811"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4</w:t>
            </w:r>
          </w:p>
        </w:tc>
      </w:tr>
    </w:tbl>
    <w:p w14:paraId="44470B14" w14:textId="77777777" w:rsidR="005921CA" w:rsidRPr="006346DD" w:rsidRDefault="005921CA" w:rsidP="00C67429">
      <w:pPr>
        <w:pStyle w:val="1f0"/>
        <w:rPr>
          <w:rFonts w:cs="Huawei Sans"/>
        </w:rPr>
      </w:pPr>
    </w:p>
    <w:p w14:paraId="7480C6B8" w14:textId="77777777" w:rsidR="005921CA" w:rsidRPr="006346DD" w:rsidRDefault="005921CA" w:rsidP="00355811">
      <w:pPr>
        <w:pStyle w:val="30"/>
        <w:rPr>
          <w:rFonts w:cs="Huawei Sans"/>
        </w:rPr>
      </w:pPr>
      <w:r w:rsidRPr="006346DD">
        <w:rPr>
          <w:rFonts w:cs="Huawei Sans"/>
        </w:rPr>
        <w:t>Configure management interface IP addresses.</w:t>
      </w:r>
    </w:p>
    <w:p w14:paraId="0B54737D" w14:textId="36760682" w:rsidR="005921CA" w:rsidRPr="006346DD" w:rsidRDefault="00753D7D" w:rsidP="00C67429">
      <w:pPr>
        <w:pStyle w:val="1f0"/>
        <w:rPr>
          <w:rFonts w:cs="Huawei Sans"/>
        </w:rPr>
      </w:pPr>
      <w:r>
        <w:t>Configure IP addresses for the management interfaces (GE0/0/0) of all devices. These IP addresses are used for communication between the devices and iMaster NCE-IP.</w:t>
      </w:r>
    </w:p>
    <w:p w14:paraId="2AA49CD4" w14:textId="77777777" w:rsidR="005921CA" w:rsidRPr="006346DD" w:rsidRDefault="005921CA" w:rsidP="005921CA">
      <w:pPr>
        <w:ind w:left="1021"/>
        <w:rPr>
          <w:rFonts w:ascii="Huawei Sans" w:hAnsi="Huawei Sans" w:cs="Huawei Sans"/>
          <w:sz w:val="21"/>
        </w:rPr>
      </w:pPr>
      <w:r w:rsidRPr="006346DD">
        <w:rPr>
          <w:rFonts w:ascii="Huawei Sans" w:hAnsi="Huawei Sans" w:cs="Huawei Sans"/>
          <w:sz w:val="21"/>
        </w:rPr>
        <w:t># Configure the configuration validation mode as immediate validation.</w:t>
      </w:r>
    </w:p>
    <w:p w14:paraId="08213FEB" w14:textId="77777777" w:rsidR="005921CA" w:rsidRPr="006346DD" w:rsidRDefault="005921CA" w:rsidP="00B324AA">
      <w:pPr>
        <w:pStyle w:val="2f2"/>
        <w:rPr>
          <w:rFonts w:cs="Huawei Sans"/>
        </w:rPr>
      </w:pPr>
      <w:r w:rsidRPr="006346DD">
        <w:rPr>
          <w:rFonts w:cs="Huawei Sans"/>
        </w:rPr>
        <w:t xml:space="preserve">&lt;PE2&gt;system-view immediately </w:t>
      </w:r>
    </w:p>
    <w:p w14:paraId="7E9DD81C" w14:textId="68E46937" w:rsidR="005921CA" w:rsidRPr="006346DD" w:rsidRDefault="005921CA" w:rsidP="00C67429">
      <w:pPr>
        <w:pStyle w:val="1f0"/>
        <w:rPr>
          <w:rFonts w:cs="Huawei Sans"/>
        </w:rPr>
      </w:pPr>
      <w:r w:rsidRPr="006346DD">
        <w:rPr>
          <w:rFonts w:cs="Huawei Sans"/>
        </w:rPr>
        <w:t>PE2 is used as an example. Repeat this operation for other devices.</w:t>
      </w:r>
    </w:p>
    <w:p w14:paraId="164A0C5A" w14:textId="77777777" w:rsidR="005921CA" w:rsidRPr="006346DD" w:rsidRDefault="005921CA" w:rsidP="00C67429">
      <w:pPr>
        <w:pStyle w:val="1f0"/>
        <w:rPr>
          <w:rFonts w:cs="Huawei Sans"/>
        </w:rPr>
      </w:pPr>
      <w:r w:rsidRPr="006346DD">
        <w:rPr>
          <w:rFonts w:cs="Huawei Sans"/>
        </w:rPr>
        <w:t>#PE1</w:t>
      </w:r>
    </w:p>
    <w:p w14:paraId="31C8947D" w14:textId="77777777" w:rsidR="005921CA" w:rsidRPr="006346DD" w:rsidRDefault="005921CA" w:rsidP="005921CA">
      <w:pPr>
        <w:pStyle w:val="2f2"/>
        <w:rPr>
          <w:rFonts w:cs="Huawei Sans"/>
        </w:rPr>
      </w:pPr>
      <w:r w:rsidRPr="006346DD">
        <w:rPr>
          <w:rFonts w:cs="Huawei Sans"/>
        </w:rPr>
        <w:t>[PE1]interface GigabitEthernet0/0/0</w:t>
      </w:r>
    </w:p>
    <w:p w14:paraId="76F5574C" w14:textId="77777777" w:rsidR="005921CA" w:rsidRPr="006346DD" w:rsidRDefault="005921CA" w:rsidP="005921CA">
      <w:pPr>
        <w:pStyle w:val="2f2"/>
        <w:rPr>
          <w:rFonts w:cs="Huawei Sans"/>
        </w:rPr>
      </w:pPr>
      <w:r w:rsidRPr="006346DD">
        <w:rPr>
          <w:rFonts w:cs="Huawei Sans"/>
        </w:rPr>
        <w:t>[PE1-GigabitEthernet0/0/0] undo ip binding vpn-instance __LOCAL_OAM_VPN__</w:t>
      </w:r>
    </w:p>
    <w:p w14:paraId="3D230149" w14:textId="77777777" w:rsidR="005921CA" w:rsidRPr="006346DD" w:rsidRDefault="005921CA" w:rsidP="005921CA">
      <w:pPr>
        <w:pStyle w:val="2f2"/>
        <w:rPr>
          <w:rFonts w:cs="Huawei Sans"/>
        </w:rPr>
      </w:pPr>
      <w:r w:rsidRPr="006346DD">
        <w:rPr>
          <w:rFonts w:cs="Huawei Sans"/>
        </w:rPr>
        <w:t>[PE1-GigabitEthernet0/0/0] ip address 172.21.17.1 24</w:t>
      </w:r>
    </w:p>
    <w:p w14:paraId="02F51EF8" w14:textId="77777777" w:rsidR="005921CA" w:rsidRPr="006346DD" w:rsidRDefault="005921CA" w:rsidP="005921CA">
      <w:pPr>
        <w:pStyle w:val="2f2"/>
        <w:rPr>
          <w:rFonts w:cs="Huawei Sans"/>
        </w:rPr>
      </w:pPr>
      <w:r w:rsidRPr="006346DD">
        <w:rPr>
          <w:rFonts w:cs="Huawei Sans"/>
        </w:rPr>
        <w:t>[PE1-GigabitEthernet0/0/0] quit</w:t>
      </w:r>
    </w:p>
    <w:p w14:paraId="11350C5C" w14:textId="77777777" w:rsidR="005921CA" w:rsidRPr="006346DD" w:rsidRDefault="005921CA" w:rsidP="00C67429">
      <w:pPr>
        <w:pStyle w:val="1f0"/>
        <w:rPr>
          <w:rFonts w:cs="Huawei Sans"/>
        </w:rPr>
      </w:pPr>
      <w:r w:rsidRPr="006346DD">
        <w:rPr>
          <w:rFonts w:cs="Huawei Sans"/>
        </w:rPr>
        <w:t>#PE2</w:t>
      </w:r>
    </w:p>
    <w:p w14:paraId="3B27E0B1" w14:textId="77777777" w:rsidR="005921CA" w:rsidRPr="006346DD" w:rsidRDefault="005921CA" w:rsidP="005921CA">
      <w:pPr>
        <w:pStyle w:val="2f2"/>
        <w:rPr>
          <w:rFonts w:cs="Huawei Sans"/>
        </w:rPr>
      </w:pPr>
      <w:r w:rsidRPr="006346DD">
        <w:rPr>
          <w:rFonts w:cs="Huawei Sans"/>
        </w:rPr>
        <w:t>[PE2]interface GigabitEthernet0/0/0</w:t>
      </w:r>
    </w:p>
    <w:p w14:paraId="03E3B3C8" w14:textId="77777777" w:rsidR="005921CA" w:rsidRPr="006346DD" w:rsidRDefault="005921CA" w:rsidP="005921CA">
      <w:pPr>
        <w:pStyle w:val="2f2"/>
        <w:rPr>
          <w:rFonts w:cs="Huawei Sans"/>
        </w:rPr>
      </w:pPr>
      <w:r w:rsidRPr="006346DD">
        <w:rPr>
          <w:rFonts w:cs="Huawei Sans"/>
        </w:rPr>
        <w:t>[PE2-GigabitEthernet0/0/0] undo ip binding vpn-instance __LOCAL_OAM_VPN__</w:t>
      </w:r>
    </w:p>
    <w:p w14:paraId="5174AC17" w14:textId="77777777" w:rsidR="005921CA" w:rsidRPr="006346DD" w:rsidRDefault="005921CA" w:rsidP="005921CA">
      <w:pPr>
        <w:pStyle w:val="2f2"/>
        <w:rPr>
          <w:rFonts w:cs="Huawei Sans"/>
        </w:rPr>
      </w:pPr>
      <w:r w:rsidRPr="006346DD">
        <w:rPr>
          <w:rFonts w:cs="Huawei Sans"/>
        </w:rPr>
        <w:t>[PE2-GigabitEthernet0/0/0] ip address 172.21.17.2 24</w:t>
      </w:r>
    </w:p>
    <w:p w14:paraId="03FABD2F" w14:textId="77777777" w:rsidR="005921CA" w:rsidRPr="006346DD" w:rsidRDefault="005921CA" w:rsidP="005921CA">
      <w:pPr>
        <w:pStyle w:val="2f2"/>
        <w:rPr>
          <w:rFonts w:cs="Huawei Sans"/>
        </w:rPr>
      </w:pPr>
      <w:r w:rsidRPr="006346DD">
        <w:rPr>
          <w:rFonts w:cs="Huawei Sans"/>
        </w:rPr>
        <w:t>[PE2-GigabitEthernet0/0/0] quit</w:t>
      </w:r>
    </w:p>
    <w:p w14:paraId="2067D835" w14:textId="77777777" w:rsidR="005921CA" w:rsidRPr="006346DD" w:rsidRDefault="005921CA" w:rsidP="00C67429">
      <w:pPr>
        <w:pStyle w:val="1f0"/>
        <w:rPr>
          <w:rFonts w:cs="Huawei Sans"/>
        </w:rPr>
      </w:pPr>
      <w:r w:rsidRPr="006346DD">
        <w:rPr>
          <w:rFonts w:cs="Huawei Sans"/>
        </w:rPr>
        <w:t>#PE3</w:t>
      </w:r>
    </w:p>
    <w:p w14:paraId="4ADE26C5" w14:textId="77777777" w:rsidR="005921CA" w:rsidRPr="006346DD" w:rsidRDefault="005921CA" w:rsidP="005921CA">
      <w:pPr>
        <w:pStyle w:val="2f2"/>
        <w:rPr>
          <w:rFonts w:cs="Huawei Sans"/>
        </w:rPr>
      </w:pPr>
      <w:r w:rsidRPr="006346DD">
        <w:rPr>
          <w:rFonts w:cs="Huawei Sans"/>
        </w:rPr>
        <w:t>[PE3]interface GigabitEthernet0/0/0</w:t>
      </w:r>
    </w:p>
    <w:p w14:paraId="47823247" w14:textId="77777777" w:rsidR="005921CA" w:rsidRPr="006346DD" w:rsidRDefault="005921CA" w:rsidP="005921CA">
      <w:pPr>
        <w:pStyle w:val="2f2"/>
        <w:rPr>
          <w:rFonts w:cs="Huawei Sans"/>
        </w:rPr>
      </w:pPr>
      <w:r w:rsidRPr="006346DD">
        <w:rPr>
          <w:rFonts w:cs="Huawei Sans"/>
        </w:rPr>
        <w:t>[PE3-GigabitEthernet0/0/0] undo ip binding vpn-instance __LOCAL_OAM_VPN__</w:t>
      </w:r>
    </w:p>
    <w:p w14:paraId="68CF980B" w14:textId="77777777" w:rsidR="005921CA" w:rsidRPr="006346DD" w:rsidRDefault="005921CA" w:rsidP="005921CA">
      <w:pPr>
        <w:pStyle w:val="2f2"/>
        <w:rPr>
          <w:rFonts w:cs="Huawei Sans"/>
        </w:rPr>
      </w:pPr>
      <w:r w:rsidRPr="006346DD">
        <w:rPr>
          <w:rFonts w:cs="Huawei Sans"/>
        </w:rPr>
        <w:t>[PE3-GigabitEthernet0/0/0] ip address 172.21.17.3 24</w:t>
      </w:r>
    </w:p>
    <w:p w14:paraId="7F08DE6B" w14:textId="77777777" w:rsidR="005921CA" w:rsidRPr="006346DD" w:rsidRDefault="005921CA" w:rsidP="005921CA">
      <w:pPr>
        <w:pStyle w:val="2f2"/>
        <w:rPr>
          <w:rFonts w:cs="Huawei Sans"/>
        </w:rPr>
      </w:pPr>
      <w:r w:rsidRPr="006346DD">
        <w:rPr>
          <w:rFonts w:cs="Huawei Sans"/>
        </w:rPr>
        <w:t>[PE3-GigabitEthernet0/0/0] quit</w:t>
      </w:r>
    </w:p>
    <w:p w14:paraId="31B6E7AA" w14:textId="77777777" w:rsidR="005921CA" w:rsidRPr="006346DD" w:rsidRDefault="005921CA" w:rsidP="00C67429">
      <w:pPr>
        <w:pStyle w:val="1f0"/>
        <w:rPr>
          <w:rFonts w:cs="Huawei Sans"/>
        </w:rPr>
      </w:pPr>
      <w:r w:rsidRPr="006346DD">
        <w:rPr>
          <w:rFonts w:cs="Huawei Sans"/>
        </w:rPr>
        <w:t>#PE4</w:t>
      </w:r>
    </w:p>
    <w:p w14:paraId="50E23B13" w14:textId="77777777" w:rsidR="005921CA" w:rsidRPr="006346DD" w:rsidRDefault="005921CA" w:rsidP="005921CA">
      <w:pPr>
        <w:pStyle w:val="2f2"/>
        <w:rPr>
          <w:rFonts w:cs="Huawei Sans"/>
        </w:rPr>
      </w:pPr>
      <w:r w:rsidRPr="006346DD">
        <w:rPr>
          <w:rFonts w:cs="Huawei Sans"/>
        </w:rPr>
        <w:t>[PE4]interface GigabitEthernet0/0/0</w:t>
      </w:r>
    </w:p>
    <w:p w14:paraId="12012B56" w14:textId="77777777" w:rsidR="005921CA" w:rsidRPr="006346DD" w:rsidRDefault="005921CA" w:rsidP="005921CA">
      <w:pPr>
        <w:pStyle w:val="2f2"/>
        <w:rPr>
          <w:rFonts w:cs="Huawei Sans"/>
        </w:rPr>
      </w:pPr>
      <w:r w:rsidRPr="006346DD">
        <w:rPr>
          <w:rFonts w:cs="Huawei Sans"/>
        </w:rPr>
        <w:t>[PE4-GigabitEthernet0/0/0] undo ip binding vpn-instance __LOCAL_OAM_VPN__</w:t>
      </w:r>
    </w:p>
    <w:p w14:paraId="51E83724" w14:textId="77777777" w:rsidR="005921CA" w:rsidRPr="006346DD" w:rsidRDefault="005921CA" w:rsidP="005921CA">
      <w:pPr>
        <w:pStyle w:val="2f2"/>
        <w:rPr>
          <w:rFonts w:cs="Huawei Sans"/>
        </w:rPr>
      </w:pPr>
      <w:r w:rsidRPr="006346DD">
        <w:rPr>
          <w:rFonts w:cs="Huawei Sans"/>
        </w:rPr>
        <w:t>[PE4-GigabitEthernet0/0/0] ip address 172.21.17.4 24</w:t>
      </w:r>
    </w:p>
    <w:p w14:paraId="5498430F" w14:textId="77777777" w:rsidR="005921CA" w:rsidRPr="006346DD" w:rsidRDefault="005921CA" w:rsidP="005921CA">
      <w:pPr>
        <w:pStyle w:val="2f2"/>
        <w:rPr>
          <w:rFonts w:cs="Huawei Sans"/>
        </w:rPr>
      </w:pPr>
      <w:r w:rsidRPr="006346DD">
        <w:rPr>
          <w:rFonts w:cs="Huawei Sans"/>
        </w:rPr>
        <w:t>[PE4-GigabitEthernet0/0/0] quit</w:t>
      </w:r>
    </w:p>
    <w:p w14:paraId="70516E43" w14:textId="77777777" w:rsidR="00B324AA" w:rsidRPr="006346DD" w:rsidRDefault="00B324AA" w:rsidP="00B324AA">
      <w:pPr>
        <w:pStyle w:val="2f2"/>
        <w:rPr>
          <w:rFonts w:cs="Huawei Sans"/>
        </w:rPr>
      </w:pPr>
    </w:p>
    <w:p w14:paraId="7EFFFC0B" w14:textId="77777777" w:rsidR="00B324AA" w:rsidRPr="006346DD" w:rsidRDefault="00B324AA" w:rsidP="00B324AA">
      <w:pPr>
        <w:pStyle w:val="2f2"/>
        <w:rPr>
          <w:rFonts w:cs="Huawei Sans"/>
        </w:rPr>
      </w:pPr>
      <w:r w:rsidRPr="006346DD">
        <w:rPr>
          <w:rFonts w:cs="Huawei Sans"/>
        </w:rPr>
        <w:t>#P1</w:t>
      </w:r>
    </w:p>
    <w:p w14:paraId="3D752E01" w14:textId="77777777" w:rsidR="00B324AA" w:rsidRPr="006346DD" w:rsidRDefault="00B324AA" w:rsidP="00B324AA">
      <w:pPr>
        <w:pStyle w:val="2f2"/>
        <w:rPr>
          <w:rFonts w:cs="Huawei Sans"/>
        </w:rPr>
      </w:pPr>
      <w:r w:rsidRPr="006346DD">
        <w:rPr>
          <w:rFonts w:cs="Huawei Sans"/>
        </w:rPr>
        <w:t>[P1]interface GigabitEthernet0/0/0</w:t>
      </w:r>
    </w:p>
    <w:p w14:paraId="5372A784" w14:textId="77777777" w:rsidR="00B324AA" w:rsidRPr="006346DD" w:rsidRDefault="00B324AA" w:rsidP="00B324AA">
      <w:pPr>
        <w:pStyle w:val="2f2"/>
        <w:rPr>
          <w:rFonts w:cs="Huawei Sans"/>
        </w:rPr>
      </w:pPr>
      <w:r w:rsidRPr="006346DD">
        <w:rPr>
          <w:rFonts w:cs="Huawei Sans"/>
        </w:rPr>
        <w:t>[P1-GigabitEthernet0/0/0] undo ip binding vpn-instance __LOCAL_OAM_VPN__</w:t>
      </w:r>
    </w:p>
    <w:p w14:paraId="709153E8" w14:textId="77777777" w:rsidR="00B324AA" w:rsidRPr="006346DD" w:rsidRDefault="00B324AA" w:rsidP="00B324AA">
      <w:pPr>
        <w:pStyle w:val="2f2"/>
        <w:rPr>
          <w:rFonts w:cs="Huawei Sans"/>
        </w:rPr>
      </w:pPr>
      <w:r w:rsidRPr="006346DD">
        <w:rPr>
          <w:rFonts w:cs="Huawei Sans"/>
        </w:rPr>
        <w:t>[P1-GigabitEthernet0/0/0] ip address 172.21.17.5 24</w:t>
      </w:r>
    </w:p>
    <w:p w14:paraId="124CED23" w14:textId="77777777" w:rsidR="00B324AA" w:rsidRPr="006346DD" w:rsidRDefault="00B324AA" w:rsidP="00B324AA">
      <w:pPr>
        <w:pStyle w:val="2f2"/>
        <w:rPr>
          <w:rFonts w:cs="Huawei Sans"/>
        </w:rPr>
      </w:pPr>
      <w:r w:rsidRPr="006346DD">
        <w:rPr>
          <w:rFonts w:cs="Huawei Sans"/>
        </w:rPr>
        <w:lastRenderedPageBreak/>
        <w:t>[P1-GigabitEthernet0/0/0] quit</w:t>
      </w:r>
    </w:p>
    <w:p w14:paraId="2C3202F3" w14:textId="77777777" w:rsidR="00B324AA" w:rsidRPr="006346DD" w:rsidRDefault="00B324AA" w:rsidP="00B324AA">
      <w:pPr>
        <w:pStyle w:val="2f2"/>
        <w:rPr>
          <w:rFonts w:cs="Huawei Sans"/>
        </w:rPr>
      </w:pPr>
    </w:p>
    <w:p w14:paraId="15A7F6B4" w14:textId="77777777" w:rsidR="00B324AA" w:rsidRPr="006346DD" w:rsidRDefault="00B324AA" w:rsidP="00B324AA">
      <w:pPr>
        <w:pStyle w:val="2f2"/>
        <w:rPr>
          <w:rFonts w:cs="Huawei Sans"/>
        </w:rPr>
      </w:pPr>
      <w:r w:rsidRPr="006346DD">
        <w:rPr>
          <w:rFonts w:cs="Huawei Sans"/>
        </w:rPr>
        <w:t>#P2</w:t>
      </w:r>
    </w:p>
    <w:p w14:paraId="67B0035F" w14:textId="77777777" w:rsidR="00B324AA" w:rsidRPr="006346DD" w:rsidRDefault="00B324AA" w:rsidP="00B324AA">
      <w:pPr>
        <w:pStyle w:val="2f2"/>
        <w:rPr>
          <w:rFonts w:cs="Huawei Sans"/>
        </w:rPr>
      </w:pPr>
      <w:r w:rsidRPr="006346DD">
        <w:rPr>
          <w:rFonts w:cs="Huawei Sans"/>
        </w:rPr>
        <w:t>[P2]interface GigabitEthernet0/0/0</w:t>
      </w:r>
    </w:p>
    <w:p w14:paraId="667E4540" w14:textId="77777777" w:rsidR="00B324AA" w:rsidRPr="006346DD" w:rsidRDefault="00B324AA" w:rsidP="00B324AA">
      <w:pPr>
        <w:pStyle w:val="2f2"/>
        <w:rPr>
          <w:rFonts w:cs="Huawei Sans"/>
        </w:rPr>
      </w:pPr>
      <w:r w:rsidRPr="006346DD">
        <w:rPr>
          <w:rFonts w:cs="Huawei Sans"/>
        </w:rPr>
        <w:t>[P2-GigabitEthernet0/0/0] undo ip binding vpn-instance __LOCAL_OAM_VPN__</w:t>
      </w:r>
    </w:p>
    <w:p w14:paraId="15339E1D" w14:textId="77777777" w:rsidR="00B324AA" w:rsidRPr="006346DD" w:rsidRDefault="00B324AA" w:rsidP="00B324AA">
      <w:pPr>
        <w:pStyle w:val="2f2"/>
        <w:rPr>
          <w:rFonts w:cs="Huawei Sans"/>
        </w:rPr>
      </w:pPr>
      <w:r w:rsidRPr="006346DD">
        <w:rPr>
          <w:rFonts w:cs="Huawei Sans"/>
        </w:rPr>
        <w:t>[P2-GigabitEthernet0/0/0] ip address 172.21.17.6 24</w:t>
      </w:r>
    </w:p>
    <w:p w14:paraId="78458DA8" w14:textId="77777777" w:rsidR="00B324AA" w:rsidRPr="006346DD" w:rsidRDefault="00B324AA" w:rsidP="00B324AA">
      <w:pPr>
        <w:pStyle w:val="2f2"/>
        <w:rPr>
          <w:rFonts w:cs="Huawei Sans"/>
        </w:rPr>
      </w:pPr>
      <w:r w:rsidRPr="006346DD">
        <w:rPr>
          <w:rFonts w:cs="Huawei Sans"/>
        </w:rPr>
        <w:t>[P2-GigabitEthernet0/0/0] quit</w:t>
      </w:r>
    </w:p>
    <w:p w14:paraId="1C42E9F6" w14:textId="77777777" w:rsidR="005921CA" w:rsidRPr="006346DD" w:rsidRDefault="005921CA" w:rsidP="005921CA">
      <w:pPr>
        <w:pStyle w:val="30"/>
        <w:rPr>
          <w:rFonts w:cs="Huawei Sans"/>
        </w:rPr>
      </w:pPr>
      <w:r w:rsidRPr="006346DD">
        <w:rPr>
          <w:rFonts w:cs="Huawei Sans"/>
        </w:rPr>
        <w:t>Configure Loopback0 IP addresses.</w:t>
      </w:r>
    </w:p>
    <w:p w14:paraId="4E16485A" w14:textId="597FAF9E" w:rsidR="005921CA" w:rsidRPr="006346DD" w:rsidRDefault="00753D7D" w:rsidP="00C67429">
      <w:pPr>
        <w:pStyle w:val="1f0"/>
        <w:rPr>
          <w:rFonts w:cs="Huawei Sans"/>
        </w:rPr>
      </w:pPr>
      <w:r>
        <w:t>Create Loopback0 on each device and use the Loopback0 IP address as the BGP router ID and MPLS LSR ID of the device.</w:t>
      </w:r>
    </w:p>
    <w:p w14:paraId="551D7676" w14:textId="77777777" w:rsidR="005921CA" w:rsidRPr="006346DD" w:rsidRDefault="005921CA" w:rsidP="00C67429">
      <w:pPr>
        <w:pStyle w:val="1f0"/>
        <w:rPr>
          <w:rFonts w:cs="Huawei Sans"/>
        </w:rPr>
      </w:pPr>
      <w:r w:rsidRPr="006346DD">
        <w:rPr>
          <w:rFonts w:cs="Huawei Sans"/>
        </w:rPr>
        <w:t>#PE1</w:t>
      </w:r>
    </w:p>
    <w:p w14:paraId="66566AE6" w14:textId="77777777" w:rsidR="005921CA" w:rsidRPr="006346DD" w:rsidRDefault="005921CA" w:rsidP="005921CA">
      <w:pPr>
        <w:pStyle w:val="2f2"/>
        <w:rPr>
          <w:rFonts w:cs="Huawei Sans"/>
        </w:rPr>
      </w:pPr>
      <w:r w:rsidRPr="006346DD">
        <w:rPr>
          <w:rFonts w:cs="Huawei Sans"/>
        </w:rPr>
        <w:t>[PE1]interface LoopBack0</w:t>
      </w:r>
    </w:p>
    <w:p w14:paraId="1C4FF830" w14:textId="77777777" w:rsidR="005921CA" w:rsidRPr="006346DD" w:rsidRDefault="005921CA" w:rsidP="005921CA">
      <w:pPr>
        <w:pStyle w:val="2f2"/>
        <w:rPr>
          <w:rFonts w:cs="Huawei Sans"/>
        </w:rPr>
      </w:pPr>
      <w:r w:rsidRPr="006346DD">
        <w:rPr>
          <w:rFonts w:cs="Huawei Sans"/>
        </w:rPr>
        <w:t>[PE1-LoopBack0] ip address 1.0.0.1 32</w:t>
      </w:r>
    </w:p>
    <w:p w14:paraId="42F0FBDD" w14:textId="77777777" w:rsidR="005921CA" w:rsidRPr="006346DD" w:rsidRDefault="005921CA" w:rsidP="005921CA">
      <w:pPr>
        <w:pStyle w:val="2f2"/>
        <w:rPr>
          <w:rFonts w:cs="Huawei Sans"/>
        </w:rPr>
      </w:pPr>
      <w:r w:rsidRPr="006346DD">
        <w:rPr>
          <w:rFonts w:cs="Huawei Sans"/>
        </w:rPr>
        <w:t>[PE1-LoopBack0] quit</w:t>
      </w:r>
    </w:p>
    <w:p w14:paraId="0C801822" w14:textId="77777777" w:rsidR="005921CA" w:rsidRPr="006346DD" w:rsidRDefault="005921CA" w:rsidP="00C67429">
      <w:pPr>
        <w:pStyle w:val="1f0"/>
        <w:rPr>
          <w:rFonts w:cs="Huawei Sans"/>
        </w:rPr>
      </w:pPr>
      <w:r w:rsidRPr="006346DD">
        <w:rPr>
          <w:rFonts w:cs="Huawei Sans"/>
        </w:rPr>
        <w:t>#PE2</w:t>
      </w:r>
    </w:p>
    <w:p w14:paraId="292A9955" w14:textId="77777777" w:rsidR="005921CA" w:rsidRPr="006346DD" w:rsidRDefault="005921CA" w:rsidP="005921CA">
      <w:pPr>
        <w:pStyle w:val="2f2"/>
        <w:rPr>
          <w:rFonts w:cs="Huawei Sans"/>
        </w:rPr>
      </w:pPr>
      <w:r w:rsidRPr="006346DD">
        <w:rPr>
          <w:rFonts w:cs="Huawei Sans"/>
        </w:rPr>
        <w:t>[PE2]interface LoopBack0</w:t>
      </w:r>
    </w:p>
    <w:p w14:paraId="62492892" w14:textId="77777777" w:rsidR="005921CA" w:rsidRPr="006346DD" w:rsidRDefault="005921CA" w:rsidP="005921CA">
      <w:pPr>
        <w:pStyle w:val="2f2"/>
        <w:rPr>
          <w:rFonts w:cs="Huawei Sans"/>
        </w:rPr>
      </w:pPr>
      <w:r w:rsidRPr="006346DD">
        <w:rPr>
          <w:rFonts w:cs="Huawei Sans"/>
        </w:rPr>
        <w:t>[PE2-LoopBack0] ip address 1.0.0.2 32</w:t>
      </w:r>
    </w:p>
    <w:p w14:paraId="2BA648F3" w14:textId="77777777" w:rsidR="005921CA" w:rsidRPr="006346DD" w:rsidRDefault="005921CA" w:rsidP="005921CA">
      <w:pPr>
        <w:pStyle w:val="2f2"/>
        <w:rPr>
          <w:rFonts w:cs="Huawei Sans"/>
        </w:rPr>
      </w:pPr>
      <w:r w:rsidRPr="006346DD">
        <w:rPr>
          <w:rFonts w:cs="Huawei Sans"/>
        </w:rPr>
        <w:t>[PE2-LoopBack0] quit</w:t>
      </w:r>
    </w:p>
    <w:p w14:paraId="09E5ADAE" w14:textId="77777777" w:rsidR="005921CA" w:rsidRPr="006346DD" w:rsidRDefault="005921CA" w:rsidP="00C67429">
      <w:pPr>
        <w:pStyle w:val="1f0"/>
        <w:rPr>
          <w:rFonts w:cs="Huawei Sans"/>
        </w:rPr>
      </w:pPr>
      <w:r w:rsidRPr="006346DD">
        <w:rPr>
          <w:rFonts w:cs="Huawei Sans"/>
        </w:rPr>
        <w:t>#PE3</w:t>
      </w:r>
    </w:p>
    <w:p w14:paraId="4B44B26B" w14:textId="77777777" w:rsidR="005921CA" w:rsidRPr="006346DD" w:rsidRDefault="005921CA" w:rsidP="005921CA">
      <w:pPr>
        <w:pStyle w:val="2f2"/>
        <w:rPr>
          <w:rFonts w:cs="Huawei Sans"/>
        </w:rPr>
      </w:pPr>
      <w:r w:rsidRPr="006346DD">
        <w:rPr>
          <w:rFonts w:cs="Huawei Sans"/>
        </w:rPr>
        <w:t>[PE3]interface LoopBack0</w:t>
      </w:r>
    </w:p>
    <w:p w14:paraId="257D9448" w14:textId="77777777" w:rsidR="005921CA" w:rsidRPr="006346DD" w:rsidRDefault="005921CA" w:rsidP="005921CA">
      <w:pPr>
        <w:pStyle w:val="2f2"/>
        <w:rPr>
          <w:rFonts w:cs="Huawei Sans"/>
        </w:rPr>
      </w:pPr>
      <w:r w:rsidRPr="006346DD">
        <w:rPr>
          <w:rFonts w:cs="Huawei Sans"/>
        </w:rPr>
        <w:t>[PE3-LoopBack0] ip address 1.0.0.3 32</w:t>
      </w:r>
    </w:p>
    <w:p w14:paraId="5DAE46BA" w14:textId="77777777" w:rsidR="005921CA" w:rsidRPr="006346DD" w:rsidRDefault="005921CA" w:rsidP="005921CA">
      <w:pPr>
        <w:pStyle w:val="2f2"/>
        <w:rPr>
          <w:rFonts w:cs="Huawei Sans"/>
        </w:rPr>
      </w:pPr>
      <w:r w:rsidRPr="006346DD">
        <w:rPr>
          <w:rFonts w:cs="Huawei Sans"/>
        </w:rPr>
        <w:t>[PE3-LoopBack0] quit</w:t>
      </w:r>
    </w:p>
    <w:p w14:paraId="76ACCFA2" w14:textId="77777777" w:rsidR="005921CA" w:rsidRPr="006346DD" w:rsidRDefault="005921CA" w:rsidP="00C67429">
      <w:pPr>
        <w:pStyle w:val="1f0"/>
        <w:rPr>
          <w:rFonts w:cs="Huawei Sans"/>
        </w:rPr>
      </w:pPr>
      <w:r w:rsidRPr="006346DD">
        <w:rPr>
          <w:rFonts w:cs="Huawei Sans"/>
        </w:rPr>
        <w:t>#PE4</w:t>
      </w:r>
    </w:p>
    <w:p w14:paraId="5EA6618E" w14:textId="77777777" w:rsidR="005921CA" w:rsidRPr="006346DD" w:rsidRDefault="005921CA" w:rsidP="005921CA">
      <w:pPr>
        <w:pStyle w:val="2f2"/>
        <w:rPr>
          <w:rFonts w:cs="Huawei Sans"/>
        </w:rPr>
      </w:pPr>
      <w:r w:rsidRPr="006346DD">
        <w:rPr>
          <w:rFonts w:cs="Huawei Sans"/>
        </w:rPr>
        <w:t>[PE4]interface LoopBack0</w:t>
      </w:r>
    </w:p>
    <w:p w14:paraId="2FF95E20" w14:textId="77777777" w:rsidR="005921CA" w:rsidRPr="006346DD" w:rsidRDefault="005921CA" w:rsidP="005921CA">
      <w:pPr>
        <w:pStyle w:val="2f2"/>
        <w:rPr>
          <w:rFonts w:cs="Huawei Sans"/>
        </w:rPr>
      </w:pPr>
      <w:r w:rsidRPr="006346DD">
        <w:rPr>
          <w:rFonts w:cs="Huawei Sans"/>
        </w:rPr>
        <w:t>[PE4-LoopBack0] ip address 1.0.0.4 32</w:t>
      </w:r>
    </w:p>
    <w:p w14:paraId="0C9CCDCA" w14:textId="77777777" w:rsidR="005921CA" w:rsidRPr="006346DD" w:rsidRDefault="005921CA" w:rsidP="005921CA">
      <w:pPr>
        <w:pStyle w:val="2f2"/>
        <w:rPr>
          <w:rFonts w:cs="Huawei Sans"/>
        </w:rPr>
      </w:pPr>
      <w:r w:rsidRPr="006346DD">
        <w:rPr>
          <w:rFonts w:cs="Huawei Sans"/>
        </w:rPr>
        <w:t>[PE4-LoopBack0] quit</w:t>
      </w:r>
    </w:p>
    <w:p w14:paraId="7A76FAEA" w14:textId="77777777" w:rsidR="005921CA" w:rsidRPr="006346DD" w:rsidRDefault="005921CA" w:rsidP="00C67429">
      <w:pPr>
        <w:pStyle w:val="1f0"/>
        <w:rPr>
          <w:rFonts w:cs="Huawei Sans"/>
        </w:rPr>
      </w:pPr>
      <w:r w:rsidRPr="006346DD">
        <w:rPr>
          <w:rFonts w:cs="Huawei Sans"/>
        </w:rPr>
        <w:t>#P1</w:t>
      </w:r>
    </w:p>
    <w:p w14:paraId="4184E336" w14:textId="77777777" w:rsidR="005921CA" w:rsidRPr="006346DD" w:rsidRDefault="005921CA" w:rsidP="005921CA">
      <w:pPr>
        <w:pStyle w:val="2f2"/>
        <w:rPr>
          <w:rFonts w:cs="Huawei Sans"/>
        </w:rPr>
      </w:pPr>
      <w:r w:rsidRPr="006346DD">
        <w:rPr>
          <w:rFonts w:cs="Huawei Sans"/>
        </w:rPr>
        <w:t>[P1]interface LoopBack0</w:t>
      </w:r>
    </w:p>
    <w:p w14:paraId="220D605E" w14:textId="77777777" w:rsidR="005921CA" w:rsidRPr="006346DD" w:rsidRDefault="005921CA" w:rsidP="005921CA">
      <w:pPr>
        <w:pStyle w:val="2f2"/>
        <w:rPr>
          <w:rFonts w:cs="Huawei Sans"/>
        </w:rPr>
      </w:pPr>
      <w:r w:rsidRPr="006346DD">
        <w:rPr>
          <w:rFonts w:cs="Huawei Sans"/>
        </w:rPr>
        <w:t>[P1-LoopBack0] ip address 1.0.0.5 32</w:t>
      </w:r>
    </w:p>
    <w:p w14:paraId="7636B024" w14:textId="77777777" w:rsidR="005921CA" w:rsidRPr="006346DD" w:rsidRDefault="005921CA" w:rsidP="005921CA">
      <w:pPr>
        <w:pStyle w:val="2f2"/>
        <w:rPr>
          <w:rFonts w:cs="Huawei Sans"/>
        </w:rPr>
      </w:pPr>
      <w:r w:rsidRPr="006346DD">
        <w:rPr>
          <w:rFonts w:cs="Huawei Sans"/>
        </w:rPr>
        <w:t>[P1-LoopBack0] quit</w:t>
      </w:r>
    </w:p>
    <w:p w14:paraId="2A48D810" w14:textId="77777777" w:rsidR="005921CA" w:rsidRPr="006346DD" w:rsidRDefault="005921CA" w:rsidP="00C67429">
      <w:pPr>
        <w:pStyle w:val="1f0"/>
        <w:rPr>
          <w:rFonts w:cs="Huawei Sans"/>
        </w:rPr>
      </w:pPr>
      <w:r w:rsidRPr="006346DD">
        <w:rPr>
          <w:rFonts w:cs="Huawei Sans"/>
        </w:rPr>
        <w:t>#P2</w:t>
      </w:r>
    </w:p>
    <w:p w14:paraId="4795AD3D" w14:textId="77777777" w:rsidR="005921CA" w:rsidRPr="006346DD" w:rsidRDefault="005921CA" w:rsidP="005921CA">
      <w:pPr>
        <w:pStyle w:val="2f2"/>
        <w:rPr>
          <w:rFonts w:cs="Huawei Sans"/>
        </w:rPr>
      </w:pPr>
      <w:r w:rsidRPr="006346DD">
        <w:rPr>
          <w:rFonts w:cs="Huawei Sans"/>
        </w:rPr>
        <w:t>[P2]interface LoopBack0</w:t>
      </w:r>
    </w:p>
    <w:p w14:paraId="5423C551" w14:textId="77777777" w:rsidR="005921CA" w:rsidRPr="006346DD" w:rsidRDefault="005921CA" w:rsidP="005921CA">
      <w:pPr>
        <w:pStyle w:val="2f2"/>
        <w:rPr>
          <w:rFonts w:cs="Huawei Sans"/>
        </w:rPr>
      </w:pPr>
      <w:r w:rsidRPr="006346DD">
        <w:rPr>
          <w:rFonts w:cs="Huawei Sans"/>
        </w:rPr>
        <w:t>[P2-LoopBack0] ip address 1.0.0.6 32</w:t>
      </w:r>
    </w:p>
    <w:p w14:paraId="7B558B30" w14:textId="77777777" w:rsidR="005921CA" w:rsidRPr="006346DD" w:rsidRDefault="005921CA" w:rsidP="00355811">
      <w:pPr>
        <w:pStyle w:val="2f2"/>
        <w:rPr>
          <w:rFonts w:cs="Huawei Sans"/>
        </w:rPr>
      </w:pPr>
      <w:r w:rsidRPr="006346DD">
        <w:rPr>
          <w:rFonts w:cs="Huawei Sans"/>
        </w:rPr>
        <w:t>[P2-LoopBack0] quit</w:t>
      </w:r>
    </w:p>
    <w:p w14:paraId="257E7ED3" w14:textId="77777777" w:rsidR="005921CA" w:rsidRPr="006346DD" w:rsidRDefault="005921CA" w:rsidP="005921CA">
      <w:pPr>
        <w:pStyle w:val="30"/>
        <w:rPr>
          <w:rFonts w:cs="Huawei Sans"/>
        </w:rPr>
      </w:pPr>
      <w:r w:rsidRPr="006346DD">
        <w:rPr>
          <w:rFonts w:cs="Huawei Sans"/>
        </w:rPr>
        <w:t>Configure interconnection interface IP addresses.</w:t>
      </w:r>
    </w:p>
    <w:p w14:paraId="7BC7D2D8" w14:textId="77777777" w:rsidR="00753D7D" w:rsidRDefault="00753D7D" w:rsidP="00753D7D">
      <w:pPr>
        <w:pStyle w:val="1f0"/>
      </w:pPr>
      <w:r>
        <w:t>Configure the interconnection interface IP address on each device. The interconnection interface address is 10.0.0.X, and the X value is marked in the topology.</w:t>
      </w:r>
    </w:p>
    <w:p w14:paraId="3BF0AC91" w14:textId="77777777" w:rsidR="00753D7D" w:rsidRDefault="00753D7D" w:rsidP="00753D7D">
      <w:pPr>
        <w:pStyle w:val="1f0"/>
      </w:pPr>
      <w:r>
        <w:lastRenderedPageBreak/>
        <w:t>By default, DCN is enabled on NE router interfaces. To facilitate the experiment, disable DCN globally on all devices.</w:t>
      </w:r>
    </w:p>
    <w:p w14:paraId="24674963" w14:textId="2CF45A1B" w:rsidR="005921CA" w:rsidRPr="006346DD" w:rsidRDefault="00753D7D" w:rsidP="00753D7D">
      <w:pPr>
        <w:pStyle w:val="1f0"/>
        <w:rPr>
          <w:rFonts w:cs="Huawei Sans"/>
        </w:rPr>
      </w:pPr>
      <w:r>
        <w:t># Disable DCN globally on each device.</w:t>
      </w:r>
    </w:p>
    <w:p w14:paraId="29773242" w14:textId="77777777" w:rsidR="005921CA" w:rsidRPr="006346DD" w:rsidRDefault="005921CA" w:rsidP="005921CA">
      <w:pPr>
        <w:pStyle w:val="2f2"/>
        <w:rPr>
          <w:rFonts w:cs="Huawei Sans"/>
        </w:rPr>
      </w:pPr>
      <w:r w:rsidRPr="006346DD">
        <w:rPr>
          <w:rFonts w:cs="Huawei Sans"/>
        </w:rPr>
        <w:t xml:space="preserve">[PE1] undo dcn </w:t>
      </w:r>
    </w:p>
    <w:p w14:paraId="5CCFD8E7" w14:textId="77777777" w:rsidR="005921CA" w:rsidRPr="006346DD" w:rsidRDefault="005921CA" w:rsidP="005921CA">
      <w:pPr>
        <w:pStyle w:val="2f2"/>
        <w:rPr>
          <w:rFonts w:cs="Huawei Sans"/>
        </w:rPr>
      </w:pPr>
      <w:r w:rsidRPr="006346DD">
        <w:rPr>
          <w:rFonts w:cs="Huawei Sans"/>
        </w:rPr>
        <w:t>Warning: This operation will disable DCN function. Continue? [Y/N]:y</w:t>
      </w:r>
    </w:p>
    <w:p w14:paraId="2CC10856" w14:textId="2354DABF" w:rsidR="005921CA" w:rsidRPr="006346DD" w:rsidRDefault="005921CA" w:rsidP="00C67429">
      <w:pPr>
        <w:pStyle w:val="1f0"/>
        <w:rPr>
          <w:rFonts w:cs="Huawei Sans"/>
        </w:rPr>
      </w:pPr>
      <w:r w:rsidRPr="006346DD">
        <w:rPr>
          <w:rFonts w:cs="Huawei Sans"/>
        </w:rPr>
        <w:t>PE1 is used as an example. Repeat this operation for other devices.</w:t>
      </w:r>
    </w:p>
    <w:p w14:paraId="6048B254" w14:textId="77777777" w:rsidR="005921CA" w:rsidRPr="006346DD" w:rsidRDefault="005921CA" w:rsidP="00C67429">
      <w:pPr>
        <w:pStyle w:val="1f0"/>
        <w:rPr>
          <w:rFonts w:cs="Huawei Sans"/>
        </w:rPr>
      </w:pPr>
      <w:r w:rsidRPr="006346DD">
        <w:rPr>
          <w:rFonts w:cs="Huawei Sans"/>
        </w:rPr>
        <w:t># Configure P1 interface addresses.</w:t>
      </w:r>
    </w:p>
    <w:p w14:paraId="5FEE3CE5" w14:textId="77777777" w:rsidR="005921CA" w:rsidRPr="006346DD" w:rsidRDefault="005921CA" w:rsidP="005921CA">
      <w:pPr>
        <w:pStyle w:val="2f2"/>
        <w:rPr>
          <w:rFonts w:cs="Huawei Sans"/>
        </w:rPr>
      </w:pPr>
      <w:r w:rsidRPr="006346DD">
        <w:rPr>
          <w:rFonts w:cs="Huawei Sans"/>
        </w:rPr>
        <w:t>[P1]interface GigabitEthernet0/3/0</w:t>
      </w:r>
    </w:p>
    <w:p w14:paraId="51A30B1C" w14:textId="77777777" w:rsidR="005921CA" w:rsidRPr="006346DD" w:rsidRDefault="005921CA" w:rsidP="005921CA">
      <w:pPr>
        <w:pStyle w:val="2f2"/>
        <w:rPr>
          <w:rFonts w:cs="Huawei Sans"/>
        </w:rPr>
      </w:pPr>
      <w:r w:rsidRPr="006346DD">
        <w:rPr>
          <w:rFonts w:cs="Huawei Sans"/>
        </w:rPr>
        <w:t>[P1-GigabitEthernet0/3/0] ip address 10.0.0.2 30</w:t>
      </w:r>
    </w:p>
    <w:p w14:paraId="76EE1CEA" w14:textId="77777777" w:rsidR="005921CA" w:rsidRPr="006346DD" w:rsidRDefault="005921CA" w:rsidP="005921CA">
      <w:pPr>
        <w:pStyle w:val="2f2"/>
        <w:rPr>
          <w:rFonts w:cs="Huawei Sans"/>
        </w:rPr>
      </w:pPr>
      <w:r w:rsidRPr="006346DD">
        <w:rPr>
          <w:rFonts w:cs="Huawei Sans"/>
        </w:rPr>
        <w:t>[P1-GigabitEthernet0/3/0] quit</w:t>
      </w:r>
    </w:p>
    <w:p w14:paraId="27D844DB" w14:textId="77777777" w:rsidR="005921CA" w:rsidRPr="006346DD" w:rsidRDefault="005921CA" w:rsidP="005921CA">
      <w:pPr>
        <w:pStyle w:val="2f2"/>
        <w:rPr>
          <w:rFonts w:cs="Huawei Sans"/>
        </w:rPr>
      </w:pPr>
      <w:r w:rsidRPr="006346DD">
        <w:rPr>
          <w:rFonts w:cs="Huawei Sans"/>
        </w:rPr>
        <w:t>[P1]interface GigabitEthernet0/3/2</w:t>
      </w:r>
    </w:p>
    <w:p w14:paraId="2ED6452D" w14:textId="77777777" w:rsidR="005921CA" w:rsidRPr="006346DD" w:rsidRDefault="005921CA" w:rsidP="005921CA">
      <w:pPr>
        <w:pStyle w:val="2f2"/>
        <w:rPr>
          <w:rFonts w:cs="Huawei Sans"/>
        </w:rPr>
      </w:pPr>
      <w:r w:rsidRPr="006346DD">
        <w:rPr>
          <w:rFonts w:cs="Huawei Sans"/>
        </w:rPr>
        <w:t>[P1-GigabitEthernet0/3/2] ip address 10.0.0.5 30</w:t>
      </w:r>
    </w:p>
    <w:p w14:paraId="6D288AFD" w14:textId="77777777" w:rsidR="005921CA" w:rsidRPr="006346DD" w:rsidRDefault="005921CA" w:rsidP="005921CA">
      <w:pPr>
        <w:pStyle w:val="2f2"/>
        <w:rPr>
          <w:rFonts w:cs="Huawei Sans"/>
        </w:rPr>
      </w:pPr>
      <w:r w:rsidRPr="006346DD">
        <w:rPr>
          <w:rFonts w:cs="Huawei Sans"/>
        </w:rPr>
        <w:t>[P1-GigabitEthernet0/3/2] quit</w:t>
      </w:r>
    </w:p>
    <w:p w14:paraId="4768FC3A" w14:textId="77777777" w:rsidR="005921CA" w:rsidRPr="006346DD" w:rsidRDefault="005921CA" w:rsidP="005921CA">
      <w:pPr>
        <w:pStyle w:val="2f2"/>
        <w:rPr>
          <w:rFonts w:cs="Huawei Sans"/>
        </w:rPr>
      </w:pPr>
      <w:r w:rsidRPr="006346DD">
        <w:rPr>
          <w:rFonts w:cs="Huawei Sans"/>
        </w:rPr>
        <w:t>[P1]interface GigabitEthernet0/3/4</w:t>
      </w:r>
    </w:p>
    <w:p w14:paraId="21A121B4" w14:textId="77777777" w:rsidR="005921CA" w:rsidRPr="006346DD" w:rsidRDefault="005921CA" w:rsidP="005921CA">
      <w:pPr>
        <w:pStyle w:val="2f2"/>
        <w:rPr>
          <w:rFonts w:cs="Huawei Sans"/>
        </w:rPr>
      </w:pPr>
      <w:r w:rsidRPr="006346DD">
        <w:rPr>
          <w:rFonts w:cs="Huawei Sans"/>
        </w:rPr>
        <w:t>[P1-GigabitEthernet0/3/4] ip address 10.0.0.30 30</w:t>
      </w:r>
    </w:p>
    <w:p w14:paraId="3D96A7B2" w14:textId="77777777" w:rsidR="005921CA" w:rsidRPr="006346DD" w:rsidRDefault="005921CA" w:rsidP="005921CA">
      <w:pPr>
        <w:pStyle w:val="2f2"/>
        <w:rPr>
          <w:rFonts w:cs="Huawei Sans"/>
        </w:rPr>
      </w:pPr>
      <w:r w:rsidRPr="006346DD">
        <w:rPr>
          <w:rFonts w:cs="Huawei Sans"/>
        </w:rPr>
        <w:t>[P1-GigabitEthernet0/3/4] quit</w:t>
      </w:r>
    </w:p>
    <w:p w14:paraId="0130D35A" w14:textId="77777777" w:rsidR="005921CA" w:rsidRPr="006346DD" w:rsidRDefault="005921CA" w:rsidP="00C67429">
      <w:pPr>
        <w:pStyle w:val="1f0"/>
        <w:rPr>
          <w:rFonts w:cs="Huawei Sans"/>
        </w:rPr>
      </w:pPr>
      <w:r w:rsidRPr="006346DD">
        <w:rPr>
          <w:rFonts w:cs="Huawei Sans"/>
        </w:rPr>
        <w:t># Configure P2 interface addresses.</w:t>
      </w:r>
    </w:p>
    <w:p w14:paraId="4928E70E" w14:textId="77777777" w:rsidR="005921CA" w:rsidRPr="006346DD" w:rsidRDefault="005921CA" w:rsidP="005921CA">
      <w:pPr>
        <w:pStyle w:val="2f2"/>
        <w:rPr>
          <w:rFonts w:cs="Huawei Sans"/>
        </w:rPr>
      </w:pPr>
      <w:r w:rsidRPr="006346DD">
        <w:rPr>
          <w:rFonts w:cs="Huawei Sans"/>
        </w:rPr>
        <w:t>[P2]interface GigabitEthernet0/3/0</w:t>
      </w:r>
    </w:p>
    <w:p w14:paraId="4134E93E" w14:textId="77777777" w:rsidR="005921CA" w:rsidRPr="006346DD" w:rsidRDefault="005921CA" w:rsidP="005921CA">
      <w:pPr>
        <w:pStyle w:val="2f2"/>
        <w:rPr>
          <w:rFonts w:cs="Huawei Sans"/>
        </w:rPr>
      </w:pPr>
      <w:r w:rsidRPr="006346DD">
        <w:rPr>
          <w:rFonts w:cs="Huawei Sans"/>
        </w:rPr>
        <w:t>[P2-GigabitEthernet0/3/0] ip address 10.0.0.21 30</w:t>
      </w:r>
    </w:p>
    <w:p w14:paraId="25E4B6B5" w14:textId="77777777" w:rsidR="005921CA" w:rsidRPr="006346DD" w:rsidRDefault="005921CA" w:rsidP="005921CA">
      <w:pPr>
        <w:pStyle w:val="2f2"/>
        <w:rPr>
          <w:rFonts w:cs="Huawei Sans"/>
        </w:rPr>
      </w:pPr>
      <w:r w:rsidRPr="006346DD">
        <w:rPr>
          <w:rFonts w:cs="Huawei Sans"/>
        </w:rPr>
        <w:t>[P2-GigabitEthernet0/3/0] quit</w:t>
      </w:r>
    </w:p>
    <w:p w14:paraId="524206A9" w14:textId="77777777" w:rsidR="005921CA" w:rsidRPr="006346DD" w:rsidRDefault="005921CA" w:rsidP="005921CA">
      <w:pPr>
        <w:pStyle w:val="2f2"/>
        <w:rPr>
          <w:rFonts w:cs="Huawei Sans"/>
        </w:rPr>
      </w:pPr>
      <w:r w:rsidRPr="006346DD">
        <w:rPr>
          <w:rFonts w:cs="Huawei Sans"/>
        </w:rPr>
        <w:t>[P2]interface GigabitEthernet0/3/2</w:t>
      </w:r>
    </w:p>
    <w:p w14:paraId="4A06511E" w14:textId="77777777" w:rsidR="005921CA" w:rsidRPr="006346DD" w:rsidRDefault="005921CA" w:rsidP="005921CA">
      <w:pPr>
        <w:pStyle w:val="2f2"/>
        <w:rPr>
          <w:rFonts w:cs="Huawei Sans"/>
        </w:rPr>
      </w:pPr>
      <w:r w:rsidRPr="006346DD">
        <w:rPr>
          <w:rFonts w:cs="Huawei Sans"/>
        </w:rPr>
        <w:t>[P2-GigabitEthernet0/3/2] ip address 10.0.0.18 30</w:t>
      </w:r>
    </w:p>
    <w:p w14:paraId="6F62CFED" w14:textId="77777777" w:rsidR="005921CA" w:rsidRPr="006346DD" w:rsidRDefault="005921CA" w:rsidP="005921CA">
      <w:pPr>
        <w:pStyle w:val="2f2"/>
        <w:rPr>
          <w:rFonts w:cs="Huawei Sans"/>
        </w:rPr>
      </w:pPr>
      <w:r w:rsidRPr="006346DD">
        <w:rPr>
          <w:rFonts w:cs="Huawei Sans"/>
        </w:rPr>
        <w:t>[P2-GigabitEthernet0/3/2] quit</w:t>
      </w:r>
    </w:p>
    <w:p w14:paraId="3CCFA3BF" w14:textId="77777777" w:rsidR="005921CA" w:rsidRPr="006346DD" w:rsidRDefault="005921CA" w:rsidP="005921CA">
      <w:pPr>
        <w:pStyle w:val="2f2"/>
        <w:rPr>
          <w:rFonts w:cs="Huawei Sans"/>
        </w:rPr>
      </w:pPr>
      <w:r w:rsidRPr="006346DD">
        <w:rPr>
          <w:rFonts w:cs="Huawei Sans"/>
        </w:rPr>
        <w:t>[P2]interface GigabitEthernet0/3/4</w:t>
      </w:r>
    </w:p>
    <w:p w14:paraId="04C9988D" w14:textId="77777777" w:rsidR="005921CA" w:rsidRPr="006346DD" w:rsidRDefault="005921CA" w:rsidP="005921CA">
      <w:pPr>
        <w:pStyle w:val="2f2"/>
        <w:rPr>
          <w:rFonts w:cs="Huawei Sans"/>
        </w:rPr>
      </w:pPr>
      <w:r w:rsidRPr="006346DD">
        <w:rPr>
          <w:rFonts w:cs="Huawei Sans"/>
        </w:rPr>
        <w:t>[P2-GigabitEthernet0/3/4] ip address 10.0.0.29 30</w:t>
      </w:r>
    </w:p>
    <w:p w14:paraId="44EE1B9C" w14:textId="77777777" w:rsidR="005921CA" w:rsidRPr="006346DD" w:rsidRDefault="005921CA" w:rsidP="005921CA">
      <w:pPr>
        <w:pStyle w:val="2f2"/>
        <w:rPr>
          <w:rFonts w:cs="Huawei Sans"/>
        </w:rPr>
      </w:pPr>
      <w:r w:rsidRPr="006346DD">
        <w:rPr>
          <w:rFonts w:cs="Huawei Sans"/>
        </w:rPr>
        <w:t>[P2-GigabitEthernet0/3/4] quit</w:t>
      </w:r>
    </w:p>
    <w:p w14:paraId="7DA606F6" w14:textId="77777777" w:rsidR="00355811" w:rsidRPr="006346DD" w:rsidRDefault="00355811" w:rsidP="005921CA">
      <w:pPr>
        <w:pStyle w:val="2f2"/>
        <w:rPr>
          <w:rFonts w:cs="Huawei Sans"/>
        </w:rPr>
      </w:pPr>
    </w:p>
    <w:p w14:paraId="6565FCA8" w14:textId="77777777" w:rsidR="005921CA" w:rsidRPr="006346DD" w:rsidRDefault="005921CA" w:rsidP="00C67429">
      <w:pPr>
        <w:pStyle w:val="1f0"/>
        <w:rPr>
          <w:rFonts w:cs="Huawei Sans"/>
        </w:rPr>
      </w:pPr>
      <w:r w:rsidRPr="006346DD">
        <w:rPr>
          <w:rFonts w:cs="Huawei Sans"/>
        </w:rPr>
        <w:t># Configure PE1 interface addresses.</w:t>
      </w:r>
    </w:p>
    <w:p w14:paraId="149AAB73" w14:textId="77777777" w:rsidR="005921CA" w:rsidRPr="006346DD" w:rsidRDefault="005921CA" w:rsidP="005921CA">
      <w:pPr>
        <w:pStyle w:val="2f2"/>
        <w:rPr>
          <w:rFonts w:cs="Huawei Sans"/>
        </w:rPr>
      </w:pPr>
      <w:r w:rsidRPr="006346DD">
        <w:rPr>
          <w:rFonts w:cs="Huawei Sans"/>
        </w:rPr>
        <w:t>[PE1]interface GigabitEthernet0/3/0</w:t>
      </w:r>
    </w:p>
    <w:p w14:paraId="0CB01C45" w14:textId="77777777" w:rsidR="005921CA" w:rsidRPr="006346DD" w:rsidRDefault="005921CA" w:rsidP="005921CA">
      <w:pPr>
        <w:pStyle w:val="2f2"/>
        <w:rPr>
          <w:rFonts w:cs="Huawei Sans"/>
        </w:rPr>
      </w:pPr>
      <w:r w:rsidRPr="006346DD">
        <w:rPr>
          <w:rFonts w:cs="Huawei Sans"/>
        </w:rPr>
        <w:t>[PE1-GigabitEthernet0/3/0] ip address 10.0.0.26 30</w:t>
      </w:r>
    </w:p>
    <w:p w14:paraId="5B392D1A" w14:textId="77777777" w:rsidR="005921CA" w:rsidRPr="006346DD" w:rsidRDefault="005921CA" w:rsidP="005921CA">
      <w:pPr>
        <w:pStyle w:val="2f2"/>
        <w:rPr>
          <w:rFonts w:cs="Huawei Sans"/>
        </w:rPr>
      </w:pPr>
      <w:r w:rsidRPr="006346DD">
        <w:rPr>
          <w:rFonts w:cs="Huawei Sans"/>
        </w:rPr>
        <w:t>[PE1-GigabitEthernet0/3/0] quit</w:t>
      </w:r>
    </w:p>
    <w:p w14:paraId="3B841477" w14:textId="77777777" w:rsidR="005921CA" w:rsidRPr="006346DD" w:rsidRDefault="005921CA" w:rsidP="005921CA">
      <w:pPr>
        <w:pStyle w:val="2f2"/>
        <w:rPr>
          <w:rFonts w:cs="Huawei Sans"/>
        </w:rPr>
      </w:pPr>
      <w:r w:rsidRPr="006346DD">
        <w:rPr>
          <w:rFonts w:cs="Huawei Sans"/>
        </w:rPr>
        <w:t>[PE1]interface GigabitEthernet0/3/1</w:t>
      </w:r>
    </w:p>
    <w:p w14:paraId="5511E0C9" w14:textId="77777777" w:rsidR="005921CA" w:rsidRPr="006346DD" w:rsidRDefault="005921CA" w:rsidP="005921CA">
      <w:pPr>
        <w:pStyle w:val="2f2"/>
        <w:rPr>
          <w:rFonts w:cs="Huawei Sans"/>
        </w:rPr>
      </w:pPr>
      <w:r w:rsidRPr="006346DD">
        <w:rPr>
          <w:rFonts w:cs="Huawei Sans"/>
        </w:rPr>
        <w:t>[PE1-GigabitEthernet0/3/1] ip address 10.0.0.1 30</w:t>
      </w:r>
    </w:p>
    <w:p w14:paraId="29E96AC5" w14:textId="77777777" w:rsidR="005921CA" w:rsidRPr="006346DD" w:rsidRDefault="005921CA" w:rsidP="005921CA">
      <w:pPr>
        <w:pStyle w:val="2f2"/>
        <w:rPr>
          <w:rFonts w:cs="Huawei Sans"/>
        </w:rPr>
      </w:pPr>
      <w:r w:rsidRPr="006346DD">
        <w:rPr>
          <w:rFonts w:cs="Huawei Sans"/>
        </w:rPr>
        <w:t>[PE1-GigabitEthernet0/3/1] quit</w:t>
      </w:r>
    </w:p>
    <w:p w14:paraId="1086997B" w14:textId="77777777" w:rsidR="005921CA" w:rsidRPr="006346DD" w:rsidRDefault="005921CA" w:rsidP="00C67429">
      <w:pPr>
        <w:pStyle w:val="1f0"/>
        <w:rPr>
          <w:rFonts w:cs="Huawei Sans"/>
        </w:rPr>
      </w:pPr>
      <w:r w:rsidRPr="006346DD">
        <w:rPr>
          <w:rFonts w:cs="Huawei Sans"/>
        </w:rPr>
        <w:t># Configure PE2 interface addresses.</w:t>
      </w:r>
    </w:p>
    <w:p w14:paraId="16BAB85C" w14:textId="77777777" w:rsidR="005921CA" w:rsidRPr="006346DD" w:rsidRDefault="005921CA" w:rsidP="005921CA">
      <w:pPr>
        <w:pStyle w:val="2f2"/>
        <w:rPr>
          <w:rFonts w:cs="Huawei Sans"/>
        </w:rPr>
      </w:pPr>
      <w:r w:rsidRPr="006346DD">
        <w:rPr>
          <w:rFonts w:cs="Huawei Sans"/>
        </w:rPr>
        <w:t>[PE2]interface GigabitEthernet0/3/0</w:t>
      </w:r>
    </w:p>
    <w:p w14:paraId="143F6F80" w14:textId="77777777" w:rsidR="005921CA" w:rsidRPr="006346DD" w:rsidRDefault="005921CA" w:rsidP="005921CA">
      <w:pPr>
        <w:pStyle w:val="2f2"/>
        <w:rPr>
          <w:rFonts w:cs="Huawei Sans"/>
        </w:rPr>
      </w:pPr>
      <w:r w:rsidRPr="006346DD">
        <w:rPr>
          <w:rFonts w:cs="Huawei Sans"/>
        </w:rPr>
        <w:t>[PE2-GigabitEthernet0/3/0] ip address 10.0.0.25 30</w:t>
      </w:r>
    </w:p>
    <w:p w14:paraId="60A53F50" w14:textId="77777777" w:rsidR="005921CA" w:rsidRPr="006346DD" w:rsidRDefault="005921CA" w:rsidP="005921CA">
      <w:pPr>
        <w:pStyle w:val="2f2"/>
        <w:rPr>
          <w:rFonts w:cs="Huawei Sans"/>
        </w:rPr>
      </w:pPr>
      <w:r w:rsidRPr="006346DD">
        <w:rPr>
          <w:rFonts w:cs="Huawei Sans"/>
        </w:rPr>
        <w:t>[PE2-GigabitEthernet0/3/0] quit</w:t>
      </w:r>
    </w:p>
    <w:p w14:paraId="3E7ADAA5" w14:textId="77777777" w:rsidR="005921CA" w:rsidRPr="006346DD" w:rsidRDefault="005921CA" w:rsidP="005921CA">
      <w:pPr>
        <w:pStyle w:val="2f2"/>
        <w:rPr>
          <w:rFonts w:cs="Huawei Sans"/>
        </w:rPr>
      </w:pPr>
      <w:r w:rsidRPr="006346DD">
        <w:rPr>
          <w:rFonts w:cs="Huawei Sans"/>
        </w:rPr>
        <w:t>[PE2]interface GigabitEthernet0/3/1</w:t>
      </w:r>
    </w:p>
    <w:p w14:paraId="0A22CC14" w14:textId="77777777" w:rsidR="005921CA" w:rsidRPr="006346DD" w:rsidRDefault="005921CA" w:rsidP="005921CA">
      <w:pPr>
        <w:pStyle w:val="2f2"/>
        <w:rPr>
          <w:rFonts w:cs="Huawei Sans"/>
        </w:rPr>
      </w:pPr>
      <w:r w:rsidRPr="006346DD">
        <w:rPr>
          <w:rFonts w:cs="Huawei Sans"/>
        </w:rPr>
        <w:t>[PE2-GigabitEthernet0/3/1] ip address 10.0.0.22 30</w:t>
      </w:r>
    </w:p>
    <w:p w14:paraId="73FBD076" w14:textId="77777777" w:rsidR="005921CA" w:rsidRPr="006346DD" w:rsidRDefault="005921CA" w:rsidP="00B324AA">
      <w:pPr>
        <w:pStyle w:val="2f2"/>
        <w:rPr>
          <w:rFonts w:cs="Huawei Sans"/>
        </w:rPr>
      </w:pPr>
      <w:r w:rsidRPr="006346DD">
        <w:rPr>
          <w:rFonts w:cs="Huawei Sans"/>
        </w:rPr>
        <w:t>[PE2-GigabitEthernet0/3/1] quit</w:t>
      </w:r>
    </w:p>
    <w:p w14:paraId="2C41A99D" w14:textId="77777777" w:rsidR="00355811" w:rsidRPr="006346DD" w:rsidRDefault="00355811" w:rsidP="00C67429">
      <w:pPr>
        <w:pStyle w:val="1f0"/>
        <w:rPr>
          <w:rFonts w:cs="Huawei Sans"/>
        </w:rPr>
      </w:pPr>
      <w:r w:rsidRPr="006346DD">
        <w:rPr>
          <w:rFonts w:cs="Huawei Sans"/>
        </w:rPr>
        <w:t># Configure PE3 interface addresses.</w:t>
      </w:r>
    </w:p>
    <w:p w14:paraId="6E14C9D8" w14:textId="77777777" w:rsidR="00355811" w:rsidRPr="006346DD" w:rsidRDefault="00355811" w:rsidP="00355811">
      <w:pPr>
        <w:pStyle w:val="2f2"/>
        <w:rPr>
          <w:rFonts w:cs="Huawei Sans"/>
        </w:rPr>
      </w:pPr>
      <w:r w:rsidRPr="006346DD">
        <w:rPr>
          <w:rFonts w:cs="Huawei Sans"/>
        </w:rPr>
        <w:lastRenderedPageBreak/>
        <w:t>[PE3]interface GigabitEthernet0/3/0</w:t>
      </w:r>
    </w:p>
    <w:p w14:paraId="2E904D32" w14:textId="77777777" w:rsidR="00355811" w:rsidRPr="006346DD" w:rsidRDefault="00355811" w:rsidP="00355811">
      <w:pPr>
        <w:pStyle w:val="2f2"/>
        <w:rPr>
          <w:rFonts w:cs="Huawei Sans"/>
        </w:rPr>
      </w:pPr>
      <w:r w:rsidRPr="006346DD">
        <w:rPr>
          <w:rFonts w:cs="Huawei Sans"/>
        </w:rPr>
        <w:t>[PE3-GigabitEthernet0/3/0] ip address 10.0.0.34 30</w:t>
      </w:r>
    </w:p>
    <w:p w14:paraId="70EE3607" w14:textId="77777777" w:rsidR="00355811" w:rsidRPr="006346DD" w:rsidRDefault="00355811" w:rsidP="00355811">
      <w:pPr>
        <w:pStyle w:val="2f2"/>
        <w:rPr>
          <w:rFonts w:cs="Huawei Sans"/>
        </w:rPr>
      </w:pPr>
      <w:r w:rsidRPr="006346DD">
        <w:rPr>
          <w:rFonts w:cs="Huawei Sans"/>
        </w:rPr>
        <w:t>[PE3-GigabitEthernet0/3/0] quit</w:t>
      </w:r>
    </w:p>
    <w:p w14:paraId="7D9B9397" w14:textId="77777777" w:rsidR="00355811" w:rsidRPr="006346DD" w:rsidRDefault="00355811" w:rsidP="00355811">
      <w:pPr>
        <w:pStyle w:val="2f2"/>
        <w:rPr>
          <w:rFonts w:cs="Huawei Sans"/>
        </w:rPr>
      </w:pPr>
      <w:r w:rsidRPr="006346DD">
        <w:rPr>
          <w:rFonts w:cs="Huawei Sans"/>
        </w:rPr>
        <w:t>[PE3]interface GigabitEthernet0/3/1</w:t>
      </w:r>
    </w:p>
    <w:p w14:paraId="5479FB2B" w14:textId="77777777" w:rsidR="00355811" w:rsidRPr="006346DD" w:rsidRDefault="00355811" w:rsidP="00355811">
      <w:pPr>
        <w:pStyle w:val="2f2"/>
        <w:rPr>
          <w:rFonts w:cs="Huawei Sans"/>
        </w:rPr>
      </w:pPr>
      <w:r w:rsidRPr="006346DD">
        <w:rPr>
          <w:rFonts w:cs="Huawei Sans"/>
        </w:rPr>
        <w:t>[PE3-GigabitEthernet0/3/1] ip address 10.0.0.6 30</w:t>
      </w:r>
    </w:p>
    <w:p w14:paraId="66A58F70" w14:textId="77777777" w:rsidR="00355811" w:rsidRPr="006346DD" w:rsidRDefault="00355811" w:rsidP="00355811">
      <w:pPr>
        <w:pStyle w:val="2f2"/>
        <w:rPr>
          <w:rFonts w:cs="Huawei Sans"/>
        </w:rPr>
      </w:pPr>
      <w:r w:rsidRPr="006346DD">
        <w:rPr>
          <w:rFonts w:cs="Huawei Sans"/>
        </w:rPr>
        <w:t>[PE3-GigabitEthernet0/3/1] quit</w:t>
      </w:r>
    </w:p>
    <w:p w14:paraId="6238A2E8" w14:textId="77777777" w:rsidR="00355811" w:rsidRPr="006346DD" w:rsidRDefault="00355811" w:rsidP="00C67429">
      <w:pPr>
        <w:pStyle w:val="1f0"/>
        <w:rPr>
          <w:rFonts w:cs="Huawei Sans"/>
        </w:rPr>
      </w:pPr>
      <w:r w:rsidRPr="006346DD">
        <w:rPr>
          <w:rFonts w:cs="Huawei Sans"/>
        </w:rPr>
        <w:t># Configure PE4 interface addresses.</w:t>
      </w:r>
    </w:p>
    <w:p w14:paraId="31CE88C1" w14:textId="77777777" w:rsidR="00355811" w:rsidRPr="006346DD" w:rsidRDefault="00355811" w:rsidP="00355811">
      <w:pPr>
        <w:pStyle w:val="2f2"/>
        <w:rPr>
          <w:rFonts w:cs="Huawei Sans"/>
        </w:rPr>
      </w:pPr>
      <w:r w:rsidRPr="006346DD">
        <w:rPr>
          <w:rFonts w:cs="Huawei Sans"/>
        </w:rPr>
        <w:t>[PE4]interface GigabitEthernet0/3/0</w:t>
      </w:r>
    </w:p>
    <w:p w14:paraId="5B613239" w14:textId="77777777" w:rsidR="00355811" w:rsidRPr="006346DD" w:rsidRDefault="00355811" w:rsidP="00355811">
      <w:pPr>
        <w:pStyle w:val="2f2"/>
        <w:rPr>
          <w:rFonts w:cs="Huawei Sans"/>
        </w:rPr>
      </w:pPr>
      <w:r w:rsidRPr="006346DD">
        <w:rPr>
          <w:rFonts w:cs="Huawei Sans"/>
        </w:rPr>
        <w:t>[PE4-GigabitEthernet0/3/0] ip address 10.0.0.33 30</w:t>
      </w:r>
    </w:p>
    <w:p w14:paraId="3AD093F1" w14:textId="77777777" w:rsidR="00355811" w:rsidRPr="006346DD" w:rsidRDefault="00355811" w:rsidP="00355811">
      <w:pPr>
        <w:pStyle w:val="2f2"/>
        <w:rPr>
          <w:rFonts w:cs="Huawei Sans"/>
        </w:rPr>
      </w:pPr>
      <w:r w:rsidRPr="006346DD">
        <w:rPr>
          <w:rFonts w:cs="Huawei Sans"/>
        </w:rPr>
        <w:t>[PE4-GigabitEthernet0/3/0] quit</w:t>
      </w:r>
    </w:p>
    <w:p w14:paraId="6EC85938" w14:textId="77777777" w:rsidR="00355811" w:rsidRPr="006346DD" w:rsidRDefault="00355811" w:rsidP="00355811">
      <w:pPr>
        <w:pStyle w:val="2f2"/>
        <w:rPr>
          <w:rFonts w:cs="Huawei Sans"/>
        </w:rPr>
      </w:pPr>
      <w:r w:rsidRPr="006346DD">
        <w:rPr>
          <w:rFonts w:cs="Huawei Sans"/>
        </w:rPr>
        <w:t>[PE4]interface GigabitEthernet0/3/1</w:t>
      </w:r>
    </w:p>
    <w:p w14:paraId="17139CED" w14:textId="77777777" w:rsidR="00355811" w:rsidRPr="006346DD" w:rsidRDefault="00355811" w:rsidP="00355811">
      <w:pPr>
        <w:pStyle w:val="2f2"/>
        <w:rPr>
          <w:rFonts w:cs="Huawei Sans"/>
        </w:rPr>
      </w:pPr>
      <w:r w:rsidRPr="006346DD">
        <w:rPr>
          <w:rFonts w:cs="Huawei Sans"/>
        </w:rPr>
        <w:t>[PE4-GigabitEthernet0/3/1] ip address 10.0.0.17 30</w:t>
      </w:r>
    </w:p>
    <w:p w14:paraId="6677F302" w14:textId="77777777" w:rsidR="00355811" w:rsidRPr="006346DD" w:rsidRDefault="00355811" w:rsidP="00355811">
      <w:pPr>
        <w:pStyle w:val="2f2"/>
        <w:rPr>
          <w:rFonts w:cs="Huawei Sans"/>
        </w:rPr>
      </w:pPr>
      <w:r w:rsidRPr="006346DD">
        <w:rPr>
          <w:rFonts w:cs="Huawei Sans"/>
        </w:rPr>
        <w:t>[PE4-GigabitEthernet0/3/1] quit</w:t>
      </w:r>
    </w:p>
    <w:p w14:paraId="334FF7C5" w14:textId="77777777" w:rsidR="005921CA" w:rsidRPr="006346DD" w:rsidRDefault="005921CA" w:rsidP="00507B44">
      <w:pPr>
        <w:pStyle w:val="30"/>
        <w:keepNext/>
        <w:rPr>
          <w:rFonts w:cs="Huawei Sans"/>
        </w:rPr>
      </w:pPr>
      <w:r w:rsidRPr="006346DD">
        <w:rPr>
          <w:rFonts w:cs="Huawei Sans"/>
        </w:rPr>
        <w:t>Configure SSH.</w:t>
      </w:r>
    </w:p>
    <w:p w14:paraId="7D1F1234" w14:textId="77777777" w:rsidR="00753D7D" w:rsidRDefault="00753D7D" w:rsidP="00753D7D">
      <w:pPr>
        <w:pStyle w:val="1f0"/>
      </w:pPr>
      <w:r>
        <w:t xml:space="preserve">Enable SSH, create an SSH user named </w:t>
      </w:r>
      <w:r>
        <w:rPr>
          <w:b/>
          <w:bCs/>
        </w:rPr>
        <w:t>netconf</w:t>
      </w:r>
      <w:r>
        <w:t>, and enable NETCONF on each device.</w:t>
      </w:r>
    </w:p>
    <w:p w14:paraId="2C0A4DC0" w14:textId="77777777" w:rsidR="00753D7D" w:rsidRDefault="00753D7D" w:rsidP="00753D7D">
      <w:pPr>
        <w:pStyle w:val="1f0"/>
      </w:pPr>
      <w:r>
        <w:t>NETCONF is used by iMaster NCE-IP to deliver configurations to devices.</w:t>
      </w:r>
    </w:p>
    <w:p w14:paraId="22559824" w14:textId="77777777" w:rsidR="00753D7D" w:rsidRDefault="00753D7D" w:rsidP="00753D7D">
      <w:pPr>
        <w:pStyle w:val="1f0"/>
      </w:pPr>
      <w:r>
        <w:t>This step uses PE1 as an example. Repeat the configuration for other devices.</w:t>
      </w:r>
    </w:p>
    <w:p w14:paraId="0D50D63B" w14:textId="77777777" w:rsidR="005921CA" w:rsidRPr="006346DD" w:rsidRDefault="005921CA" w:rsidP="00C67429">
      <w:pPr>
        <w:pStyle w:val="1f0"/>
        <w:rPr>
          <w:rFonts w:cs="Huawei Sans"/>
        </w:rPr>
      </w:pPr>
      <w:r w:rsidRPr="006346DD">
        <w:rPr>
          <w:rFonts w:cs="Huawei Sans"/>
        </w:rPr>
        <w:t># Configure a user interface to allow SSH packets to pass through.</w:t>
      </w:r>
    </w:p>
    <w:p w14:paraId="71375100" w14:textId="77777777" w:rsidR="005921CA" w:rsidRPr="006346DD" w:rsidRDefault="005921CA" w:rsidP="005921CA">
      <w:pPr>
        <w:pStyle w:val="2f2"/>
        <w:rPr>
          <w:rFonts w:cs="Huawei Sans"/>
        </w:rPr>
      </w:pPr>
      <w:r w:rsidRPr="006346DD">
        <w:rPr>
          <w:rFonts w:cs="Huawei Sans"/>
        </w:rPr>
        <w:t>[PE1]user-interface vty 0 4</w:t>
      </w:r>
    </w:p>
    <w:p w14:paraId="722B5659" w14:textId="77777777" w:rsidR="005921CA" w:rsidRPr="006346DD" w:rsidRDefault="005921CA" w:rsidP="005921CA">
      <w:pPr>
        <w:pStyle w:val="2f2"/>
        <w:rPr>
          <w:rFonts w:cs="Huawei Sans"/>
        </w:rPr>
      </w:pPr>
      <w:r w:rsidRPr="006346DD">
        <w:rPr>
          <w:rFonts w:cs="Huawei Sans"/>
        </w:rPr>
        <w:t>[PE1-ui-vty0-4] authentication-mode aaa</w:t>
      </w:r>
    </w:p>
    <w:p w14:paraId="039C7D29" w14:textId="77777777" w:rsidR="005921CA" w:rsidRPr="006346DD" w:rsidRDefault="005921CA" w:rsidP="005921CA">
      <w:pPr>
        <w:pStyle w:val="2f2"/>
        <w:rPr>
          <w:rFonts w:cs="Huawei Sans"/>
        </w:rPr>
      </w:pPr>
      <w:r w:rsidRPr="006346DD">
        <w:rPr>
          <w:rFonts w:cs="Huawei Sans"/>
        </w:rPr>
        <w:t>[PE1-ui-vty0-4] protocol inbound all</w:t>
      </w:r>
    </w:p>
    <w:p w14:paraId="5ED7236C" w14:textId="77777777" w:rsidR="005921CA" w:rsidRPr="006346DD" w:rsidRDefault="005921CA" w:rsidP="00C67429">
      <w:pPr>
        <w:pStyle w:val="1f0"/>
        <w:rPr>
          <w:rFonts w:cs="Huawei Sans"/>
        </w:rPr>
      </w:pPr>
      <w:r w:rsidRPr="006346DD">
        <w:rPr>
          <w:rFonts w:cs="Huawei Sans"/>
        </w:rPr>
        <w:t xml:space="preserve"># Create a user named </w:t>
      </w:r>
      <w:r w:rsidRPr="006346DD">
        <w:rPr>
          <w:rFonts w:cs="Huawei Sans"/>
          <w:b/>
          <w:bCs/>
        </w:rPr>
        <w:t>netconf</w:t>
      </w:r>
      <w:r w:rsidRPr="006346DD">
        <w:rPr>
          <w:rFonts w:cs="Huawei Sans"/>
        </w:rPr>
        <w:t>.</w:t>
      </w:r>
    </w:p>
    <w:p w14:paraId="7E76D4E6" w14:textId="77777777" w:rsidR="005921CA" w:rsidRPr="006346DD" w:rsidRDefault="005921CA" w:rsidP="005921CA">
      <w:pPr>
        <w:pStyle w:val="2f2"/>
        <w:rPr>
          <w:rFonts w:cs="Huawei Sans"/>
        </w:rPr>
      </w:pPr>
      <w:r w:rsidRPr="006346DD">
        <w:rPr>
          <w:rFonts w:cs="Huawei Sans"/>
        </w:rPr>
        <w:t>[PE1]aaa</w:t>
      </w:r>
    </w:p>
    <w:p w14:paraId="2FD2869F" w14:textId="77777777" w:rsidR="005921CA" w:rsidRPr="006346DD" w:rsidRDefault="005921CA" w:rsidP="005921CA">
      <w:pPr>
        <w:pStyle w:val="2f2"/>
        <w:rPr>
          <w:rFonts w:cs="Huawei Sans"/>
        </w:rPr>
      </w:pPr>
      <w:r w:rsidRPr="006346DD">
        <w:rPr>
          <w:rFonts w:cs="Huawei Sans"/>
        </w:rPr>
        <w:t>[PE1-aaa] local-user netconf password irreversible-cipher Huawei@123</w:t>
      </w:r>
    </w:p>
    <w:p w14:paraId="3A836066" w14:textId="77777777" w:rsidR="005921CA" w:rsidRPr="006346DD" w:rsidRDefault="005921CA" w:rsidP="005921CA">
      <w:pPr>
        <w:pStyle w:val="2f2"/>
        <w:rPr>
          <w:rFonts w:cs="Huawei Sans"/>
        </w:rPr>
      </w:pPr>
      <w:r w:rsidRPr="006346DD">
        <w:rPr>
          <w:rFonts w:cs="Huawei Sans"/>
        </w:rPr>
        <w:t>Info: A new user is added.</w:t>
      </w:r>
    </w:p>
    <w:p w14:paraId="5D15EC57" w14:textId="77777777" w:rsidR="005921CA" w:rsidRPr="006346DD" w:rsidRDefault="005921CA" w:rsidP="005921CA">
      <w:pPr>
        <w:pStyle w:val="2f2"/>
        <w:rPr>
          <w:rFonts w:cs="Huawei Sans"/>
        </w:rPr>
      </w:pPr>
      <w:r w:rsidRPr="006346DD">
        <w:rPr>
          <w:rFonts w:cs="Huawei Sans"/>
        </w:rPr>
        <w:t>[PE1-aaa] local-user netconf service-type ftp ssh</w:t>
      </w:r>
    </w:p>
    <w:p w14:paraId="2D18A3CB" w14:textId="77777777" w:rsidR="005921CA" w:rsidRPr="006346DD" w:rsidRDefault="005921CA" w:rsidP="005921CA">
      <w:pPr>
        <w:pStyle w:val="2f2"/>
        <w:rPr>
          <w:rFonts w:cs="Huawei Sans"/>
        </w:rPr>
      </w:pPr>
      <w:r w:rsidRPr="006346DD">
        <w:rPr>
          <w:rFonts w:cs="Huawei Sans"/>
        </w:rPr>
        <w:t>[PE1-aaa] local-user netconf level 3</w:t>
      </w:r>
    </w:p>
    <w:p w14:paraId="25506296" w14:textId="77777777" w:rsidR="005921CA" w:rsidRPr="006346DD" w:rsidRDefault="005921CA" w:rsidP="005921CA">
      <w:pPr>
        <w:pStyle w:val="2f2"/>
        <w:rPr>
          <w:rFonts w:cs="Huawei Sans"/>
        </w:rPr>
      </w:pPr>
      <w:r w:rsidRPr="006346DD">
        <w:rPr>
          <w:rFonts w:cs="Huawei Sans"/>
        </w:rPr>
        <w:t>[PE1-aaa] local-user netconf state block fail-times 3 interval 5</w:t>
      </w:r>
    </w:p>
    <w:p w14:paraId="17E2E50B" w14:textId="77777777" w:rsidR="005921CA" w:rsidRPr="006346DD" w:rsidRDefault="005921CA" w:rsidP="005921CA">
      <w:pPr>
        <w:pStyle w:val="2f2"/>
        <w:rPr>
          <w:rFonts w:cs="Huawei Sans"/>
        </w:rPr>
      </w:pPr>
      <w:r w:rsidRPr="006346DD">
        <w:rPr>
          <w:rFonts w:cs="Huawei Sans"/>
        </w:rPr>
        <w:t>[PE1-aaa] local-user netconf user-group manage-ug</w:t>
      </w:r>
    </w:p>
    <w:p w14:paraId="32B35B17" w14:textId="77777777" w:rsidR="00753D7D" w:rsidRDefault="00753D7D" w:rsidP="00753D7D">
      <w:pPr>
        <w:pStyle w:val="1f0"/>
      </w:pPr>
      <w:r>
        <w:t xml:space="preserve">Create a user named </w:t>
      </w:r>
      <w:r>
        <w:rPr>
          <w:b/>
          <w:bCs/>
        </w:rPr>
        <w:t>netconf</w:t>
      </w:r>
      <w:r>
        <w:t xml:space="preserve">, set the user type to FTP and SSH, and add the user to the default user group </w:t>
      </w:r>
      <w:r>
        <w:rPr>
          <w:b/>
          <w:bCs/>
        </w:rPr>
        <w:t>manage-ug</w:t>
      </w:r>
      <w:r>
        <w:t>. Then, set the maximum number of SSH login attempts allowed to 3 and the lockout interval to 5s.</w:t>
      </w:r>
    </w:p>
    <w:p w14:paraId="6AE67231" w14:textId="77777777" w:rsidR="005921CA" w:rsidRPr="006346DD" w:rsidRDefault="005921CA" w:rsidP="00C67429">
      <w:pPr>
        <w:pStyle w:val="1f0"/>
        <w:rPr>
          <w:rFonts w:cs="Huawei Sans"/>
        </w:rPr>
      </w:pPr>
      <w:r w:rsidRPr="006346DD">
        <w:rPr>
          <w:rFonts w:cs="Huawei Sans"/>
        </w:rPr>
        <w:t>Enable SSH.</w:t>
      </w:r>
    </w:p>
    <w:p w14:paraId="25B7A336" w14:textId="77777777" w:rsidR="005921CA" w:rsidRPr="006346DD" w:rsidRDefault="005921CA" w:rsidP="005921CA">
      <w:pPr>
        <w:pStyle w:val="2f2"/>
        <w:rPr>
          <w:rFonts w:cs="Huawei Sans"/>
        </w:rPr>
      </w:pPr>
      <w:r w:rsidRPr="006346DD">
        <w:rPr>
          <w:rFonts w:cs="Huawei Sans"/>
        </w:rPr>
        <w:t>[PE1]stelnet server enable</w:t>
      </w:r>
    </w:p>
    <w:p w14:paraId="56099B98" w14:textId="77777777" w:rsidR="005921CA" w:rsidRPr="006346DD" w:rsidRDefault="005921CA" w:rsidP="00C67429">
      <w:pPr>
        <w:pStyle w:val="1f0"/>
        <w:rPr>
          <w:rFonts w:cs="Huawei Sans"/>
        </w:rPr>
      </w:pPr>
      <w:r w:rsidRPr="006346DD">
        <w:rPr>
          <w:rFonts w:cs="Huawei Sans"/>
        </w:rPr>
        <w:t># Configure NETCONF.</w:t>
      </w:r>
    </w:p>
    <w:p w14:paraId="49A30A48" w14:textId="77777777" w:rsidR="005921CA" w:rsidRPr="006346DD" w:rsidRDefault="005921CA" w:rsidP="005921CA">
      <w:pPr>
        <w:pStyle w:val="2f2"/>
        <w:rPr>
          <w:rFonts w:cs="Huawei Sans"/>
        </w:rPr>
      </w:pPr>
      <w:r w:rsidRPr="006346DD">
        <w:rPr>
          <w:rFonts w:cs="Huawei Sans"/>
        </w:rPr>
        <w:t>[PE1]snetconf server enable</w:t>
      </w:r>
    </w:p>
    <w:p w14:paraId="0ECE53DC" w14:textId="77777777" w:rsidR="005921CA" w:rsidRPr="006346DD" w:rsidRDefault="005921CA" w:rsidP="005921CA">
      <w:pPr>
        <w:pStyle w:val="2f2"/>
        <w:rPr>
          <w:rFonts w:cs="Huawei Sans"/>
        </w:rPr>
      </w:pPr>
      <w:r w:rsidRPr="006346DD">
        <w:rPr>
          <w:rFonts w:cs="Huawei Sans"/>
        </w:rPr>
        <w:t>[PE1]ssh user netconf</w:t>
      </w:r>
    </w:p>
    <w:p w14:paraId="1C73E163" w14:textId="77777777" w:rsidR="005921CA" w:rsidRPr="006346DD" w:rsidRDefault="005921CA" w:rsidP="005921CA">
      <w:pPr>
        <w:pStyle w:val="2f2"/>
        <w:rPr>
          <w:rFonts w:cs="Huawei Sans"/>
        </w:rPr>
      </w:pPr>
      <w:r w:rsidRPr="006346DD">
        <w:rPr>
          <w:rFonts w:cs="Huawei Sans"/>
        </w:rPr>
        <w:t>[PE1]ssh user netconf authentication-type password</w:t>
      </w:r>
    </w:p>
    <w:p w14:paraId="249A4ADD" w14:textId="77777777" w:rsidR="005921CA" w:rsidRPr="006346DD" w:rsidRDefault="005921CA" w:rsidP="005921CA">
      <w:pPr>
        <w:pStyle w:val="2f2"/>
        <w:rPr>
          <w:rFonts w:cs="Huawei Sans"/>
        </w:rPr>
      </w:pPr>
      <w:r w:rsidRPr="006346DD">
        <w:rPr>
          <w:rFonts w:cs="Huawei Sans"/>
        </w:rPr>
        <w:t>[PE1]ssh user netconf service-type all</w:t>
      </w:r>
    </w:p>
    <w:p w14:paraId="4E36C718" w14:textId="77777777" w:rsidR="00C67429" w:rsidRPr="006346DD" w:rsidRDefault="005921CA" w:rsidP="00C67429">
      <w:pPr>
        <w:pStyle w:val="2f2"/>
        <w:rPr>
          <w:rStyle w:val="2f3"/>
          <w:rFonts w:cs="Huawei Sans"/>
        </w:rPr>
      </w:pPr>
      <w:r w:rsidRPr="006346DD">
        <w:rPr>
          <w:rStyle w:val="2f3"/>
          <w:rFonts w:cs="Huawei Sans"/>
        </w:rPr>
        <w:t>[PE1]ssh client first-time enable</w:t>
      </w:r>
    </w:p>
    <w:p w14:paraId="773596C2" w14:textId="77777777" w:rsidR="00753D7D" w:rsidRPr="00C67429" w:rsidRDefault="00753D7D" w:rsidP="00753D7D">
      <w:pPr>
        <w:pStyle w:val="1f0"/>
      </w:pPr>
      <w:r>
        <w:lastRenderedPageBreak/>
        <w:t>Enable NETCONF, set the password authentication mode for SSH login by NETCONF users, and set the service type to all (including SSH, SFTP, and SNETCONF).</w:t>
      </w:r>
    </w:p>
    <w:p w14:paraId="3A50EAB9" w14:textId="77777777" w:rsidR="005921CA" w:rsidRPr="006346DD" w:rsidRDefault="005921CA" w:rsidP="00C67429">
      <w:pPr>
        <w:pStyle w:val="1f0"/>
        <w:rPr>
          <w:rFonts w:cs="Huawei Sans"/>
        </w:rPr>
      </w:pPr>
      <w:r w:rsidRPr="006346DD">
        <w:rPr>
          <w:rFonts w:cs="Huawei Sans"/>
        </w:rPr>
        <w:t># Configure SFTP.</w:t>
      </w:r>
    </w:p>
    <w:p w14:paraId="4D499319" w14:textId="77777777" w:rsidR="005921CA" w:rsidRPr="006346DD" w:rsidRDefault="005921CA" w:rsidP="005921CA">
      <w:pPr>
        <w:pStyle w:val="2f2"/>
        <w:rPr>
          <w:rStyle w:val="2f3"/>
          <w:rFonts w:cs="Huawei Sans"/>
        </w:rPr>
      </w:pPr>
      <w:r w:rsidRPr="006346DD">
        <w:rPr>
          <w:rStyle w:val="2f3"/>
          <w:rFonts w:cs="Huawei Sans"/>
        </w:rPr>
        <w:t>[PE1]sftp server enable</w:t>
      </w:r>
    </w:p>
    <w:p w14:paraId="1A9D0265" w14:textId="77777777" w:rsidR="005921CA" w:rsidRPr="006346DD" w:rsidRDefault="005921CA" w:rsidP="005921CA">
      <w:pPr>
        <w:pStyle w:val="2f2"/>
        <w:rPr>
          <w:rStyle w:val="2f3"/>
          <w:rFonts w:cs="Huawei Sans"/>
        </w:rPr>
      </w:pPr>
      <w:r w:rsidRPr="006346DD">
        <w:rPr>
          <w:rStyle w:val="2f3"/>
          <w:rFonts w:cs="Huawei Sans"/>
        </w:rPr>
        <w:t>Info: Succeeded in starting the SFTP server.</w:t>
      </w:r>
    </w:p>
    <w:p w14:paraId="1471AE24" w14:textId="77777777" w:rsidR="005921CA" w:rsidRPr="006346DD" w:rsidRDefault="005921CA" w:rsidP="005921CA">
      <w:pPr>
        <w:pStyle w:val="2f2"/>
        <w:rPr>
          <w:rStyle w:val="2f3"/>
          <w:rFonts w:cs="Huawei Sans"/>
        </w:rPr>
      </w:pPr>
      <w:r w:rsidRPr="006346DD">
        <w:rPr>
          <w:rStyle w:val="2f3"/>
          <w:rFonts w:cs="Huawei Sans"/>
        </w:rPr>
        <w:t>[PE1]sftp client-source -i LoopBack0</w:t>
      </w:r>
    </w:p>
    <w:p w14:paraId="68325F8F" w14:textId="77777777" w:rsidR="005921CA" w:rsidRPr="006346DD" w:rsidRDefault="005921CA" w:rsidP="005921CA">
      <w:pPr>
        <w:pStyle w:val="2f2"/>
        <w:rPr>
          <w:rStyle w:val="2f3"/>
          <w:rFonts w:cs="Huawei Sans"/>
        </w:rPr>
      </w:pPr>
      <w:r w:rsidRPr="006346DD">
        <w:rPr>
          <w:rStyle w:val="2f3"/>
          <w:rFonts w:cs="Huawei Sans"/>
        </w:rPr>
        <w:t>Info: Succeeded in setting the source interface of the SFTP client to LoopBack0.</w:t>
      </w:r>
    </w:p>
    <w:p w14:paraId="6F88F1E6" w14:textId="77777777" w:rsidR="005921CA" w:rsidRPr="006346DD" w:rsidRDefault="005921CA" w:rsidP="005921CA">
      <w:pPr>
        <w:pStyle w:val="2f2"/>
        <w:rPr>
          <w:rStyle w:val="2f3"/>
          <w:rFonts w:cs="Huawei Sans"/>
        </w:rPr>
      </w:pPr>
      <w:r w:rsidRPr="006346DD">
        <w:rPr>
          <w:rStyle w:val="2f3"/>
          <w:rFonts w:cs="Huawei Sans"/>
        </w:rPr>
        <w:t>[PE1]ssh user netconf sftp-directory cfcard:</w:t>
      </w:r>
    </w:p>
    <w:p w14:paraId="4A201E11" w14:textId="77777777" w:rsidR="00753D7D" w:rsidRDefault="00753D7D" w:rsidP="00753D7D">
      <w:pPr>
        <w:pStyle w:val="1f0"/>
      </w:pPr>
      <w:r>
        <w:t xml:space="preserve">Enable SFTP, specify Loopback0 as the source interface for communication, and specify the </w:t>
      </w:r>
      <w:r>
        <w:rPr>
          <w:b/>
          <w:bCs/>
        </w:rPr>
        <w:t>netconf</w:t>
      </w:r>
      <w:r>
        <w:t xml:space="preserve"> user as the SFTP user.</w:t>
      </w:r>
    </w:p>
    <w:p w14:paraId="38608B77" w14:textId="77777777" w:rsidR="005921CA" w:rsidRPr="006346DD" w:rsidRDefault="005921CA" w:rsidP="005921CA">
      <w:pPr>
        <w:pStyle w:val="30"/>
        <w:rPr>
          <w:rFonts w:cs="Huawei Sans"/>
        </w:rPr>
      </w:pPr>
      <w:r w:rsidRPr="006346DD">
        <w:rPr>
          <w:rFonts w:cs="Huawei Sans"/>
        </w:rPr>
        <w:t>Configure SNMP.</w:t>
      </w:r>
    </w:p>
    <w:p w14:paraId="0C19B38F" w14:textId="77777777" w:rsidR="00753D7D" w:rsidRDefault="00753D7D" w:rsidP="00753D7D">
      <w:pPr>
        <w:pStyle w:val="1f0"/>
      </w:pPr>
      <w:r>
        <w:t xml:space="preserve">Configure SNMPv3 on each device. Create a user named </w:t>
      </w:r>
      <w:r>
        <w:rPr>
          <w:b/>
          <w:bCs/>
        </w:rPr>
        <w:t>snmp</w:t>
      </w:r>
      <w:r>
        <w:t xml:space="preserve"> and a user group named </w:t>
      </w:r>
      <w:r>
        <w:rPr>
          <w:b/>
          <w:bCs/>
        </w:rPr>
        <w:t>snmp</w:t>
      </w:r>
      <w:r>
        <w:t>. Set the authentication algorithm to SHA2-512 and encryption algorithm to AES128.</w:t>
      </w:r>
    </w:p>
    <w:p w14:paraId="510A1FBC" w14:textId="77777777" w:rsidR="00753D7D" w:rsidRDefault="00753D7D" w:rsidP="00753D7D">
      <w:pPr>
        <w:pStyle w:val="1f0"/>
      </w:pPr>
      <w:r>
        <w:t>SNMP is used by iMaster NCE-IP to discover and manage devices.</w:t>
      </w:r>
    </w:p>
    <w:p w14:paraId="3F26E215" w14:textId="77777777" w:rsidR="005921CA" w:rsidRPr="006346DD" w:rsidRDefault="005921CA" w:rsidP="00C67429">
      <w:pPr>
        <w:pStyle w:val="1f0"/>
        <w:rPr>
          <w:rFonts w:cs="Huawei Sans"/>
        </w:rPr>
      </w:pPr>
      <w:r w:rsidRPr="006346DD">
        <w:rPr>
          <w:rFonts w:cs="Huawei Sans"/>
        </w:rPr>
        <w:t># Configure the SNMP version and view.</w:t>
      </w:r>
    </w:p>
    <w:p w14:paraId="51BC23A8" w14:textId="77777777" w:rsidR="005921CA" w:rsidRPr="006346DD" w:rsidRDefault="005921CA" w:rsidP="005921CA">
      <w:pPr>
        <w:pStyle w:val="2f2"/>
        <w:rPr>
          <w:rFonts w:cs="Huawei Sans"/>
        </w:rPr>
      </w:pPr>
      <w:r w:rsidRPr="006346DD">
        <w:rPr>
          <w:rFonts w:cs="Huawei Sans"/>
        </w:rPr>
        <w:t>[PE1]snmp-agent sys-info version all</w:t>
      </w:r>
    </w:p>
    <w:p w14:paraId="39B0D0AE" w14:textId="77777777" w:rsidR="005921CA" w:rsidRPr="006346DD" w:rsidRDefault="005921CA" w:rsidP="005921CA">
      <w:pPr>
        <w:pStyle w:val="2f2"/>
        <w:rPr>
          <w:rFonts w:cs="Huawei Sans"/>
        </w:rPr>
      </w:pPr>
      <w:r w:rsidRPr="006346DD">
        <w:rPr>
          <w:rFonts w:cs="Huawei Sans"/>
        </w:rPr>
        <w:t>[PE1]snmp-agent mib-view included iso-view iso</w:t>
      </w:r>
    </w:p>
    <w:p w14:paraId="4F426539" w14:textId="77777777" w:rsidR="005921CA" w:rsidRPr="006346DD" w:rsidRDefault="005921CA" w:rsidP="005921CA">
      <w:pPr>
        <w:pStyle w:val="2f2"/>
        <w:rPr>
          <w:rFonts w:cs="Huawei Sans"/>
        </w:rPr>
      </w:pPr>
      <w:r w:rsidRPr="006346DD">
        <w:rPr>
          <w:rFonts w:cs="Huawei Sans"/>
        </w:rPr>
        <w:t>[PE1]snmp-agent protocol source-status all-interface</w:t>
      </w:r>
    </w:p>
    <w:p w14:paraId="41321685" w14:textId="77777777" w:rsidR="005921CA" w:rsidRPr="006346DD" w:rsidRDefault="005921CA" w:rsidP="005921CA">
      <w:pPr>
        <w:pStyle w:val="2f2"/>
        <w:rPr>
          <w:rFonts w:cs="Huawei Sans"/>
        </w:rPr>
      </w:pPr>
      <w:r w:rsidRPr="006346DD">
        <w:rPr>
          <w:rFonts w:cs="Huawei Sans"/>
        </w:rPr>
        <w:t>[PE1]snmp-agent group v3 snmp privacy read-view iso-view write-view iso-view notify-view iso-view</w:t>
      </w:r>
    </w:p>
    <w:p w14:paraId="55E1D066" w14:textId="77777777" w:rsidR="00753D7D" w:rsidRDefault="00753D7D" w:rsidP="00753D7D">
      <w:pPr>
        <w:pStyle w:val="1f0"/>
      </w:pPr>
      <w:r>
        <w:t xml:space="preserve">Set the SNMP version to all and create a view named </w:t>
      </w:r>
      <w:r>
        <w:rPr>
          <w:b/>
          <w:bCs/>
        </w:rPr>
        <w:t>iso-view</w:t>
      </w:r>
      <w:r>
        <w:t xml:space="preserve"> that corresponds to the iso subtree.</w:t>
      </w:r>
    </w:p>
    <w:p w14:paraId="5304AA34" w14:textId="77777777" w:rsidR="00753D7D" w:rsidRDefault="00753D7D" w:rsidP="00753D7D">
      <w:pPr>
        <w:pStyle w:val="1f0"/>
      </w:pPr>
      <w:r>
        <w:t>Configure all interfaces to be able to receive and respond to SNMP packets.</w:t>
      </w:r>
    </w:p>
    <w:p w14:paraId="75025BDD" w14:textId="77777777" w:rsidR="00753D7D" w:rsidRDefault="00753D7D" w:rsidP="00753D7D">
      <w:pPr>
        <w:pStyle w:val="1f0"/>
      </w:pPr>
      <w:r>
        <w:t xml:space="preserve">Create an SNMP group named </w:t>
      </w:r>
      <w:r>
        <w:rPr>
          <w:b/>
          <w:bCs/>
        </w:rPr>
        <w:t>snmp</w:t>
      </w:r>
      <w:r>
        <w:t xml:space="preserve">, and set the read, write, and notification permissions to </w:t>
      </w:r>
      <w:r>
        <w:rPr>
          <w:b/>
          <w:bCs/>
        </w:rPr>
        <w:t>iso-view</w:t>
      </w:r>
      <w:r>
        <w:t>.</w:t>
      </w:r>
    </w:p>
    <w:p w14:paraId="5EE61D65" w14:textId="77777777" w:rsidR="005921CA" w:rsidRPr="006346DD" w:rsidRDefault="005921CA" w:rsidP="005921CA">
      <w:pPr>
        <w:pStyle w:val="2f2"/>
        <w:rPr>
          <w:rFonts w:cs="Huawei Sans"/>
        </w:rPr>
      </w:pPr>
      <w:r w:rsidRPr="006346DD">
        <w:rPr>
          <w:rFonts w:cs="Huawei Sans"/>
        </w:rPr>
        <w:t>[PE1]snmp-agent usm-user v3 snmp</w:t>
      </w:r>
    </w:p>
    <w:p w14:paraId="3D02A500" w14:textId="77777777" w:rsidR="005921CA" w:rsidRPr="006346DD" w:rsidRDefault="005921CA" w:rsidP="005921CA">
      <w:pPr>
        <w:pStyle w:val="2f2"/>
        <w:rPr>
          <w:rFonts w:cs="Huawei Sans"/>
        </w:rPr>
      </w:pPr>
      <w:r w:rsidRPr="006346DD">
        <w:rPr>
          <w:rFonts w:cs="Huawei Sans"/>
        </w:rPr>
        <w:t>[PE1]snmp-agent usm-user v3 snmp group snmp</w:t>
      </w:r>
    </w:p>
    <w:p w14:paraId="2980CDC3" w14:textId="77777777" w:rsidR="005921CA" w:rsidRPr="006346DD" w:rsidRDefault="005921CA" w:rsidP="005921CA">
      <w:pPr>
        <w:pStyle w:val="2f2"/>
        <w:rPr>
          <w:rFonts w:cs="Huawei Sans"/>
        </w:rPr>
      </w:pPr>
      <w:r w:rsidRPr="006346DD">
        <w:rPr>
          <w:rFonts w:cs="Huawei Sans"/>
        </w:rPr>
        <w:t>[PE1]snmp-agent usm-user v3 snmp authentication-mode sha2-512</w:t>
      </w:r>
    </w:p>
    <w:p w14:paraId="4D6286BC" w14:textId="77777777" w:rsidR="005921CA" w:rsidRPr="006346DD" w:rsidRDefault="005921CA" w:rsidP="005921CA">
      <w:pPr>
        <w:pStyle w:val="2f2"/>
        <w:rPr>
          <w:rFonts w:cs="Huawei Sans"/>
        </w:rPr>
      </w:pPr>
      <w:r w:rsidRPr="006346DD">
        <w:rPr>
          <w:rFonts w:cs="Huawei Sans"/>
        </w:rPr>
        <w:t>Please configure the authentication password (8-255)</w:t>
      </w:r>
    </w:p>
    <w:p w14:paraId="57D7AC6B" w14:textId="77777777" w:rsidR="005921CA" w:rsidRPr="006346DD" w:rsidRDefault="005921CA" w:rsidP="005921CA">
      <w:pPr>
        <w:pStyle w:val="2f2"/>
        <w:rPr>
          <w:rFonts w:cs="Huawei Sans"/>
        </w:rPr>
      </w:pPr>
      <w:r w:rsidRPr="006346DD">
        <w:rPr>
          <w:rFonts w:cs="Huawei Sans"/>
        </w:rPr>
        <w:t>Enter Password:</w:t>
      </w:r>
    </w:p>
    <w:p w14:paraId="07FE61B6" w14:textId="77777777" w:rsidR="005921CA" w:rsidRPr="006346DD" w:rsidRDefault="005921CA" w:rsidP="005921CA">
      <w:pPr>
        <w:pStyle w:val="2f2"/>
        <w:rPr>
          <w:rFonts w:cs="Huawei Sans"/>
        </w:rPr>
      </w:pPr>
      <w:r w:rsidRPr="006346DD">
        <w:rPr>
          <w:rFonts w:cs="Huawei Sans"/>
        </w:rPr>
        <w:t>Confirm Password:</w:t>
      </w:r>
    </w:p>
    <w:p w14:paraId="44F7389E" w14:textId="77777777" w:rsidR="005921CA" w:rsidRPr="006346DD" w:rsidRDefault="005921CA" w:rsidP="005921CA">
      <w:pPr>
        <w:pStyle w:val="2f2"/>
        <w:rPr>
          <w:rFonts w:cs="Huawei Sans"/>
        </w:rPr>
      </w:pPr>
      <w:r w:rsidRPr="006346DD">
        <w:rPr>
          <w:rFonts w:cs="Huawei Sans"/>
        </w:rPr>
        <w:t>[PE1]snmp-agent usm-user v3 snmp privacy-mode aes128</w:t>
      </w:r>
    </w:p>
    <w:p w14:paraId="5B43D366" w14:textId="77777777" w:rsidR="005921CA" w:rsidRPr="006346DD" w:rsidRDefault="005921CA" w:rsidP="005921CA">
      <w:pPr>
        <w:pStyle w:val="2f2"/>
        <w:rPr>
          <w:rFonts w:cs="Huawei Sans"/>
        </w:rPr>
      </w:pPr>
      <w:r w:rsidRPr="006346DD">
        <w:rPr>
          <w:rFonts w:cs="Huawei Sans"/>
        </w:rPr>
        <w:t>Please configure the privacy password (8-255)</w:t>
      </w:r>
    </w:p>
    <w:p w14:paraId="5411CD44" w14:textId="77777777" w:rsidR="005921CA" w:rsidRPr="006346DD" w:rsidRDefault="005921CA" w:rsidP="005921CA">
      <w:pPr>
        <w:pStyle w:val="2f2"/>
        <w:rPr>
          <w:rFonts w:cs="Huawei Sans"/>
        </w:rPr>
      </w:pPr>
      <w:r w:rsidRPr="006346DD">
        <w:rPr>
          <w:rFonts w:cs="Huawei Sans"/>
        </w:rPr>
        <w:t>Enter Password:</w:t>
      </w:r>
    </w:p>
    <w:p w14:paraId="49FC820B" w14:textId="77777777" w:rsidR="005921CA" w:rsidRPr="006346DD" w:rsidRDefault="005921CA" w:rsidP="005921CA">
      <w:pPr>
        <w:pStyle w:val="2f2"/>
        <w:rPr>
          <w:rFonts w:cs="Huawei Sans"/>
        </w:rPr>
      </w:pPr>
      <w:r w:rsidRPr="006346DD">
        <w:rPr>
          <w:rFonts w:cs="Huawei Sans"/>
        </w:rPr>
        <w:t>Confirm Password:</w:t>
      </w:r>
    </w:p>
    <w:p w14:paraId="51324AA0" w14:textId="77777777" w:rsidR="00753D7D" w:rsidRDefault="00753D7D" w:rsidP="00753D7D">
      <w:pPr>
        <w:pStyle w:val="1f0"/>
      </w:pPr>
      <w:r>
        <w:t xml:space="preserve">Create an SNMPv3 user named </w:t>
      </w:r>
      <w:r>
        <w:rPr>
          <w:b/>
          <w:bCs/>
        </w:rPr>
        <w:t>snmp</w:t>
      </w:r>
      <w:r>
        <w:t xml:space="preserve"> and add it to the </w:t>
      </w:r>
      <w:r>
        <w:rPr>
          <w:b/>
          <w:bCs/>
        </w:rPr>
        <w:t>snmp</w:t>
      </w:r>
      <w:r>
        <w:t xml:space="preserve"> group. Set the authentication algorithm to SHA2-512, authentication password to Huawei@123, encryption algorithm to AES128, and authentication password to Huawei@123.</w:t>
      </w:r>
    </w:p>
    <w:p w14:paraId="3C7B2156" w14:textId="77777777" w:rsidR="005921CA" w:rsidRPr="006346DD" w:rsidRDefault="005921CA" w:rsidP="005921CA">
      <w:pPr>
        <w:pStyle w:val="2f2"/>
        <w:rPr>
          <w:rFonts w:cs="Huawei Sans"/>
        </w:rPr>
      </w:pPr>
      <w:r w:rsidRPr="006346DD">
        <w:rPr>
          <w:rFonts w:cs="Huawei Sans"/>
        </w:rPr>
        <w:t>[PE1]snmp-agent blacklist ip-block disable</w:t>
      </w:r>
    </w:p>
    <w:p w14:paraId="5ABAACAB" w14:textId="77777777" w:rsidR="005921CA" w:rsidRPr="006346DD" w:rsidRDefault="005921CA" w:rsidP="005921CA">
      <w:pPr>
        <w:pStyle w:val="2f2"/>
        <w:rPr>
          <w:rFonts w:cs="Huawei Sans"/>
        </w:rPr>
      </w:pPr>
      <w:r w:rsidRPr="006346DD">
        <w:rPr>
          <w:rFonts w:cs="Huawei Sans"/>
        </w:rPr>
        <w:t>[PE1]snmp-agent protocol source-interface LoopBack0</w:t>
      </w:r>
    </w:p>
    <w:p w14:paraId="467F0073" w14:textId="77777777" w:rsidR="005921CA" w:rsidRPr="006346DD" w:rsidRDefault="005921CA" w:rsidP="005921CA">
      <w:pPr>
        <w:pStyle w:val="2f2"/>
        <w:rPr>
          <w:rFonts w:cs="Huawei Sans"/>
        </w:rPr>
      </w:pPr>
      <w:r w:rsidRPr="006346DD">
        <w:rPr>
          <w:rFonts w:cs="Huawei Sans"/>
        </w:rPr>
        <w:t>[PE1]snmp-agent trap enable</w:t>
      </w:r>
    </w:p>
    <w:p w14:paraId="4C7C782C" w14:textId="5E1B0267" w:rsidR="00753D7D" w:rsidRDefault="00753D7D" w:rsidP="00753D7D">
      <w:pPr>
        <w:pStyle w:val="1f0"/>
      </w:pPr>
      <w:r>
        <w:lastRenderedPageBreak/>
        <w:t>Disable the SNMP IP address blacklist function, configure Loopback0 as the source interface for communication, and enable the SNMP trap function.</w:t>
      </w:r>
    </w:p>
    <w:p w14:paraId="764E15CA" w14:textId="77777777" w:rsidR="005921CA" w:rsidRPr="006346DD" w:rsidRDefault="005921CA" w:rsidP="005921CA">
      <w:pPr>
        <w:pStyle w:val="30"/>
        <w:rPr>
          <w:rFonts w:cs="Huawei Sans"/>
        </w:rPr>
      </w:pPr>
      <w:r w:rsidRPr="006346DD">
        <w:rPr>
          <w:rFonts w:cs="Huawei Sans"/>
        </w:rPr>
        <w:t>Enable LLDP.</w:t>
      </w:r>
    </w:p>
    <w:p w14:paraId="2CA6DE32" w14:textId="77777777" w:rsidR="005921CA" w:rsidRPr="006346DD" w:rsidRDefault="005921CA" w:rsidP="00C67429">
      <w:pPr>
        <w:pStyle w:val="1f0"/>
        <w:rPr>
          <w:rFonts w:cs="Huawei Sans"/>
        </w:rPr>
      </w:pPr>
      <w:r w:rsidRPr="006346DD">
        <w:rPr>
          <w:rFonts w:cs="Huawei Sans"/>
        </w:rPr>
        <w:t>Enable LLDP on each device for link discovery between them.</w:t>
      </w:r>
    </w:p>
    <w:p w14:paraId="18A6E8BA" w14:textId="02C740A7" w:rsidR="005921CA" w:rsidRPr="006346DD" w:rsidRDefault="00753D7D" w:rsidP="00C67429">
      <w:pPr>
        <w:pStyle w:val="1f0"/>
        <w:rPr>
          <w:rFonts w:cs="Huawei Sans"/>
        </w:rPr>
      </w:pPr>
      <w:r>
        <w:rPr>
          <w:rFonts w:cs="Huawei Sans"/>
        </w:rPr>
        <w:t>PE1 is used as an example</w:t>
      </w:r>
      <w:r w:rsidR="005921CA" w:rsidRPr="006346DD">
        <w:rPr>
          <w:rFonts w:cs="Huawei Sans"/>
        </w:rPr>
        <w:t>. Repeat the configuration for other devices.</w:t>
      </w:r>
    </w:p>
    <w:p w14:paraId="2C1A3FB6" w14:textId="77777777" w:rsidR="005921CA" w:rsidRPr="006346DD" w:rsidRDefault="005921CA" w:rsidP="00C67429">
      <w:pPr>
        <w:pStyle w:val="1f0"/>
        <w:rPr>
          <w:rFonts w:cs="Huawei Sans"/>
        </w:rPr>
      </w:pPr>
      <w:r w:rsidRPr="006346DD">
        <w:rPr>
          <w:rFonts w:cs="Huawei Sans"/>
        </w:rPr>
        <w:t># Enable LLDP.</w:t>
      </w:r>
    </w:p>
    <w:p w14:paraId="060B000A" w14:textId="77777777" w:rsidR="005921CA" w:rsidRPr="006346DD" w:rsidRDefault="005921CA" w:rsidP="005921CA">
      <w:pPr>
        <w:pStyle w:val="2f2"/>
        <w:rPr>
          <w:rFonts w:cs="Huawei Sans"/>
        </w:rPr>
      </w:pPr>
      <w:r w:rsidRPr="006346DD">
        <w:rPr>
          <w:rFonts w:cs="Huawei Sans"/>
        </w:rPr>
        <w:t>[PE1]Lldp enable</w:t>
      </w:r>
    </w:p>
    <w:p w14:paraId="6F0D27B8" w14:textId="77777777" w:rsidR="005921CA" w:rsidRPr="006346DD" w:rsidRDefault="005921CA" w:rsidP="005921CA">
      <w:pPr>
        <w:pStyle w:val="2f2"/>
        <w:rPr>
          <w:rFonts w:cs="Huawei Sans"/>
        </w:rPr>
      </w:pPr>
      <w:r w:rsidRPr="006346DD">
        <w:rPr>
          <w:rFonts w:cs="Huawei Sans"/>
        </w:rPr>
        <w:t>Info: Global LLDP is already enabled.</w:t>
      </w:r>
    </w:p>
    <w:p w14:paraId="7A027AA0" w14:textId="68519F74" w:rsidR="005921CA" w:rsidRPr="006346DD" w:rsidRDefault="00753D7D" w:rsidP="006E15FA">
      <w:pPr>
        <w:pStyle w:val="4"/>
        <w:rPr>
          <w:rFonts w:cs="Huawei Sans" w:hint="default"/>
        </w:rPr>
      </w:pPr>
      <w:r>
        <w:t>Device-Side IGP and SR Configurations</w:t>
      </w:r>
    </w:p>
    <w:p w14:paraId="4C273C11" w14:textId="69DFEBE2" w:rsidR="005921CA" w:rsidRPr="006346DD" w:rsidRDefault="00960846" w:rsidP="00C67429">
      <w:pPr>
        <w:pStyle w:val="1f0"/>
        <w:rPr>
          <w:rFonts w:cs="Huawei Sans"/>
        </w:rPr>
      </w:pPr>
      <w:r>
        <w:t>Enable SR-MPLS, set the IGP to IS-IS, enable IS-IS to carry link attributes in LSPs, enable IS-IS topology information reporting through BGP-LS, enable IS-IS TE, enable IS-IS to advertise SR-MPLS labels, and configure the same SRGB range (16000 to 17000) on all devices in the SR domain.</w:t>
      </w:r>
    </w:p>
    <w:p w14:paraId="410B7C4B" w14:textId="77777777" w:rsidR="005921CA" w:rsidRPr="006346DD" w:rsidRDefault="005921CA" w:rsidP="005921CA">
      <w:pPr>
        <w:pStyle w:val="30"/>
        <w:rPr>
          <w:rFonts w:cs="Huawei Sans"/>
        </w:rPr>
      </w:pPr>
      <w:r w:rsidRPr="006346DD">
        <w:rPr>
          <w:rFonts w:cs="Huawei Sans"/>
        </w:rPr>
        <w:t>Configure the IGP.</w:t>
      </w:r>
    </w:p>
    <w:p w14:paraId="6C0C9343" w14:textId="77777777" w:rsidR="00960846" w:rsidRPr="00ED0941" w:rsidRDefault="00960846" w:rsidP="00960846">
      <w:pPr>
        <w:pStyle w:val="1f0"/>
      </w:pPr>
      <w:r>
        <w:t>Ensure that the IS-IS area ID is 49.0001, the IS-IS process ID is 1, all devices are Level-2 devices, and the NET is converted from the Loopback0 IP address (for example, PE2's NET is 49.0001.0010.0000.0002.00). Then enable IS-IS on Loopback0 and interconnection interfaces.</w:t>
      </w:r>
    </w:p>
    <w:p w14:paraId="18E17C9D" w14:textId="397A7284" w:rsidR="005921CA" w:rsidRPr="006346DD" w:rsidRDefault="00960846" w:rsidP="00960846">
      <w:pPr>
        <w:pStyle w:val="1f0"/>
        <w:rPr>
          <w:rFonts w:cs="Huawei Sans"/>
        </w:rPr>
      </w:pPr>
      <w:r>
        <w:t xml:space="preserve">In this case, you need to set </w:t>
      </w:r>
      <w:r>
        <w:rPr>
          <w:b/>
          <w:bCs/>
        </w:rPr>
        <w:t>cost-style</w:t>
      </w:r>
      <w:r>
        <w:t xml:space="preserve"> to </w:t>
      </w:r>
      <w:r>
        <w:rPr>
          <w:b/>
          <w:bCs/>
        </w:rPr>
        <w:t>wide</w:t>
      </w:r>
      <w:r>
        <w:t xml:space="preserve"> to support IS-IS extensions.</w:t>
      </w:r>
    </w:p>
    <w:p w14:paraId="5D8760BE" w14:textId="77777777" w:rsidR="005921CA" w:rsidRPr="006346DD" w:rsidRDefault="005921CA" w:rsidP="00C67429">
      <w:pPr>
        <w:pStyle w:val="1f0"/>
        <w:rPr>
          <w:rFonts w:cs="Huawei Sans"/>
        </w:rPr>
      </w:pPr>
      <w:r w:rsidRPr="006346DD">
        <w:rPr>
          <w:rFonts w:cs="Huawei Sans"/>
        </w:rPr>
        <w:t># Enable BFD globally.</w:t>
      </w:r>
    </w:p>
    <w:p w14:paraId="2D97484B" w14:textId="77777777" w:rsidR="005921CA" w:rsidRPr="006346DD" w:rsidRDefault="005921CA" w:rsidP="005921CA">
      <w:pPr>
        <w:pStyle w:val="2f2"/>
        <w:rPr>
          <w:rFonts w:cs="Huawei Sans"/>
        </w:rPr>
      </w:pPr>
      <w:r w:rsidRPr="006346DD">
        <w:rPr>
          <w:rFonts w:cs="Huawei Sans"/>
        </w:rPr>
        <w:t>[PE1]bfd</w:t>
      </w:r>
    </w:p>
    <w:p w14:paraId="1FBD34F9" w14:textId="77777777" w:rsidR="005921CA" w:rsidRDefault="005921CA" w:rsidP="00C67429">
      <w:pPr>
        <w:pStyle w:val="1f0"/>
        <w:rPr>
          <w:rFonts w:cs="Huawei Sans"/>
        </w:rPr>
      </w:pPr>
      <w:r w:rsidRPr="006346DD">
        <w:rPr>
          <w:rFonts w:cs="Huawei Sans"/>
        </w:rPr>
        <w:t>PE1 is used as an example here. Repeat the configuration for other devices.</w:t>
      </w:r>
    </w:p>
    <w:p w14:paraId="2988117D" w14:textId="77777777" w:rsidR="00960846" w:rsidRPr="006346DD" w:rsidRDefault="00960846" w:rsidP="00C67429">
      <w:pPr>
        <w:pStyle w:val="1f0"/>
        <w:rPr>
          <w:rFonts w:cs="Huawei Sans"/>
        </w:rPr>
      </w:pPr>
    </w:p>
    <w:p w14:paraId="51467BE8" w14:textId="77777777" w:rsidR="005921CA" w:rsidRPr="006346DD" w:rsidRDefault="005921CA" w:rsidP="00C67429">
      <w:pPr>
        <w:pStyle w:val="1f0"/>
        <w:rPr>
          <w:rFonts w:cs="Huawei Sans"/>
        </w:rPr>
      </w:pPr>
      <w:r w:rsidRPr="006346DD">
        <w:rPr>
          <w:rFonts w:cs="Huawei Sans"/>
        </w:rPr>
        <w:t>Description of IS-IS commands:</w:t>
      </w:r>
    </w:p>
    <w:p w14:paraId="40B4AFBA" w14:textId="77777777" w:rsidR="00960846" w:rsidRPr="00A6191D" w:rsidRDefault="00960846" w:rsidP="00960846">
      <w:pPr>
        <w:pStyle w:val="1f0"/>
      </w:pPr>
      <w:r>
        <w:rPr>
          <w:b/>
          <w:bCs/>
        </w:rPr>
        <w:t>cost-style wide</w:t>
      </w:r>
      <w:r>
        <w:t>: The narrow cost type does not support the TE information (such as link bandwidth) required in TE scenarios. Therefore, the wide cost type needs to be configured.</w:t>
      </w:r>
    </w:p>
    <w:p w14:paraId="6EC65300" w14:textId="77777777" w:rsidR="00960846" w:rsidRPr="00A6191D" w:rsidRDefault="00960846" w:rsidP="00960846">
      <w:pPr>
        <w:pStyle w:val="1f0"/>
      </w:pPr>
      <w:r>
        <w:rPr>
          <w:b/>
          <w:bCs/>
        </w:rPr>
        <w:t>advertise link attributes</w:t>
      </w:r>
      <w:r>
        <w:t>: This command enables LSPs to carry link attribute TLVs, including interface IP addresses and interface indexes.</w:t>
      </w:r>
    </w:p>
    <w:p w14:paraId="496B1E6F" w14:textId="77777777" w:rsidR="00960846" w:rsidRPr="00A6191D" w:rsidRDefault="00960846" w:rsidP="00960846">
      <w:pPr>
        <w:pStyle w:val="1f0"/>
      </w:pPr>
      <w:r>
        <w:rPr>
          <w:b/>
          <w:bCs/>
        </w:rPr>
        <w:t>bgp-ls enable</w:t>
      </w:r>
      <w:r>
        <w:t>: This command enables topology information collected by IS-IS to be sent to the controller through BGP-LS. This function only needs to be configured on the RR. That is, only one device in the IGP domain needs to send topology information to the controller through BGP-LS.</w:t>
      </w:r>
    </w:p>
    <w:p w14:paraId="2D7B76D8" w14:textId="77777777" w:rsidR="00960846" w:rsidRPr="00A6191D" w:rsidRDefault="00960846" w:rsidP="00960846">
      <w:pPr>
        <w:pStyle w:val="1f0"/>
      </w:pPr>
      <w:r>
        <w:rPr>
          <w:b/>
          <w:bCs/>
        </w:rPr>
        <w:t>traffic-eng</w:t>
      </w:r>
      <w:r>
        <w:t>: This command enables IS-IS TE, so that link bandwidth information can be sent to the TE module.</w:t>
      </w:r>
    </w:p>
    <w:p w14:paraId="748B133C" w14:textId="77777777" w:rsidR="00960846" w:rsidRDefault="00960846" w:rsidP="00960846">
      <w:pPr>
        <w:pStyle w:val="1f0"/>
      </w:pPr>
      <w:r>
        <w:rPr>
          <w:b/>
          <w:bCs/>
        </w:rPr>
        <w:t>set-overload on-startup</w:t>
      </w:r>
      <w:r>
        <w:t xml:space="preserve">: This command sets the overload bit, which is used to notify others that the local node cannot forward traffic at this time. The local node is then not </w:t>
      </w:r>
      <w:r>
        <w:lastRenderedPageBreak/>
        <w:t xml:space="preserve">used as a forwarding node during LSP-based path calculation. The command parameters include </w:t>
      </w:r>
      <w:r>
        <w:rPr>
          <w:b/>
          <w:bCs/>
        </w:rPr>
        <w:t>on-startup</w:t>
      </w:r>
      <w:r>
        <w:t xml:space="preserve"> and </w:t>
      </w:r>
      <w:r>
        <w:rPr>
          <w:b/>
          <w:bCs/>
        </w:rPr>
        <w:t>wait-for-bgp</w:t>
      </w:r>
      <w:r>
        <w:t>.</w:t>
      </w:r>
    </w:p>
    <w:p w14:paraId="166DCBAD" w14:textId="77777777" w:rsidR="00960846" w:rsidRPr="00401C11" w:rsidRDefault="00960846" w:rsidP="00960846">
      <w:pPr>
        <w:pStyle w:val="1f0"/>
      </w:pPr>
      <w:r>
        <w:rPr>
          <w:b/>
        </w:rPr>
        <w:t>metric-delay advertisement enable</w:t>
      </w:r>
      <w:r>
        <w:t>: This command enables IPv4 delay advertisement. After this function is enabled, IS-IS collects and floods information about the intra-area IPv4 link delay, and BGP-LS reports the information to the controller. The controller can then use the delay information to compute optimal paths on the P2P network.</w:t>
      </w:r>
      <w:r>
        <w:tab/>
      </w:r>
    </w:p>
    <w:p w14:paraId="45911977" w14:textId="77777777" w:rsidR="005921CA" w:rsidRPr="006346DD" w:rsidRDefault="005921CA" w:rsidP="00C67429">
      <w:pPr>
        <w:pStyle w:val="1f0"/>
        <w:rPr>
          <w:rFonts w:cs="Huawei Sans"/>
        </w:rPr>
      </w:pPr>
      <w:r w:rsidRPr="006346DD">
        <w:rPr>
          <w:rFonts w:cs="Huawei Sans"/>
        </w:rPr>
        <w:t># Configure IS-IS on P1.</w:t>
      </w:r>
    </w:p>
    <w:p w14:paraId="6A8ABFF2" w14:textId="77777777" w:rsidR="005921CA" w:rsidRPr="006346DD" w:rsidRDefault="005921CA" w:rsidP="005921CA">
      <w:pPr>
        <w:pStyle w:val="2f2"/>
        <w:rPr>
          <w:rFonts w:cs="Huawei Sans"/>
        </w:rPr>
      </w:pPr>
      <w:r w:rsidRPr="006346DD">
        <w:rPr>
          <w:rFonts w:cs="Huawei Sans"/>
        </w:rPr>
        <w:t>[P1]isis 1</w:t>
      </w:r>
    </w:p>
    <w:p w14:paraId="67F29F52" w14:textId="77777777" w:rsidR="005921CA" w:rsidRPr="006346DD" w:rsidRDefault="005921CA" w:rsidP="005921CA">
      <w:pPr>
        <w:pStyle w:val="2f2"/>
        <w:rPr>
          <w:rFonts w:cs="Huawei Sans"/>
        </w:rPr>
      </w:pPr>
      <w:r w:rsidRPr="006346DD">
        <w:rPr>
          <w:rFonts w:cs="Huawei Sans"/>
        </w:rPr>
        <w:t>[P1-isis-1] is-level level-2</w:t>
      </w:r>
    </w:p>
    <w:p w14:paraId="61D70905" w14:textId="77777777" w:rsidR="005921CA" w:rsidRPr="006346DD" w:rsidRDefault="005921CA" w:rsidP="005921CA">
      <w:pPr>
        <w:pStyle w:val="2f2"/>
        <w:rPr>
          <w:rFonts w:cs="Huawei Sans"/>
        </w:rPr>
      </w:pPr>
      <w:r w:rsidRPr="006346DD">
        <w:rPr>
          <w:rFonts w:cs="Huawei Sans"/>
        </w:rPr>
        <w:t>[P1-isis-1] cost-style wide</w:t>
      </w:r>
    </w:p>
    <w:p w14:paraId="1181E4CD" w14:textId="77777777" w:rsidR="005921CA" w:rsidRPr="006346DD" w:rsidRDefault="005921CA" w:rsidP="005921CA">
      <w:pPr>
        <w:pStyle w:val="2f2"/>
        <w:rPr>
          <w:rFonts w:cs="Huawei Sans"/>
        </w:rPr>
      </w:pPr>
      <w:r w:rsidRPr="006346DD">
        <w:rPr>
          <w:rFonts w:cs="Huawei Sans"/>
        </w:rPr>
        <w:t>[P1-isis-1] bfd all-interfaces enable</w:t>
      </w:r>
    </w:p>
    <w:p w14:paraId="3F335A19" w14:textId="77777777" w:rsidR="005921CA" w:rsidRPr="006346DD" w:rsidRDefault="005921CA" w:rsidP="005921CA">
      <w:pPr>
        <w:pStyle w:val="2f2"/>
        <w:rPr>
          <w:rFonts w:cs="Huawei Sans"/>
        </w:rPr>
      </w:pPr>
      <w:r w:rsidRPr="006346DD">
        <w:rPr>
          <w:rFonts w:cs="Huawei Sans"/>
        </w:rPr>
        <w:t>[P1-isis-1] advertise link attributes</w:t>
      </w:r>
    </w:p>
    <w:p w14:paraId="301451D1" w14:textId="77777777" w:rsidR="005921CA" w:rsidRPr="006346DD" w:rsidRDefault="005921CA" w:rsidP="005921CA">
      <w:pPr>
        <w:pStyle w:val="2f2"/>
        <w:rPr>
          <w:rFonts w:cs="Huawei Sans"/>
        </w:rPr>
      </w:pPr>
      <w:r w:rsidRPr="006346DD">
        <w:rPr>
          <w:rFonts w:cs="Huawei Sans"/>
        </w:rPr>
        <w:t>[P1-isis-1] bgp-ls enable level-2</w:t>
      </w:r>
    </w:p>
    <w:p w14:paraId="16938583" w14:textId="77777777" w:rsidR="005921CA" w:rsidRPr="006346DD" w:rsidRDefault="005921CA" w:rsidP="005921CA">
      <w:pPr>
        <w:pStyle w:val="2f2"/>
        <w:rPr>
          <w:rFonts w:cs="Huawei Sans"/>
        </w:rPr>
      </w:pPr>
      <w:r w:rsidRPr="006346DD">
        <w:rPr>
          <w:rFonts w:cs="Huawei Sans"/>
        </w:rPr>
        <w:t>[P1-isis-1] network-entity 49.0001.0010.0000.0005.00</w:t>
      </w:r>
    </w:p>
    <w:p w14:paraId="3475AA1D" w14:textId="77777777" w:rsidR="005921CA" w:rsidRPr="006346DD" w:rsidRDefault="005921CA" w:rsidP="005921CA">
      <w:pPr>
        <w:pStyle w:val="2f2"/>
        <w:rPr>
          <w:rFonts w:cs="Huawei Sans"/>
        </w:rPr>
      </w:pPr>
      <w:r w:rsidRPr="006346DD">
        <w:rPr>
          <w:rFonts w:cs="Huawei Sans"/>
        </w:rPr>
        <w:t>[P1-isis-1] is-name P1</w:t>
      </w:r>
    </w:p>
    <w:p w14:paraId="210BE4DE" w14:textId="77777777" w:rsidR="005921CA" w:rsidRPr="006346DD" w:rsidRDefault="005921CA" w:rsidP="005921CA">
      <w:pPr>
        <w:pStyle w:val="2f2"/>
        <w:rPr>
          <w:rFonts w:cs="Huawei Sans"/>
        </w:rPr>
      </w:pPr>
      <w:r w:rsidRPr="006346DD">
        <w:rPr>
          <w:rFonts w:cs="Huawei Sans"/>
        </w:rPr>
        <w:t>[P1-isis-1] traffic-eng level-2</w:t>
      </w:r>
    </w:p>
    <w:p w14:paraId="6057D351" w14:textId="77777777" w:rsidR="005921CA" w:rsidRPr="006346DD" w:rsidRDefault="005921CA" w:rsidP="005921CA">
      <w:pPr>
        <w:pStyle w:val="2f2"/>
        <w:rPr>
          <w:rFonts w:cs="Huawei Sans"/>
        </w:rPr>
      </w:pPr>
      <w:r w:rsidRPr="006346DD">
        <w:rPr>
          <w:rFonts w:cs="Huawei Sans"/>
        </w:rPr>
        <w:t>[P1-isis-1] set-overload on-startup</w:t>
      </w:r>
    </w:p>
    <w:p w14:paraId="2452ACE2" w14:textId="77777777" w:rsidR="005921CA" w:rsidRPr="006346DD" w:rsidRDefault="005921CA" w:rsidP="005921CA">
      <w:pPr>
        <w:pStyle w:val="2f2"/>
        <w:rPr>
          <w:rFonts w:cs="Huawei Sans"/>
        </w:rPr>
      </w:pPr>
      <w:r w:rsidRPr="006346DD">
        <w:rPr>
          <w:rFonts w:cs="Huawei Sans"/>
        </w:rPr>
        <w:t>[P1-isis-1] metric-delay advertisement enable level-1-2</w:t>
      </w:r>
    </w:p>
    <w:p w14:paraId="4A5B4BB1" w14:textId="77777777" w:rsidR="005921CA" w:rsidRPr="006346DD" w:rsidRDefault="005921CA" w:rsidP="00C67429">
      <w:pPr>
        <w:pStyle w:val="1f0"/>
        <w:rPr>
          <w:rFonts w:cs="Huawei Sans"/>
        </w:rPr>
      </w:pPr>
      <w:r w:rsidRPr="006346DD">
        <w:rPr>
          <w:rFonts w:cs="Huawei Sans"/>
        </w:rPr>
        <w:t># Configure IS-IS on P2.</w:t>
      </w:r>
    </w:p>
    <w:p w14:paraId="2B73983F" w14:textId="77777777" w:rsidR="005921CA" w:rsidRPr="006346DD" w:rsidRDefault="005921CA" w:rsidP="005921CA">
      <w:pPr>
        <w:pStyle w:val="2f2"/>
        <w:rPr>
          <w:rFonts w:cs="Huawei Sans"/>
        </w:rPr>
      </w:pPr>
      <w:r w:rsidRPr="006346DD">
        <w:rPr>
          <w:rFonts w:cs="Huawei Sans"/>
        </w:rPr>
        <w:t>[P2]isis 1</w:t>
      </w:r>
    </w:p>
    <w:p w14:paraId="0CA485A7" w14:textId="77777777" w:rsidR="005921CA" w:rsidRPr="006346DD" w:rsidRDefault="005921CA" w:rsidP="005921CA">
      <w:pPr>
        <w:pStyle w:val="2f2"/>
        <w:rPr>
          <w:rFonts w:cs="Huawei Sans"/>
        </w:rPr>
      </w:pPr>
      <w:r w:rsidRPr="006346DD">
        <w:rPr>
          <w:rFonts w:cs="Huawei Sans"/>
        </w:rPr>
        <w:t>[P2-isis-1] is-level level-2</w:t>
      </w:r>
    </w:p>
    <w:p w14:paraId="1EA80633" w14:textId="77777777" w:rsidR="005921CA" w:rsidRPr="006346DD" w:rsidRDefault="005921CA" w:rsidP="005921CA">
      <w:pPr>
        <w:pStyle w:val="2f2"/>
        <w:rPr>
          <w:rFonts w:cs="Huawei Sans"/>
        </w:rPr>
      </w:pPr>
      <w:r w:rsidRPr="006346DD">
        <w:rPr>
          <w:rFonts w:cs="Huawei Sans"/>
        </w:rPr>
        <w:t>[P2-isis-1] cost-style wide</w:t>
      </w:r>
    </w:p>
    <w:p w14:paraId="2F02A4A6" w14:textId="77777777" w:rsidR="005921CA" w:rsidRPr="006346DD" w:rsidRDefault="005921CA" w:rsidP="005921CA">
      <w:pPr>
        <w:pStyle w:val="2f2"/>
        <w:rPr>
          <w:rFonts w:cs="Huawei Sans"/>
        </w:rPr>
      </w:pPr>
      <w:r w:rsidRPr="006346DD">
        <w:rPr>
          <w:rFonts w:cs="Huawei Sans"/>
        </w:rPr>
        <w:t>[P2-isis-1] bfd all-interfaces enable</w:t>
      </w:r>
    </w:p>
    <w:p w14:paraId="13735125" w14:textId="77777777" w:rsidR="005921CA" w:rsidRPr="006346DD" w:rsidRDefault="005921CA" w:rsidP="005921CA">
      <w:pPr>
        <w:pStyle w:val="2f2"/>
        <w:rPr>
          <w:rFonts w:cs="Huawei Sans"/>
        </w:rPr>
      </w:pPr>
      <w:r w:rsidRPr="006346DD">
        <w:rPr>
          <w:rFonts w:cs="Huawei Sans"/>
        </w:rPr>
        <w:t>[P2-isis-1] advertise link attributes</w:t>
      </w:r>
    </w:p>
    <w:p w14:paraId="49FCADF1" w14:textId="77777777" w:rsidR="005921CA" w:rsidRPr="006346DD" w:rsidRDefault="005921CA" w:rsidP="005921CA">
      <w:pPr>
        <w:pStyle w:val="2f2"/>
        <w:rPr>
          <w:rFonts w:cs="Huawei Sans"/>
        </w:rPr>
      </w:pPr>
      <w:r w:rsidRPr="006346DD">
        <w:rPr>
          <w:rFonts w:cs="Huawei Sans"/>
        </w:rPr>
        <w:t>[P2-isis-1] bgp-ls enable level-2</w:t>
      </w:r>
    </w:p>
    <w:p w14:paraId="7DA9C48C" w14:textId="77777777" w:rsidR="005921CA" w:rsidRPr="006346DD" w:rsidRDefault="005921CA" w:rsidP="005921CA">
      <w:pPr>
        <w:pStyle w:val="2f2"/>
        <w:rPr>
          <w:rFonts w:cs="Huawei Sans"/>
        </w:rPr>
      </w:pPr>
      <w:r w:rsidRPr="006346DD">
        <w:rPr>
          <w:rFonts w:cs="Huawei Sans"/>
        </w:rPr>
        <w:t>[P2-isis-1] network-entity 49.0001.0010.0000.0006.00</w:t>
      </w:r>
    </w:p>
    <w:p w14:paraId="74E6326E" w14:textId="77777777" w:rsidR="005921CA" w:rsidRPr="006346DD" w:rsidRDefault="005921CA" w:rsidP="005921CA">
      <w:pPr>
        <w:pStyle w:val="2f2"/>
        <w:rPr>
          <w:rFonts w:cs="Huawei Sans"/>
        </w:rPr>
      </w:pPr>
      <w:r w:rsidRPr="006346DD">
        <w:rPr>
          <w:rFonts w:cs="Huawei Sans"/>
        </w:rPr>
        <w:t>[P2-isis-1] is-name P2</w:t>
      </w:r>
    </w:p>
    <w:p w14:paraId="3E29A4AA" w14:textId="77777777" w:rsidR="005921CA" w:rsidRPr="006346DD" w:rsidRDefault="005921CA" w:rsidP="005921CA">
      <w:pPr>
        <w:pStyle w:val="2f2"/>
        <w:rPr>
          <w:rFonts w:cs="Huawei Sans"/>
        </w:rPr>
      </w:pPr>
      <w:r w:rsidRPr="006346DD">
        <w:rPr>
          <w:rFonts w:cs="Huawei Sans"/>
        </w:rPr>
        <w:t>[P2-isis-1] traffic-eng level-2</w:t>
      </w:r>
    </w:p>
    <w:p w14:paraId="5E9EED97" w14:textId="77777777" w:rsidR="005921CA" w:rsidRPr="006346DD" w:rsidRDefault="005921CA" w:rsidP="005921CA">
      <w:pPr>
        <w:pStyle w:val="2f2"/>
        <w:rPr>
          <w:rFonts w:cs="Huawei Sans"/>
        </w:rPr>
      </w:pPr>
      <w:r w:rsidRPr="006346DD">
        <w:rPr>
          <w:rFonts w:cs="Huawei Sans"/>
        </w:rPr>
        <w:t>[P2-isis-1] set-overload on-startup</w:t>
      </w:r>
    </w:p>
    <w:p w14:paraId="120D9FE9" w14:textId="77777777" w:rsidR="005921CA" w:rsidRPr="006346DD" w:rsidRDefault="005921CA" w:rsidP="0083523D">
      <w:pPr>
        <w:pStyle w:val="2f2"/>
        <w:rPr>
          <w:rFonts w:cs="Huawei Sans"/>
        </w:rPr>
      </w:pPr>
      <w:r w:rsidRPr="006346DD">
        <w:rPr>
          <w:rFonts w:cs="Huawei Sans"/>
        </w:rPr>
        <w:t>[P2-isis-1] metric-delay advertisement enable level-1-2</w:t>
      </w:r>
    </w:p>
    <w:p w14:paraId="6B2B59CF" w14:textId="77777777" w:rsidR="005921CA" w:rsidRPr="006346DD" w:rsidRDefault="005921CA" w:rsidP="00C67429">
      <w:pPr>
        <w:pStyle w:val="1f0"/>
        <w:rPr>
          <w:rFonts w:cs="Huawei Sans"/>
        </w:rPr>
      </w:pPr>
      <w:r w:rsidRPr="006346DD">
        <w:rPr>
          <w:rFonts w:cs="Huawei Sans"/>
        </w:rPr>
        <w:t># Configure IS-IS on PE1.</w:t>
      </w:r>
    </w:p>
    <w:p w14:paraId="79213F20" w14:textId="77777777" w:rsidR="005921CA" w:rsidRPr="006346DD" w:rsidRDefault="005921CA" w:rsidP="005921CA">
      <w:pPr>
        <w:pStyle w:val="2f2"/>
        <w:rPr>
          <w:rFonts w:cs="Huawei Sans"/>
        </w:rPr>
      </w:pPr>
      <w:r w:rsidRPr="006346DD">
        <w:rPr>
          <w:rFonts w:cs="Huawei Sans"/>
        </w:rPr>
        <w:t>[PE1]isis 1</w:t>
      </w:r>
    </w:p>
    <w:p w14:paraId="0B7FA23E" w14:textId="77777777" w:rsidR="005921CA" w:rsidRPr="006346DD" w:rsidRDefault="005921CA" w:rsidP="005921CA">
      <w:pPr>
        <w:pStyle w:val="2f2"/>
        <w:rPr>
          <w:rFonts w:cs="Huawei Sans"/>
        </w:rPr>
      </w:pPr>
      <w:r w:rsidRPr="006346DD">
        <w:rPr>
          <w:rFonts w:cs="Huawei Sans"/>
        </w:rPr>
        <w:t>[PE1-isis-1] is-level level-2</w:t>
      </w:r>
    </w:p>
    <w:p w14:paraId="3A7FE27D" w14:textId="77777777" w:rsidR="005921CA" w:rsidRPr="006346DD" w:rsidRDefault="005921CA" w:rsidP="005921CA">
      <w:pPr>
        <w:pStyle w:val="2f2"/>
        <w:rPr>
          <w:rFonts w:cs="Huawei Sans"/>
        </w:rPr>
      </w:pPr>
      <w:r w:rsidRPr="006346DD">
        <w:rPr>
          <w:rFonts w:cs="Huawei Sans"/>
        </w:rPr>
        <w:t>[PE1-isis-1] cost-style wide</w:t>
      </w:r>
    </w:p>
    <w:p w14:paraId="5720B791" w14:textId="77777777" w:rsidR="005921CA" w:rsidRPr="006346DD" w:rsidRDefault="005921CA" w:rsidP="005921CA">
      <w:pPr>
        <w:pStyle w:val="2f2"/>
        <w:rPr>
          <w:rFonts w:cs="Huawei Sans"/>
        </w:rPr>
      </w:pPr>
      <w:r w:rsidRPr="006346DD">
        <w:rPr>
          <w:rFonts w:cs="Huawei Sans"/>
        </w:rPr>
        <w:t>[PE1-isis-1] bfd all-interfaces enable</w:t>
      </w:r>
    </w:p>
    <w:p w14:paraId="1D2F0D92" w14:textId="77777777" w:rsidR="005921CA" w:rsidRPr="006346DD" w:rsidRDefault="005921CA" w:rsidP="005921CA">
      <w:pPr>
        <w:pStyle w:val="2f2"/>
        <w:rPr>
          <w:rFonts w:cs="Huawei Sans"/>
        </w:rPr>
      </w:pPr>
      <w:r w:rsidRPr="006346DD">
        <w:rPr>
          <w:rFonts w:cs="Huawei Sans"/>
        </w:rPr>
        <w:t>[PE1-isis-1] advertise link attributes</w:t>
      </w:r>
    </w:p>
    <w:p w14:paraId="31284FFD" w14:textId="77777777" w:rsidR="005921CA" w:rsidRPr="006346DD" w:rsidRDefault="005921CA" w:rsidP="005921CA">
      <w:pPr>
        <w:pStyle w:val="2f2"/>
        <w:rPr>
          <w:rFonts w:cs="Huawei Sans"/>
        </w:rPr>
      </w:pPr>
      <w:r w:rsidRPr="006346DD">
        <w:rPr>
          <w:rFonts w:cs="Huawei Sans"/>
        </w:rPr>
        <w:t>[PE1-isis-1] bgp-ls enable level-2</w:t>
      </w:r>
    </w:p>
    <w:p w14:paraId="72916E5B" w14:textId="77777777" w:rsidR="005921CA" w:rsidRPr="006346DD" w:rsidRDefault="005921CA" w:rsidP="005921CA">
      <w:pPr>
        <w:pStyle w:val="2f2"/>
        <w:rPr>
          <w:rFonts w:cs="Huawei Sans"/>
        </w:rPr>
      </w:pPr>
      <w:r w:rsidRPr="006346DD">
        <w:rPr>
          <w:rFonts w:cs="Huawei Sans"/>
        </w:rPr>
        <w:t>[PE1-isis-1] network-entity 49.0001.0010.0000.0001.00</w:t>
      </w:r>
    </w:p>
    <w:p w14:paraId="504383E8" w14:textId="77777777" w:rsidR="005921CA" w:rsidRPr="006346DD" w:rsidRDefault="005921CA" w:rsidP="005921CA">
      <w:pPr>
        <w:pStyle w:val="2f2"/>
        <w:rPr>
          <w:rFonts w:cs="Huawei Sans"/>
        </w:rPr>
      </w:pPr>
      <w:r w:rsidRPr="006346DD">
        <w:rPr>
          <w:rFonts w:cs="Huawei Sans"/>
        </w:rPr>
        <w:t>[PE1-isis-1] is-name PE1</w:t>
      </w:r>
    </w:p>
    <w:p w14:paraId="49283605" w14:textId="77777777" w:rsidR="005921CA" w:rsidRPr="006346DD" w:rsidRDefault="005921CA" w:rsidP="005921CA">
      <w:pPr>
        <w:pStyle w:val="2f2"/>
        <w:rPr>
          <w:rFonts w:cs="Huawei Sans"/>
        </w:rPr>
      </w:pPr>
      <w:r w:rsidRPr="006346DD">
        <w:rPr>
          <w:rFonts w:cs="Huawei Sans"/>
        </w:rPr>
        <w:t>[PE1-isis-1] traffic-eng level-2</w:t>
      </w:r>
    </w:p>
    <w:p w14:paraId="26AD3662" w14:textId="77777777" w:rsidR="005921CA" w:rsidRPr="006346DD" w:rsidRDefault="005921CA" w:rsidP="005921CA">
      <w:pPr>
        <w:pStyle w:val="2f2"/>
        <w:rPr>
          <w:rFonts w:cs="Huawei Sans"/>
        </w:rPr>
      </w:pPr>
      <w:r w:rsidRPr="006346DD">
        <w:rPr>
          <w:rFonts w:cs="Huawei Sans"/>
        </w:rPr>
        <w:t>[PE1-isis-1] set-overload on-startup</w:t>
      </w:r>
    </w:p>
    <w:p w14:paraId="5E0C1BE6" w14:textId="77777777" w:rsidR="005921CA" w:rsidRPr="006346DD" w:rsidRDefault="005921CA" w:rsidP="005921CA">
      <w:pPr>
        <w:pStyle w:val="2f2"/>
        <w:rPr>
          <w:rFonts w:cs="Huawei Sans"/>
        </w:rPr>
      </w:pPr>
      <w:r w:rsidRPr="006346DD">
        <w:rPr>
          <w:rFonts w:cs="Huawei Sans"/>
        </w:rPr>
        <w:t>[PE1-isis-1] metric-delay advertisement enable level-1-2</w:t>
      </w:r>
    </w:p>
    <w:p w14:paraId="72713E6E" w14:textId="77777777" w:rsidR="005921CA" w:rsidRPr="006346DD" w:rsidRDefault="005921CA" w:rsidP="00C67429">
      <w:pPr>
        <w:pStyle w:val="1f0"/>
        <w:rPr>
          <w:rFonts w:cs="Huawei Sans"/>
        </w:rPr>
      </w:pPr>
      <w:r w:rsidRPr="006346DD">
        <w:rPr>
          <w:rFonts w:cs="Huawei Sans"/>
        </w:rPr>
        <w:t># Configure IS-IS on PE2.</w:t>
      </w:r>
    </w:p>
    <w:p w14:paraId="7D750994" w14:textId="77777777" w:rsidR="005921CA" w:rsidRPr="006346DD" w:rsidRDefault="005921CA" w:rsidP="005921CA">
      <w:pPr>
        <w:pStyle w:val="2f2"/>
        <w:rPr>
          <w:rFonts w:cs="Huawei Sans"/>
        </w:rPr>
      </w:pPr>
      <w:r w:rsidRPr="006346DD">
        <w:rPr>
          <w:rFonts w:cs="Huawei Sans"/>
        </w:rPr>
        <w:t>[PE2]isis 1</w:t>
      </w:r>
    </w:p>
    <w:p w14:paraId="0DFD6A48" w14:textId="77777777" w:rsidR="005921CA" w:rsidRPr="006346DD" w:rsidRDefault="005921CA" w:rsidP="005921CA">
      <w:pPr>
        <w:pStyle w:val="2f2"/>
        <w:rPr>
          <w:rFonts w:cs="Huawei Sans"/>
        </w:rPr>
      </w:pPr>
      <w:r w:rsidRPr="006346DD">
        <w:rPr>
          <w:rFonts w:cs="Huawei Sans"/>
        </w:rPr>
        <w:t>[PE2-isis-1] is-level level-2</w:t>
      </w:r>
    </w:p>
    <w:p w14:paraId="4DE2F4D7" w14:textId="77777777" w:rsidR="005921CA" w:rsidRPr="006346DD" w:rsidRDefault="005921CA" w:rsidP="005921CA">
      <w:pPr>
        <w:pStyle w:val="2f2"/>
        <w:rPr>
          <w:rFonts w:cs="Huawei Sans"/>
        </w:rPr>
      </w:pPr>
      <w:r w:rsidRPr="006346DD">
        <w:rPr>
          <w:rFonts w:cs="Huawei Sans"/>
        </w:rPr>
        <w:lastRenderedPageBreak/>
        <w:t>[PE2-isis-1] cost-style wide</w:t>
      </w:r>
    </w:p>
    <w:p w14:paraId="16D7CE26" w14:textId="77777777" w:rsidR="005921CA" w:rsidRPr="006346DD" w:rsidRDefault="005921CA" w:rsidP="005921CA">
      <w:pPr>
        <w:pStyle w:val="2f2"/>
        <w:rPr>
          <w:rFonts w:cs="Huawei Sans"/>
        </w:rPr>
      </w:pPr>
      <w:r w:rsidRPr="006346DD">
        <w:rPr>
          <w:rFonts w:cs="Huawei Sans"/>
        </w:rPr>
        <w:t>[PE2-isis-1] bfd all-interfaces enable</w:t>
      </w:r>
    </w:p>
    <w:p w14:paraId="700C4CD0" w14:textId="77777777" w:rsidR="005921CA" w:rsidRPr="006346DD" w:rsidRDefault="005921CA" w:rsidP="005921CA">
      <w:pPr>
        <w:pStyle w:val="2f2"/>
        <w:rPr>
          <w:rFonts w:cs="Huawei Sans"/>
        </w:rPr>
      </w:pPr>
      <w:r w:rsidRPr="006346DD">
        <w:rPr>
          <w:rFonts w:cs="Huawei Sans"/>
        </w:rPr>
        <w:t>[PE2-isis-1] advertise link attributes</w:t>
      </w:r>
    </w:p>
    <w:p w14:paraId="22EBAC91" w14:textId="77777777" w:rsidR="005921CA" w:rsidRPr="006346DD" w:rsidRDefault="005921CA" w:rsidP="005921CA">
      <w:pPr>
        <w:pStyle w:val="2f2"/>
        <w:rPr>
          <w:rFonts w:cs="Huawei Sans"/>
        </w:rPr>
      </w:pPr>
      <w:r w:rsidRPr="006346DD">
        <w:rPr>
          <w:rFonts w:cs="Huawei Sans"/>
        </w:rPr>
        <w:t>[PE2-isis-1] bgp-ls enable level-2</w:t>
      </w:r>
    </w:p>
    <w:p w14:paraId="46480AD2" w14:textId="77777777" w:rsidR="005921CA" w:rsidRPr="006346DD" w:rsidRDefault="005921CA" w:rsidP="005921CA">
      <w:pPr>
        <w:pStyle w:val="2f2"/>
        <w:rPr>
          <w:rFonts w:cs="Huawei Sans"/>
        </w:rPr>
      </w:pPr>
      <w:r w:rsidRPr="006346DD">
        <w:rPr>
          <w:rFonts w:cs="Huawei Sans"/>
        </w:rPr>
        <w:t>[PE2-isis-1] network-entity 49.0001.0010.0000.0002.00</w:t>
      </w:r>
    </w:p>
    <w:p w14:paraId="54D3F374" w14:textId="77777777" w:rsidR="005921CA" w:rsidRPr="006346DD" w:rsidRDefault="005921CA" w:rsidP="005921CA">
      <w:pPr>
        <w:pStyle w:val="2f2"/>
        <w:rPr>
          <w:rFonts w:cs="Huawei Sans"/>
        </w:rPr>
      </w:pPr>
      <w:r w:rsidRPr="006346DD">
        <w:rPr>
          <w:rFonts w:cs="Huawei Sans"/>
        </w:rPr>
        <w:t>[PE2-isis-1] is-name PE2</w:t>
      </w:r>
    </w:p>
    <w:p w14:paraId="622F88D3" w14:textId="77777777" w:rsidR="005921CA" w:rsidRPr="006346DD" w:rsidRDefault="005921CA" w:rsidP="005921CA">
      <w:pPr>
        <w:pStyle w:val="2f2"/>
        <w:rPr>
          <w:rFonts w:cs="Huawei Sans"/>
        </w:rPr>
      </w:pPr>
      <w:r w:rsidRPr="006346DD">
        <w:rPr>
          <w:rFonts w:cs="Huawei Sans"/>
        </w:rPr>
        <w:t>[PE2-isis-1] traffic-eng level-2</w:t>
      </w:r>
    </w:p>
    <w:p w14:paraId="54A0DEC4" w14:textId="77777777" w:rsidR="005921CA" w:rsidRPr="006346DD" w:rsidRDefault="005921CA" w:rsidP="005921CA">
      <w:pPr>
        <w:pStyle w:val="2f2"/>
        <w:rPr>
          <w:rFonts w:cs="Huawei Sans"/>
        </w:rPr>
      </w:pPr>
      <w:r w:rsidRPr="006346DD">
        <w:rPr>
          <w:rFonts w:cs="Huawei Sans"/>
        </w:rPr>
        <w:t>[PE2-isis-1] set-overload on-startup</w:t>
      </w:r>
    </w:p>
    <w:p w14:paraId="19905252" w14:textId="0289FE62" w:rsidR="0083523D" w:rsidRPr="006346DD" w:rsidRDefault="005921CA" w:rsidP="00233CD3">
      <w:pPr>
        <w:pStyle w:val="2f2"/>
        <w:rPr>
          <w:rFonts w:cs="Huawei Sans"/>
        </w:rPr>
      </w:pPr>
      <w:r w:rsidRPr="006346DD">
        <w:rPr>
          <w:rFonts w:cs="Huawei Sans"/>
        </w:rPr>
        <w:t>[PE2-isis-1] metric-delay advertisement enable level-1-2</w:t>
      </w:r>
    </w:p>
    <w:p w14:paraId="50B2D966" w14:textId="77777777" w:rsidR="0083523D" w:rsidRPr="006346DD" w:rsidRDefault="0083523D" w:rsidP="00C67429">
      <w:pPr>
        <w:pStyle w:val="1f0"/>
        <w:rPr>
          <w:rFonts w:cs="Huawei Sans"/>
        </w:rPr>
      </w:pPr>
      <w:r w:rsidRPr="006346DD">
        <w:rPr>
          <w:rFonts w:cs="Huawei Sans"/>
        </w:rPr>
        <w:t># Configure IS-IS on PE3.</w:t>
      </w:r>
    </w:p>
    <w:p w14:paraId="784AEE13" w14:textId="77777777" w:rsidR="0083523D" w:rsidRPr="006346DD" w:rsidRDefault="0083523D" w:rsidP="0083523D">
      <w:pPr>
        <w:pStyle w:val="2f2"/>
        <w:rPr>
          <w:rFonts w:cs="Huawei Sans"/>
        </w:rPr>
      </w:pPr>
      <w:r w:rsidRPr="006346DD">
        <w:rPr>
          <w:rFonts w:cs="Huawei Sans"/>
        </w:rPr>
        <w:t>[PE3]isis 1</w:t>
      </w:r>
    </w:p>
    <w:p w14:paraId="6D9C4ECD" w14:textId="77777777" w:rsidR="0083523D" w:rsidRPr="006346DD" w:rsidRDefault="0083523D" w:rsidP="0083523D">
      <w:pPr>
        <w:pStyle w:val="2f2"/>
        <w:rPr>
          <w:rFonts w:cs="Huawei Sans"/>
        </w:rPr>
      </w:pPr>
      <w:r w:rsidRPr="006346DD">
        <w:rPr>
          <w:rFonts w:cs="Huawei Sans"/>
        </w:rPr>
        <w:t>[PE3-isis-1] is-level level-2</w:t>
      </w:r>
    </w:p>
    <w:p w14:paraId="20881113" w14:textId="77777777" w:rsidR="0083523D" w:rsidRPr="006346DD" w:rsidRDefault="0083523D" w:rsidP="0083523D">
      <w:pPr>
        <w:pStyle w:val="2f2"/>
        <w:rPr>
          <w:rFonts w:cs="Huawei Sans"/>
        </w:rPr>
      </w:pPr>
      <w:r w:rsidRPr="006346DD">
        <w:rPr>
          <w:rFonts w:cs="Huawei Sans"/>
        </w:rPr>
        <w:t>[PE3-isis-1] cost-style wide</w:t>
      </w:r>
    </w:p>
    <w:p w14:paraId="1F03D075" w14:textId="77777777" w:rsidR="0083523D" w:rsidRPr="006346DD" w:rsidRDefault="0083523D" w:rsidP="0083523D">
      <w:pPr>
        <w:pStyle w:val="2f2"/>
        <w:rPr>
          <w:rFonts w:cs="Huawei Sans"/>
        </w:rPr>
      </w:pPr>
      <w:r w:rsidRPr="006346DD">
        <w:rPr>
          <w:rFonts w:cs="Huawei Sans"/>
        </w:rPr>
        <w:t>[PE3-isis-1] bfd all-interfaces enable</w:t>
      </w:r>
    </w:p>
    <w:p w14:paraId="7060E813" w14:textId="77777777" w:rsidR="0083523D" w:rsidRPr="006346DD" w:rsidRDefault="0083523D" w:rsidP="0083523D">
      <w:pPr>
        <w:pStyle w:val="2f2"/>
        <w:rPr>
          <w:rFonts w:cs="Huawei Sans"/>
        </w:rPr>
      </w:pPr>
      <w:r w:rsidRPr="006346DD">
        <w:rPr>
          <w:rFonts w:cs="Huawei Sans"/>
        </w:rPr>
        <w:t>[PE3-isis-1] advertise link attributes</w:t>
      </w:r>
    </w:p>
    <w:p w14:paraId="50B41D5C" w14:textId="77777777" w:rsidR="0083523D" w:rsidRPr="006346DD" w:rsidRDefault="0083523D" w:rsidP="0083523D">
      <w:pPr>
        <w:pStyle w:val="2f2"/>
        <w:rPr>
          <w:rFonts w:cs="Huawei Sans"/>
        </w:rPr>
      </w:pPr>
      <w:r w:rsidRPr="006346DD">
        <w:rPr>
          <w:rFonts w:cs="Huawei Sans"/>
        </w:rPr>
        <w:t>[PE3-isis-1] bgp-ls enable level-2</w:t>
      </w:r>
    </w:p>
    <w:p w14:paraId="28D72106" w14:textId="77777777" w:rsidR="0083523D" w:rsidRPr="006346DD" w:rsidRDefault="0083523D" w:rsidP="0083523D">
      <w:pPr>
        <w:pStyle w:val="2f2"/>
        <w:rPr>
          <w:rFonts w:cs="Huawei Sans"/>
        </w:rPr>
      </w:pPr>
      <w:r w:rsidRPr="006346DD">
        <w:rPr>
          <w:rFonts w:cs="Huawei Sans"/>
        </w:rPr>
        <w:t>[PE3-isis-1] network-entity 49.0001.0010.0000.0003.00</w:t>
      </w:r>
    </w:p>
    <w:p w14:paraId="601AAB69" w14:textId="77777777" w:rsidR="0083523D" w:rsidRPr="006346DD" w:rsidRDefault="0083523D" w:rsidP="0083523D">
      <w:pPr>
        <w:pStyle w:val="2f2"/>
        <w:rPr>
          <w:rFonts w:cs="Huawei Sans"/>
        </w:rPr>
      </w:pPr>
      <w:r w:rsidRPr="006346DD">
        <w:rPr>
          <w:rFonts w:cs="Huawei Sans"/>
        </w:rPr>
        <w:t>[PE3-isis-1] is-name P3</w:t>
      </w:r>
    </w:p>
    <w:p w14:paraId="7A2EB8E0" w14:textId="77777777" w:rsidR="0083523D" w:rsidRPr="006346DD" w:rsidRDefault="0083523D" w:rsidP="0083523D">
      <w:pPr>
        <w:pStyle w:val="2f2"/>
        <w:rPr>
          <w:rFonts w:cs="Huawei Sans"/>
        </w:rPr>
      </w:pPr>
      <w:r w:rsidRPr="006346DD">
        <w:rPr>
          <w:rFonts w:cs="Huawei Sans"/>
        </w:rPr>
        <w:t>[PE3-isis-1] traffic-eng level-2</w:t>
      </w:r>
    </w:p>
    <w:p w14:paraId="6D77727E" w14:textId="77777777" w:rsidR="0083523D" w:rsidRPr="006346DD" w:rsidRDefault="0083523D" w:rsidP="0083523D">
      <w:pPr>
        <w:pStyle w:val="2f2"/>
        <w:rPr>
          <w:rFonts w:cs="Huawei Sans"/>
        </w:rPr>
      </w:pPr>
      <w:r w:rsidRPr="006346DD">
        <w:rPr>
          <w:rFonts w:cs="Huawei Sans"/>
        </w:rPr>
        <w:t>[PE3-isis-1] set-overload on-startup</w:t>
      </w:r>
    </w:p>
    <w:p w14:paraId="5DB5AEE1" w14:textId="02F0A689" w:rsidR="0083523D" w:rsidRPr="006346DD" w:rsidRDefault="0083523D" w:rsidP="00233CD3">
      <w:pPr>
        <w:pStyle w:val="2f2"/>
        <w:rPr>
          <w:rFonts w:cs="Huawei Sans"/>
        </w:rPr>
      </w:pPr>
      <w:r w:rsidRPr="006346DD">
        <w:rPr>
          <w:rFonts w:cs="Huawei Sans"/>
        </w:rPr>
        <w:t>[PE3-isis-1] metric-delay advertisement enable level-1-2</w:t>
      </w:r>
    </w:p>
    <w:p w14:paraId="1E02E746" w14:textId="77777777" w:rsidR="0083523D" w:rsidRPr="006346DD" w:rsidRDefault="0083523D" w:rsidP="00C67429">
      <w:pPr>
        <w:pStyle w:val="1f0"/>
        <w:rPr>
          <w:rFonts w:cs="Huawei Sans"/>
        </w:rPr>
      </w:pPr>
      <w:r w:rsidRPr="006346DD">
        <w:rPr>
          <w:rFonts w:cs="Huawei Sans"/>
        </w:rPr>
        <w:t># Configure IS-IS on PE4.</w:t>
      </w:r>
    </w:p>
    <w:p w14:paraId="706F33BB" w14:textId="77777777" w:rsidR="0083523D" w:rsidRPr="006346DD" w:rsidRDefault="0083523D" w:rsidP="0083523D">
      <w:pPr>
        <w:pStyle w:val="2f2"/>
        <w:rPr>
          <w:rFonts w:cs="Huawei Sans"/>
        </w:rPr>
      </w:pPr>
      <w:r w:rsidRPr="006346DD">
        <w:rPr>
          <w:rFonts w:cs="Huawei Sans"/>
        </w:rPr>
        <w:t>[PE4]isis 1</w:t>
      </w:r>
    </w:p>
    <w:p w14:paraId="75207BD3" w14:textId="77777777" w:rsidR="0083523D" w:rsidRPr="006346DD" w:rsidRDefault="0083523D" w:rsidP="0083523D">
      <w:pPr>
        <w:pStyle w:val="2f2"/>
        <w:rPr>
          <w:rFonts w:cs="Huawei Sans"/>
        </w:rPr>
      </w:pPr>
      <w:r w:rsidRPr="006346DD">
        <w:rPr>
          <w:rFonts w:cs="Huawei Sans"/>
        </w:rPr>
        <w:t>[PE4-isis-1] is-level level-2</w:t>
      </w:r>
    </w:p>
    <w:p w14:paraId="7A3B4742" w14:textId="77777777" w:rsidR="0083523D" w:rsidRPr="006346DD" w:rsidRDefault="0083523D" w:rsidP="0083523D">
      <w:pPr>
        <w:pStyle w:val="2f2"/>
        <w:rPr>
          <w:rFonts w:cs="Huawei Sans"/>
        </w:rPr>
      </w:pPr>
      <w:r w:rsidRPr="006346DD">
        <w:rPr>
          <w:rFonts w:cs="Huawei Sans"/>
        </w:rPr>
        <w:t>[PE4-isis-1] cost-style wide</w:t>
      </w:r>
    </w:p>
    <w:p w14:paraId="4F29A7AF" w14:textId="77777777" w:rsidR="0083523D" w:rsidRPr="006346DD" w:rsidRDefault="0083523D" w:rsidP="0083523D">
      <w:pPr>
        <w:pStyle w:val="2f2"/>
        <w:rPr>
          <w:rFonts w:cs="Huawei Sans"/>
        </w:rPr>
      </w:pPr>
      <w:r w:rsidRPr="006346DD">
        <w:rPr>
          <w:rFonts w:cs="Huawei Sans"/>
        </w:rPr>
        <w:t>[PE4-isis-1] bfd all-interfaces enable</w:t>
      </w:r>
    </w:p>
    <w:p w14:paraId="0C12D665" w14:textId="77777777" w:rsidR="0083523D" w:rsidRPr="006346DD" w:rsidRDefault="0083523D" w:rsidP="0083523D">
      <w:pPr>
        <w:pStyle w:val="2f2"/>
        <w:rPr>
          <w:rFonts w:cs="Huawei Sans"/>
        </w:rPr>
      </w:pPr>
      <w:r w:rsidRPr="006346DD">
        <w:rPr>
          <w:rFonts w:cs="Huawei Sans"/>
        </w:rPr>
        <w:t>[PE4-isis-1] advertise link attributes</w:t>
      </w:r>
    </w:p>
    <w:p w14:paraId="49B790CC" w14:textId="77777777" w:rsidR="0083523D" w:rsidRPr="006346DD" w:rsidRDefault="0083523D" w:rsidP="0083523D">
      <w:pPr>
        <w:pStyle w:val="2f2"/>
        <w:rPr>
          <w:rFonts w:cs="Huawei Sans"/>
        </w:rPr>
      </w:pPr>
      <w:r w:rsidRPr="006346DD">
        <w:rPr>
          <w:rFonts w:cs="Huawei Sans"/>
        </w:rPr>
        <w:t>[PE4-isis-1] bgp-ls enable level-2</w:t>
      </w:r>
    </w:p>
    <w:p w14:paraId="223AAD1D" w14:textId="77777777" w:rsidR="0083523D" w:rsidRPr="006346DD" w:rsidRDefault="0083523D" w:rsidP="0083523D">
      <w:pPr>
        <w:pStyle w:val="2f2"/>
        <w:rPr>
          <w:rFonts w:cs="Huawei Sans"/>
        </w:rPr>
      </w:pPr>
      <w:r w:rsidRPr="006346DD">
        <w:rPr>
          <w:rFonts w:cs="Huawei Sans"/>
        </w:rPr>
        <w:t>[PE4-isis-1] network-entity 49.0001.0010.0000.0004.00</w:t>
      </w:r>
    </w:p>
    <w:p w14:paraId="4010048E" w14:textId="77777777" w:rsidR="0083523D" w:rsidRPr="006346DD" w:rsidRDefault="0083523D" w:rsidP="0083523D">
      <w:pPr>
        <w:pStyle w:val="2f2"/>
        <w:rPr>
          <w:rFonts w:cs="Huawei Sans"/>
        </w:rPr>
      </w:pPr>
      <w:r w:rsidRPr="006346DD">
        <w:rPr>
          <w:rFonts w:cs="Huawei Sans"/>
        </w:rPr>
        <w:t>[PE4-isis-1] is-name P4</w:t>
      </w:r>
    </w:p>
    <w:p w14:paraId="418B9F51" w14:textId="77777777" w:rsidR="0083523D" w:rsidRPr="006346DD" w:rsidRDefault="0083523D" w:rsidP="0083523D">
      <w:pPr>
        <w:pStyle w:val="2f2"/>
        <w:rPr>
          <w:rFonts w:cs="Huawei Sans"/>
        </w:rPr>
      </w:pPr>
      <w:r w:rsidRPr="006346DD">
        <w:rPr>
          <w:rFonts w:cs="Huawei Sans"/>
        </w:rPr>
        <w:t>[PE4-isis-1] traffic-eng level-2</w:t>
      </w:r>
    </w:p>
    <w:p w14:paraId="246BB733" w14:textId="77777777" w:rsidR="0083523D" w:rsidRPr="006346DD" w:rsidRDefault="0083523D" w:rsidP="0083523D">
      <w:pPr>
        <w:pStyle w:val="2f2"/>
        <w:rPr>
          <w:rFonts w:cs="Huawei Sans"/>
        </w:rPr>
      </w:pPr>
      <w:r w:rsidRPr="006346DD">
        <w:rPr>
          <w:rFonts w:cs="Huawei Sans"/>
        </w:rPr>
        <w:t>[PE4-isis-1] set-overload on-startup</w:t>
      </w:r>
    </w:p>
    <w:p w14:paraId="535FF206" w14:textId="77777777" w:rsidR="0083523D" w:rsidRPr="006346DD" w:rsidRDefault="0083523D" w:rsidP="0083523D">
      <w:pPr>
        <w:pStyle w:val="2f2"/>
        <w:rPr>
          <w:rFonts w:cs="Huawei Sans"/>
        </w:rPr>
      </w:pPr>
      <w:r w:rsidRPr="006346DD">
        <w:rPr>
          <w:rFonts w:cs="Huawei Sans"/>
        </w:rPr>
        <w:t>[PE4-isis-1] metric-delay advertisement enable level-1-2</w:t>
      </w:r>
    </w:p>
    <w:p w14:paraId="56396AB3" w14:textId="77777777" w:rsidR="00960846" w:rsidRDefault="00960846" w:rsidP="00960846">
      <w:pPr>
        <w:pStyle w:val="1f0"/>
      </w:pPr>
      <w:r>
        <w:t>Enable IS-IS on the interconnection and Loopback0 interfaces of all devices and set the link type to P2P.</w:t>
      </w:r>
    </w:p>
    <w:p w14:paraId="1F21D691" w14:textId="77777777" w:rsidR="005921CA" w:rsidRPr="006346DD" w:rsidRDefault="005921CA" w:rsidP="00C67429">
      <w:pPr>
        <w:pStyle w:val="1f0"/>
        <w:rPr>
          <w:rFonts w:cs="Huawei Sans"/>
        </w:rPr>
      </w:pPr>
      <w:r w:rsidRPr="006346DD">
        <w:rPr>
          <w:rFonts w:cs="Huawei Sans"/>
        </w:rPr>
        <w:t>#P1</w:t>
      </w:r>
    </w:p>
    <w:p w14:paraId="70314447" w14:textId="77777777" w:rsidR="005921CA" w:rsidRPr="00233CD3" w:rsidRDefault="005921CA" w:rsidP="00233CD3">
      <w:pPr>
        <w:pStyle w:val="2f2"/>
      </w:pPr>
      <w:r w:rsidRPr="00233CD3">
        <w:t>[P1]interface GigabitEthernet0/3/0</w:t>
      </w:r>
    </w:p>
    <w:p w14:paraId="2D153C33" w14:textId="77777777" w:rsidR="005921CA" w:rsidRPr="00233CD3" w:rsidRDefault="005921CA" w:rsidP="00233CD3">
      <w:pPr>
        <w:pStyle w:val="2f2"/>
      </w:pPr>
      <w:r w:rsidRPr="00233CD3">
        <w:t>[P1-GigabitEthernet0/3/0] isis enable 1</w:t>
      </w:r>
    </w:p>
    <w:p w14:paraId="22B3334A" w14:textId="77777777" w:rsidR="005921CA" w:rsidRPr="00233CD3" w:rsidRDefault="005921CA" w:rsidP="00233CD3">
      <w:pPr>
        <w:pStyle w:val="2f2"/>
      </w:pPr>
      <w:r w:rsidRPr="00233CD3">
        <w:t>[P1-GigabitEthernet0/3/0]isis circuit-type p2p</w:t>
      </w:r>
    </w:p>
    <w:p w14:paraId="4FC371A7" w14:textId="77777777" w:rsidR="005921CA" w:rsidRPr="00233CD3" w:rsidRDefault="005921CA" w:rsidP="00233CD3">
      <w:pPr>
        <w:pStyle w:val="2f2"/>
      </w:pPr>
      <w:r w:rsidRPr="00233CD3">
        <w:t>[P1-GigabitEthernet0/3/0] quit</w:t>
      </w:r>
    </w:p>
    <w:p w14:paraId="17EBF05B" w14:textId="77777777" w:rsidR="005921CA" w:rsidRPr="00233CD3" w:rsidRDefault="005921CA" w:rsidP="00233CD3">
      <w:pPr>
        <w:pStyle w:val="2f2"/>
      </w:pPr>
      <w:r w:rsidRPr="00233CD3">
        <w:t>[P1]interface GigabitEthernet0/3/2</w:t>
      </w:r>
    </w:p>
    <w:p w14:paraId="5170A0FC" w14:textId="77777777" w:rsidR="005921CA" w:rsidRPr="00233CD3" w:rsidRDefault="005921CA" w:rsidP="00233CD3">
      <w:pPr>
        <w:pStyle w:val="2f2"/>
      </w:pPr>
      <w:r w:rsidRPr="00233CD3">
        <w:t>[P1-GigabitEthernet0/3/2] isis enable 1</w:t>
      </w:r>
    </w:p>
    <w:p w14:paraId="68DCB9CA" w14:textId="77777777" w:rsidR="005921CA" w:rsidRPr="00233CD3" w:rsidRDefault="00570671" w:rsidP="00233CD3">
      <w:pPr>
        <w:pStyle w:val="2f2"/>
      </w:pPr>
      <w:r w:rsidRPr="00233CD3">
        <w:t>[P1-GigabitEthernet0/3/2] isis circuit-type p2p</w:t>
      </w:r>
    </w:p>
    <w:p w14:paraId="76D056D7" w14:textId="77777777" w:rsidR="005921CA" w:rsidRPr="00233CD3" w:rsidRDefault="005921CA" w:rsidP="00233CD3">
      <w:pPr>
        <w:pStyle w:val="2f2"/>
      </w:pPr>
      <w:r w:rsidRPr="00233CD3">
        <w:t>[P1-GigabitEthernet0/3/2] quit</w:t>
      </w:r>
    </w:p>
    <w:p w14:paraId="31A07BDB" w14:textId="77777777" w:rsidR="005921CA" w:rsidRPr="00233CD3" w:rsidRDefault="005921CA" w:rsidP="00233CD3">
      <w:pPr>
        <w:pStyle w:val="2f2"/>
      </w:pPr>
      <w:r w:rsidRPr="00233CD3">
        <w:t>[P1]interface GigabitEthernet0/3/4</w:t>
      </w:r>
    </w:p>
    <w:p w14:paraId="74BC3CDF" w14:textId="77777777" w:rsidR="005921CA" w:rsidRPr="00233CD3" w:rsidRDefault="005921CA" w:rsidP="00233CD3">
      <w:pPr>
        <w:pStyle w:val="2f2"/>
      </w:pPr>
      <w:r w:rsidRPr="00233CD3">
        <w:t>[P1-GigabitEthernet0/3/4] isis enable 1</w:t>
      </w:r>
    </w:p>
    <w:p w14:paraId="74783FAE" w14:textId="77777777" w:rsidR="005921CA" w:rsidRPr="00207DB3" w:rsidRDefault="00570671" w:rsidP="00207DB3">
      <w:pPr>
        <w:pStyle w:val="2f2"/>
      </w:pPr>
      <w:r w:rsidRPr="00233CD3">
        <w:t>[P1-GigabitEthernet0/3/4] isis circuit-type p2p</w:t>
      </w:r>
    </w:p>
    <w:p w14:paraId="442FDC0A" w14:textId="77777777" w:rsidR="005921CA" w:rsidRPr="00233CD3" w:rsidRDefault="005921CA" w:rsidP="00233CD3">
      <w:pPr>
        <w:pStyle w:val="2f2"/>
      </w:pPr>
      <w:r w:rsidRPr="00233CD3">
        <w:t>[P1-GigabitEthernet0/3/4] quit</w:t>
      </w:r>
    </w:p>
    <w:p w14:paraId="7B193FC6" w14:textId="77777777" w:rsidR="005921CA" w:rsidRPr="00233CD3" w:rsidRDefault="005921CA" w:rsidP="00233CD3">
      <w:pPr>
        <w:pStyle w:val="2f2"/>
      </w:pPr>
      <w:r w:rsidRPr="00233CD3">
        <w:lastRenderedPageBreak/>
        <w:t>[P1]interface LoopBack0</w:t>
      </w:r>
    </w:p>
    <w:p w14:paraId="12B08E76" w14:textId="77777777" w:rsidR="005921CA" w:rsidRPr="00233CD3" w:rsidRDefault="005921CA" w:rsidP="00233CD3">
      <w:pPr>
        <w:pStyle w:val="2f2"/>
      </w:pPr>
      <w:r w:rsidRPr="00233CD3">
        <w:t>[P1-LoopBack0] isis enable 1</w:t>
      </w:r>
    </w:p>
    <w:p w14:paraId="700B0F4B" w14:textId="77777777" w:rsidR="005921CA" w:rsidRPr="006346DD" w:rsidRDefault="005921CA" w:rsidP="00C67429">
      <w:pPr>
        <w:pStyle w:val="1f0"/>
        <w:rPr>
          <w:rFonts w:cs="Huawei Sans"/>
        </w:rPr>
      </w:pPr>
      <w:r w:rsidRPr="006346DD">
        <w:rPr>
          <w:rFonts w:cs="Huawei Sans"/>
        </w:rPr>
        <w:t>#P2</w:t>
      </w:r>
    </w:p>
    <w:p w14:paraId="73569938" w14:textId="77777777" w:rsidR="005921CA" w:rsidRPr="006346DD" w:rsidRDefault="005921CA" w:rsidP="005921CA">
      <w:pPr>
        <w:pStyle w:val="2f2"/>
        <w:rPr>
          <w:rFonts w:cs="Huawei Sans"/>
        </w:rPr>
      </w:pPr>
      <w:r w:rsidRPr="006346DD">
        <w:rPr>
          <w:rFonts w:cs="Huawei Sans"/>
        </w:rPr>
        <w:t>[P2]interface GigabitEthernet0/3/0</w:t>
      </w:r>
    </w:p>
    <w:p w14:paraId="5C40E59D" w14:textId="77777777" w:rsidR="005921CA" w:rsidRPr="006346DD" w:rsidRDefault="005921CA" w:rsidP="005921CA">
      <w:pPr>
        <w:pStyle w:val="2f2"/>
        <w:rPr>
          <w:rFonts w:cs="Huawei Sans"/>
        </w:rPr>
      </w:pPr>
      <w:r w:rsidRPr="006346DD">
        <w:rPr>
          <w:rFonts w:cs="Huawei Sans"/>
        </w:rPr>
        <w:t>[P2-GigabitEthernet0/3/0] isis enable 1</w:t>
      </w:r>
    </w:p>
    <w:p w14:paraId="40B5A402" w14:textId="77777777" w:rsidR="005921CA" w:rsidRPr="006346DD" w:rsidRDefault="005921CA" w:rsidP="005921CA">
      <w:pPr>
        <w:pStyle w:val="2f2"/>
        <w:rPr>
          <w:rFonts w:cs="Huawei Sans"/>
        </w:rPr>
      </w:pPr>
      <w:r w:rsidRPr="006346DD">
        <w:rPr>
          <w:rFonts w:cs="Huawei Sans"/>
        </w:rPr>
        <w:t>[P2-GigabitEthernet0/3/0] isis circuit-type p2p</w:t>
      </w:r>
    </w:p>
    <w:p w14:paraId="1361B0C1" w14:textId="77777777" w:rsidR="005921CA" w:rsidRPr="006346DD" w:rsidRDefault="005921CA" w:rsidP="005921CA">
      <w:pPr>
        <w:pStyle w:val="2f2"/>
        <w:rPr>
          <w:rFonts w:cs="Huawei Sans"/>
        </w:rPr>
      </w:pPr>
      <w:r w:rsidRPr="006346DD">
        <w:rPr>
          <w:rFonts w:cs="Huawei Sans"/>
        </w:rPr>
        <w:t>[P2-GigabitEthernet0/3/0] quit</w:t>
      </w:r>
    </w:p>
    <w:p w14:paraId="25C68F4B" w14:textId="77777777" w:rsidR="005921CA" w:rsidRPr="006346DD" w:rsidRDefault="005921CA" w:rsidP="005921CA">
      <w:pPr>
        <w:pStyle w:val="2f2"/>
        <w:rPr>
          <w:rFonts w:cs="Huawei Sans"/>
        </w:rPr>
      </w:pPr>
      <w:r w:rsidRPr="006346DD">
        <w:rPr>
          <w:rFonts w:cs="Huawei Sans"/>
        </w:rPr>
        <w:t>[P2]interface GigabitEthernet0/3/2</w:t>
      </w:r>
    </w:p>
    <w:p w14:paraId="4D73E60B" w14:textId="77777777" w:rsidR="005921CA" w:rsidRPr="006346DD" w:rsidRDefault="005921CA" w:rsidP="005921CA">
      <w:pPr>
        <w:pStyle w:val="2f2"/>
        <w:rPr>
          <w:rFonts w:cs="Huawei Sans"/>
        </w:rPr>
      </w:pPr>
      <w:r w:rsidRPr="006346DD">
        <w:rPr>
          <w:rFonts w:cs="Huawei Sans"/>
        </w:rPr>
        <w:t>[P2-GigabitEthernet0/3/2] isis enable 1</w:t>
      </w:r>
    </w:p>
    <w:p w14:paraId="724D1DDE" w14:textId="77777777" w:rsidR="005921CA" w:rsidRPr="006346DD" w:rsidRDefault="00570671" w:rsidP="005921CA">
      <w:pPr>
        <w:pStyle w:val="2f2"/>
        <w:rPr>
          <w:rFonts w:cs="Huawei Sans"/>
        </w:rPr>
      </w:pPr>
      <w:r w:rsidRPr="006346DD">
        <w:rPr>
          <w:rFonts w:cs="Huawei Sans"/>
        </w:rPr>
        <w:t>[P2-GigabitEthernet0/3/2] isis circuit-type p2p</w:t>
      </w:r>
    </w:p>
    <w:p w14:paraId="137FC0BE" w14:textId="77777777" w:rsidR="005921CA" w:rsidRPr="006346DD" w:rsidRDefault="005921CA" w:rsidP="005921CA">
      <w:pPr>
        <w:pStyle w:val="2f2"/>
        <w:rPr>
          <w:rFonts w:cs="Huawei Sans"/>
        </w:rPr>
      </w:pPr>
      <w:r w:rsidRPr="006346DD">
        <w:rPr>
          <w:rFonts w:cs="Huawei Sans"/>
        </w:rPr>
        <w:t>[P2-GigabitEthernet0/3/2] quit</w:t>
      </w:r>
    </w:p>
    <w:p w14:paraId="2711EC80" w14:textId="77777777" w:rsidR="005921CA" w:rsidRPr="006346DD" w:rsidRDefault="005921CA" w:rsidP="005921CA">
      <w:pPr>
        <w:pStyle w:val="2f2"/>
        <w:rPr>
          <w:rFonts w:cs="Huawei Sans"/>
        </w:rPr>
      </w:pPr>
      <w:r w:rsidRPr="006346DD">
        <w:rPr>
          <w:rFonts w:cs="Huawei Sans"/>
        </w:rPr>
        <w:t>[P2]interface GigabitEthernet0/3/4</w:t>
      </w:r>
    </w:p>
    <w:p w14:paraId="75AABC2B" w14:textId="77777777" w:rsidR="005921CA" w:rsidRPr="006346DD" w:rsidRDefault="005921CA" w:rsidP="005921CA">
      <w:pPr>
        <w:pStyle w:val="2f2"/>
        <w:rPr>
          <w:rFonts w:cs="Huawei Sans"/>
        </w:rPr>
      </w:pPr>
      <w:r w:rsidRPr="006346DD">
        <w:rPr>
          <w:rFonts w:cs="Huawei Sans"/>
        </w:rPr>
        <w:t>[P2-GigabitEthernet0/3/4] isis enable 1</w:t>
      </w:r>
    </w:p>
    <w:p w14:paraId="3201BD60" w14:textId="77777777" w:rsidR="005921CA" w:rsidRPr="006346DD" w:rsidRDefault="005921CA" w:rsidP="005921CA">
      <w:pPr>
        <w:pStyle w:val="2f2"/>
        <w:rPr>
          <w:rFonts w:cs="Huawei Sans"/>
        </w:rPr>
      </w:pPr>
      <w:r w:rsidRPr="006346DD">
        <w:rPr>
          <w:rFonts w:cs="Huawei Sans"/>
        </w:rPr>
        <w:t>[P2-GigabitEthernet0/3/4] isis circuit-type p2p</w:t>
      </w:r>
    </w:p>
    <w:p w14:paraId="07CADA2E" w14:textId="77777777" w:rsidR="005921CA" w:rsidRPr="006346DD" w:rsidRDefault="005921CA" w:rsidP="005921CA">
      <w:pPr>
        <w:pStyle w:val="2f2"/>
        <w:rPr>
          <w:rFonts w:cs="Huawei Sans"/>
        </w:rPr>
      </w:pPr>
      <w:r w:rsidRPr="006346DD">
        <w:rPr>
          <w:rFonts w:cs="Huawei Sans"/>
        </w:rPr>
        <w:t>[P2-GigabitEthernet0/3/4] quit</w:t>
      </w:r>
    </w:p>
    <w:p w14:paraId="0C20C312" w14:textId="77777777" w:rsidR="005921CA" w:rsidRPr="006346DD" w:rsidRDefault="005921CA" w:rsidP="005921CA">
      <w:pPr>
        <w:pStyle w:val="2f2"/>
        <w:rPr>
          <w:rFonts w:cs="Huawei Sans"/>
        </w:rPr>
      </w:pPr>
      <w:r w:rsidRPr="006346DD">
        <w:rPr>
          <w:rFonts w:cs="Huawei Sans"/>
        </w:rPr>
        <w:t>[P2]interface LoopBack0</w:t>
      </w:r>
    </w:p>
    <w:p w14:paraId="5FE85165" w14:textId="77777777" w:rsidR="005921CA" w:rsidRPr="006346DD" w:rsidRDefault="005921CA" w:rsidP="0083523D">
      <w:pPr>
        <w:pStyle w:val="2f2"/>
        <w:rPr>
          <w:rFonts w:cs="Huawei Sans"/>
        </w:rPr>
      </w:pPr>
      <w:r w:rsidRPr="006346DD">
        <w:rPr>
          <w:rFonts w:cs="Huawei Sans"/>
        </w:rPr>
        <w:t>[P2-LoopBack0] isis enable 1</w:t>
      </w:r>
    </w:p>
    <w:p w14:paraId="5D04EB46" w14:textId="77777777" w:rsidR="005921CA" w:rsidRPr="006346DD" w:rsidRDefault="005921CA" w:rsidP="00C67429">
      <w:pPr>
        <w:pStyle w:val="1f0"/>
        <w:rPr>
          <w:rFonts w:cs="Huawei Sans"/>
        </w:rPr>
      </w:pPr>
      <w:r w:rsidRPr="006346DD">
        <w:rPr>
          <w:rFonts w:cs="Huawei Sans"/>
        </w:rPr>
        <w:t>#PE1</w:t>
      </w:r>
    </w:p>
    <w:p w14:paraId="20C2C3E8" w14:textId="77777777" w:rsidR="005921CA" w:rsidRPr="006346DD" w:rsidRDefault="005921CA" w:rsidP="005921CA">
      <w:pPr>
        <w:pStyle w:val="2f2"/>
        <w:rPr>
          <w:rFonts w:cs="Huawei Sans"/>
        </w:rPr>
      </w:pPr>
      <w:r w:rsidRPr="006346DD">
        <w:rPr>
          <w:rFonts w:cs="Huawei Sans"/>
        </w:rPr>
        <w:t>[PE1]interface GigabitEthernet0/3/0</w:t>
      </w:r>
    </w:p>
    <w:p w14:paraId="6AE26F33" w14:textId="77777777" w:rsidR="005921CA" w:rsidRPr="006346DD" w:rsidRDefault="005921CA" w:rsidP="005921CA">
      <w:pPr>
        <w:pStyle w:val="2f2"/>
        <w:rPr>
          <w:rFonts w:cs="Huawei Sans"/>
        </w:rPr>
      </w:pPr>
      <w:r w:rsidRPr="006346DD">
        <w:rPr>
          <w:rFonts w:cs="Huawei Sans"/>
        </w:rPr>
        <w:t>[PE1-GigabitEthernet0/3/0] isis enable 1</w:t>
      </w:r>
    </w:p>
    <w:p w14:paraId="0BD0E227" w14:textId="77777777" w:rsidR="005921CA" w:rsidRPr="006346DD" w:rsidRDefault="005921CA" w:rsidP="005921CA">
      <w:pPr>
        <w:pStyle w:val="2f2"/>
        <w:rPr>
          <w:rFonts w:cs="Huawei Sans"/>
        </w:rPr>
      </w:pPr>
      <w:r w:rsidRPr="006346DD">
        <w:rPr>
          <w:rFonts w:cs="Huawei Sans"/>
        </w:rPr>
        <w:t>[PE1-GigabitEthernet0/3/0] isis circuit-type p2p</w:t>
      </w:r>
    </w:p>
    <w:p w14:paraId="6780B7ED" w14:textId="77777777" w:rsidR="005921CA" w:rsidRPr="006346DD" w:rsidRDefault="005921CA" w:rsidP="005921CA">
      <w:pPr>
        <w:pStyle w:val="2f2"/>
        <w:rPr>
          <w:rFonts w:cs="Huawei Sans"/>
        </w:rPr>
      </w:pPr>
      <w:r w:rsidRPr="006346DD">
        <w:rPr>
          <w:rFonts w:cs="Huawei Sans"/>
        </w:rPr>
        <w:t>[PE1-GigabitEthernet0/3/0] quit</w:t>
      </w:r>
    </w:p>
    <w:p w14:paraId="501CDD0F" w14:textId="77777777" w:rsidR="005921CA" w:rsidRPr="006346DD" w:rsidRDefault="005921CA" w:rsidP="005921CA">
      <w:pPr>
        <w:pStyle w:val="2f2"/>
        <w:rPr>
          <w:rFonts w:cs="Huawei Sans"/>
        </w:rPr>
      </w:pPr>
      <w:r w:rsidRPr="006346DD">
        <w:rPr>
          <w:rFonts w:cs="Huawei Sans"/>
        </w:rPr>
        <w:t>[PE1]interface GigabitEthernet0/3/1</w:t>
      </w:r>
    </w:p>
    <w:p w14:paraId="7E5959BE" w14:textId="77777777" w:rsidR="005921CA" w:rsidRPr="006346DD" w:rsidRDefault="005921CA" w:rsidP="005921CA">
      <w:pPr>
        <w:pStyle w:val="2f2"/>
        <w:rPr>
          <w:rFonts w:cs="Huawei Sans"/>
        </w:rPr>
      </w:pPr>
      <w:r w:rsidRPr="006346DD">
        <w:rPr>
          <w:rFonts w:cs="Huawei Sans"/>
        </w:rPr>
        <w:t>[PE1-GigabitEthernet0/3/1] isis enable 1</w:t>
      </w:r>
    </w:p>
    <w:p w14:paraId="44D4D14C" w14:textId="77777777" w:rsidR="005921CA" w:rsidRPr="006346DD" w:rsidRDefault="005921CA" w:rsidP="005921CA">
      <w:pPr>
        <w:pStyle w:val="2f2"/>
        <w:rPr>
          <w:rFonts w:cs="Huawei Sans"/>
        </w:rPr>
      </w:pPr>
      <w:r w:rsidRPr="006346DD">
        <w:rPr>
          <w:rFonts w:cs="Huawei Sans"/>
        </w:rPr>
        <w:t>[PE1-GigabitEthernet0/3/1] isis circuit-type p2p</w:t>
      </w:r>
    </w:p>
    <w:p w14:paraId="336E3371" w14:textId="77777777" w:rsidR="005921CA" w:rsidRPr="006346DD" w:rsidRDefault="005921CA" w:rsidP="005921CA">
      <w:pPr>
        <w:pStyle w:val="2f2"/>
        <w:rPr>
          <w:rFonts w:cs="Huawei Sans"/>
        </w:rPr>
      </w:pPr>
      <w:r w:rsidRPr="006346DD">
        <w:rPr>
          <w:rFonts w:cs="Huawei Sans"/>
        </w:rPr>
        <w:t>[PE1-GigabitEthernet0/3/1] quit</w:t>
      </w:r>
    </w:p>
    <w:p w14:paraId="25B83FEF" w14:textId="77777777" w:rsidR="005921CA" w:rsidRPr="006346DD" w:rsidRDefault="005921CA" w:rsidP="005921CA">
      <w:pPr>
        <w:pStyle w:val="2f2"/>
        <w:rPr>
          <w:rFonts w:cs="Huawei Sans"/>
        </w:rPr>
      </w:pPr>
      <w:r w:rsidRPr="006346DD">
        <w:rPr>
          <w:rFonts w:cs="Huawei Sans"/>
        </w:rPr>
        <w:t>[PE1]interface LoopBack0</w:t>
      </w:r>
    </w:p>
    <w:p w14:paraId="28796B0C" w14:textId="77777777" w:rsidR="005921CA" w:rsidRPr="006346DD" w:rsidRDefault="005921CA" w:rsidP="005921CA">
      <w:pPr>
        <w:pStyle w:val="2f2"/>
        <w:rPr>
          <w:rFonts w:cs="Huawei Sans"/>
        </w:rPr>
      </w:pPr>
      <w:r w:rsidRPr="006346DD">
        <w:rPr>
          <w:rFonts w:cs="Huawei Sans"/>
        </w:rPr>
        <w:t>[PE1-LoopBack0] isis enable 1</w:t>
      </w:r>
    </w:p>
    <w:p w14:paraId="5B9E2FDD" w14:textId="77777777" w:rsidR="005921CA" w:rsidRPr="006346DD" w:rsidRDefault="005921CA" w:rsidP="00C67429">
      <w:pPr>
        <w:pStyle w:val="1f0"/>
        <w:rPr>
          <w:rFonts w:cs="Huawei Sans"/>
        </w:rPr>
      </w:pPr>
      <w:r w:rsidRPr="006346DD">
        <w:rPr>
          <w:rFonts w:cs="Huawei Sans"/>
        </w:rPr>
        <w:t>#PE2</w:t>
      </w:r>
    </w:p>
    <w:p w14:paraId="5E9F123E" w14:textId="77777777" w:rsidR="005921CA" w:rsidRPr="006346DD" w:rsidRDefault="005921CA" w:rsidP="00C67429">
      <w:pPr>
        <w:pStyle w:val="2f2"/>
        <w:rPr>
          <w:rFonts w:cs="Huawei Sans"/>
        </w:rPr>
      </w:pPr>
      <w:r w:rsidRPr="006346DD">
        <w:rPr>
          <w:rFonts w:cs="Huawei Sans"/>
        </w:rPr>
        <w:t>[PE2]interface GigabitEthernet0/3/0</w:t>
      </w:r>
    </w:p>
    <w:p w14:paraId="178BB004" w14:textId="77777777" w:rsidR="005921CA" w:rsidRPr="006346DD" w:rsidRDefault="005921CA" w:rsidP="00C67429">
      <w:pPr>
        <w:pStyle w:val="2f2"/>
        <w:rPr>
          <w:rFonts w:cs="Huawei Sans"/>
        </w:rPr>
      </w:pPr>
      <w:r w:rsidRPr="006346DD">
        <w:rPr>
          <w:rFonts w:cs="Huawei Sans"/>
        </w:rPr>
        <w:t>[PE2-GigabitEthernet0/3/0] isis enable 1</w:t>
      </w:r>
    </w:p>
    <w:p w14:paraId="64EC349C" w14:textId="77777777" w:rsidR="005921CA" w:rsidRPr="006346DD" w:rsidRDefault="005921CA" w:rsidP="00C67429">
      <w:pPr>
        <w:pStyle w:val="2f2"/>
        <w:rPr>
          <w:rFonts w:cs="Huawei Sans"/>
        </w:rPr>
      </w:pPr>
      <w:r w:rsidRPr="006346DD">
        <w:rPr>
          <w:rFonts w:cs="Huawei Sans"/>
        </w:rPr>
        <w:t>[PE2-GigabitEthernet0/3/0] isis circuit-type p2p</w:t>
      </w:r>
    </w:p>
    <w:p w14:paraId="54AB367D" w14:textId="77777777" w:rsidR="005921CA" w:rsidRPr="006346DD" w:rsidRDefault="005921CA" w:rsidP="00C67429">
      <w:pPr>
        <w:pStyle w:val="2f2"/>
        <w:rPr>
          <w:rFonts w:cs="Huawei Sans"/>
        </w:rPr>
      </w:pPr>
      <w:r w:rsidRPr="006346DD">
        <w:rPr>
          <w:rFonts w:cs="Huawei Sans"/>
        </w:rPr>
        <w:t>[PE2-GigabitEthernet0/3/0] quit</w:t>
      </w:r>
    </w:p>
    <w:p w14:paraId="47562FE1" w14:textId="77777777" w:rsidR="005921CA" w:rsidRPr="006346DD" w:rsidRDefault="005921CA" w:rsidP="00C67429">
      <w:pPr>
        <w:pStyle w:val="2f2"/>
        <w:rPr>
          <w:rFonts w:cs="Huawei Sans"/>
        </w:rPr>
      </w:pPr>
      <w:r w:rsidRPr="006346DD">
        <w:rPr>
          <w:rFonts w:cs="Huawei Sans"/>
        </w:rPr>
        <w:t>[PE2]interface GigabitEthernet0/3/1</w:t>
      </w:r>
    </w:p>
    <w:p w14:paraId="507795BE" w14:textId="77777777" w:rsidR="005921CA" w:rsidRPr="006346DD" w:rsidRDefault="005921CA" w:rsidP="00C67429">
      <w:pPr>
        <w:pStyle w:val="2f2"/>
        <w:rPr>
          <w:rFonts w:cs="Huawei Sans"/>
        </w:rPr>
      </w:pPr>
      <w:r w:rsidRPr="006346DD">
        <w:rPr>
          <w:rFonts w:cs="Huawei Sans"/>
        </w:rPr>
        <w:t>[PE2-GigabitEthernet0/3/1] isis enable 1</w:t>
      </w:r>
    </w:p>
    <w:p w14:paraId="16B86D0C" w14:textId="77777777" w:rsidR="005921CA" w:rsidRPr="006346DD" w:rsidRDefault="005921CA" w:rsidP="00C67429">
      <w:pPr>
        <w:pStyle w:val="2f2"/>
        <w:rPr>
          <w:rFonts w:cs="Huawei Sans"/>
        </w:rPr>
      </w:pPr>
      <w:r w:rsidRPr="006346DD">
        <w:rPr>
          <w:rFonts w:cs="Huawei Sans"/>
        </w:rPr>
        <w:t>[PE2-GigabitEthernet0/3/1] isis circuit-type p2p</w:t>
      </w:r>
    </w:p>
    <w:p w14:paraId="3C3C22BA" w14:textId="77777777" w:rsidR="005921CA" w:rsidRPr="006346DD" w:rsidRDefault="005921CA" w:rsidP="00C67429">
      <w:pPr>
        <w:pStyle w:val="2f2"/>
        <w:rPr>
          <w:rFonts w:cs="Huawei Sans"/>
        </w:rPr>
      </w:pPr>
      <w:r w:rsidRPr="006346DD">
        <w:rPr>
          <w:rFonts w:cs="Huawei Sans"/>
        </w:rPr>
        <w:t>[PE2-GigabitEthernet0/3/1] quit</w:t>
      </w:r>
    </w:p>
    <w:p w14:paraId="6A0D0A57" w14:textId="77777777" w:rsidR="005921CA" w:rsidRPr="006346DD" w:rsidRDefault="005921CA" w:rsidP="00C67429">
      <w:pPr>
        <w:pStyle w:val="2f2"/>
        <w:rPr>
          <w:rFonts w:cs="Huawei Sans"/>
        </w:rPr>
      </w:pPr>
      <w:r w:rsidRPr="006346DD">
        <w:rPr>
          <w:rFonts w:cs="Huawei Sans"/>
        </w:rPr>
        <w:t>[PE2]interface LoopBack0</w:t>
      </w:r>
    </w:p>
    <w:p w14:paraId="1152A478" w14:textId="77777777" w:rsidR="005921CA" w:rsidRPr="006346DD" w:rsidRDefault="005921CA" w:rsidP="00C67429">
      <w:pPr>
        <w:pStyle w:val="2f2"/>
        <w:rPr>
          <w:rFonts w:cs="Huawei Sans"/>
        </w:rPr>
      </w:pPr>
      <w:r w:rsidRPr="006346DD">
        <w:rPr>
          <w:rFonts w:cs="Huawei Sans"/>
        </w:rPr>
        <w:t>[PE2-LoopBack0] isis enable 1</w:t>
      </w:r>
    </w:p>
    <w:p w14:paraId="7C11BC1D" w14:textId="77777777" w:rsidR="0083523D" w:rsidRPr="006346DD" w:rsidRDefault="0083523D" w:rsidP="00C67429">
      <w:pPr>
        <w:pStyle w:val="1f0"/>
        <w:rPr>
          <w:rFonts w:cs="Huawei Sans"/>
        </w:rPr>
      </w:pPr>
      <w:r w:rsidRPr="006346DD">
        <w:rPr>
          <w:rFonts w:cs="Huawei Sans"/>
        </w:rPr>
        <w:t>#PE3</w:t>
      </w:r>
    </w:p>
    <w:p w14:paraId="4F6A9AC5" w14:textId="77777777" w:rsidR="0083523D" w:rsidRPr="00233CD3" w:rsidRDefault="0083523D" w:rsidP="00233CD3">
      <w:pPr>
        <w:pStyle w:val="2f2"/>
      </w:pPr>
      <w:r w:rsidRPr="00233CD3">
        <w:t>[PE3]interface GigabitEthernet0/3/0</w:t>
      </w:r>
    </w:p>
    <w:p w14:paraId="47C069AF" w14:textId="77777777" w:rsidR="0083523D" w:rsidRPr="00233CD3" w:rsidRDefault="0083523D" w:rsidP="00233CD3">
      <w:pPr>
        <w:pStyle w:val="2f2"/>
      </w:pPr>
      <w:r w:rsidRPr="00233CD3">
        <w:t>[PE3-GigabitEthernet0/3/0] isis enable 1</w:t>
      </w:r>
    </w:p>
    <w:p w14:paraId="3BA32A8D" w14:textId="77777777" w:rsidR="0083523D" w:rsidRPr="00233CD3" w:rsidRDefault="0083523D" w:rsidP="00233CD3">
      <w:pPr>
        <w:pStyle w:val="2f2"/>
      </w:pPr>
      <w:r w:rsidRPr="00233CD3">
        <w:t>[PE3-GigabitEthernet0/3/0] isis circuit-type p2p</w:t>
      </w:r>
    </w:p>
    <w:p w14:paraId="7DA4441A" w14:textId="77777777" w:rsidR="0083523D" w:rsidRPr="00233CD3" w:rsidRDefault="0083523D" w:rsidP="00233CD3">
      <w:pPr>
        <w:pStyle w:val="2f2"/>
      </w:pPr>
      <w:r w:rsidRPr="00233CD3">
        <w:t>[PE3-GigabitEthernet0/3/0] quit</w:t>
      </w:r>
    </w:p>
    <w:p w14:paraId="21D59454" w14:textId="77777777" w:rsidR="0083523D" w:rsidRPr="00207DB3" w:rsidRDefault="0083523D" w:rsidP="00207DB3">
      <w:pPr>
        <w:pStyle w:val="2f2"/>
      </w:pPr>
      <w:r w:rsidRPr="00233CD3">
        <w:t>[PE3]interface GigabitEthernet0/3/1</w:t>
      </w:r>
    </w:p>
    <w:p w14:paraId="19A83029" w14:textId="77777777" w:rsidR="0083523D" w:rsidRPr="00233CD3" w:rsidRDefault="0083523D" w:rsidP="00233CD3">
      <w:pPr>
        <w:pStyle w:val="2f2"/>
      </w:pPr>
      <w:r w:rsidRPr="00233CD3">
        <w:t>[PE3-GigabitEthernet0/3/1] isis enable 1</w:t>
      </w:r>
    </w:p>
    <w:p w14:paraId="644C5FF9" w14:textId="77777777" w:rsidR="0083523D" w:rsidRPr="00233CD3" w:rsidRDefault="0083523D" w:rsidP="00233CD3">
      <w:pPr>
        <w:pStyle w:val="2f2"/>
      </w:pPr>
      <w:r w:rsidRPr="00233CD3">
        <w:lastRenderedPageBreak/>
        <w:t>[PE3-GigabitEthernet0/3/1] isis circuit-type p2p</w:t>
      </w:r>
    </w:p>
    <w:p w14:paraId="610AAD72" w14:textId="77777777" w:rsidR="0083523D" w:rsidRPr="00233CD3" w:rsidRDefault="0083523D" w:rsidP="00233CD3">
      <w:pPr>
        <w:pStyle w:val="2f2"/>
      </w:pPr>
      <w:r w:rsidRPr="00233CD3">
        <w:t>[PE3-GigabitEthernet0/3/1] quit</w:t>
      </w:r>
    </w:p>
    <w:p w14:paraId="71ACCE05" w14:textId="77777777" w:rsidR="0083523D" w:rsidRPr="00233CD3" w:rsidRDefault="0083523D" w:rsidP="00233CD3">
      <w:pPr>
        <w:pStyle w:val="2f2"/>
      </w:pPr>
      <w:r w:rsidRPr="00233CD3">
        <w:t>[PE3]interface LoopBack0</w:t>
      </w:r>
    </w:p>
    <w:p w14:paraId="0D688D55" w14:textId="77777777" w:rsidR="0083523D" w:rsidRPr="00233CD3" w:rsidRDefault="0083523D" w:rsidP="00233CD3">
      <w:pPr>
        <w:pStyle w:val="2f2"/>
      </w:pPr>
      <w:r w:rsidRPr="00233CD3">
        <w:t>[PE3-LoopBack0] isis enable 1</w:t>
      </w:r>
    </w:p>
    <w:p w14:paraId="2289EC5B" w14:textId="77777777" w:rsidR="0083523D" w:rsidRPr="006346DD" w:rsidRDefault="0083523D" w:rsidP="00C67429">
      <w:pPr>
        <w:pStyle w:val="1f0"/>
        <w:rPr>
          <w:rFonts w:cs="Huawei Sans"/>
        </w:rPr>
      </w:pPr>
      <w:r w:rsidRPr="006346DD">
        <w:rPr>
          <w:rFonts w:cs="Huawei Sans"/>
        </w:rPr>
        <w:t>#PE4</w:t>
      </w:r>
    </w:p>
    <w:p w14:paraId="203D2438" w14:textId="77777777" w:rsidR="0083523D" w:rsidRPr="006346DD" w:rsidRDefault="0083523D" w:rsidP="00C67429">
      <w:pPr>
        <w:pStyle w:val="2f2"/>
        <w:rPr>
          <w:rFonts w:cs="Huawei Sans"/>
        </w:rPr>
      </w:pPr>
      <w:r w:rsidRPr="006346DD">
        <w:rPr>
          <w:rFonts w:cs="Huawei Sans"/>
        </w:rPr>
        <w:t>[PE4]interface GigabitEthernet0/3/0</w:t>
      </w:r>
    </w:p>
    <w:p w14:paraId="64A344EB" w14:textId="77777777" w:rsidR="0083523D" w:rsidRPr="006346DD" w:rsidRDefault="0083523D" w:rsidP="00C67429">
      <w:pPr>
        <w:pStyle w:val="2f2"/>
        <w:rPr>
          <w:rFonts w:cs="Huawei Sans"/>
        </w:rPr>
      </w:pPr>
      <w:r w:rsidRPr="006346DD">
        <w:rPr>
          <w:rFonts w:cs="Huawei Sans"/>
        </w:rPr>
        <w:t>[PE4-GigabitEthernet0/3/0] isis enable 1</w:t>
      </w:r>
    </w:p>
    <w:p w14:paraId="6697DDA2" w14:textId="77777777" w:rsidR="0083523D" w:rsidRPr="006346DD" w:rsidRDefault="0083523D" w:rsidP="00C67429">
      <w:pPr>
        <w:pStyle w:val="2f2"/>
        <w:rPr>
          <w:rFonts w:cs="Huawei Sans"/>
        </w:rPr>
      </w:pPr>
      <w:r w:rsidRPr="006346DD">
        <w:rPr>
          <w:rFonts w:cs="Huawei Sans"/>
        </w:rPr>
        <w:t>[PE4-GigabitEthernet0/3/0] isis circuit-type p2p</w:t>
      </w:r>
    </w:p>
    <w:p w14:paraId="6B1E9020" w14:textId="77777777" w:rsidR="0083523D" w:rsidRPr="006346DD" w:rsidRDefault="0083523D" w:rsidP="00C67429">
      <w:pPr>
        <w:pStyle w:val="2f2"/>
        <w:rPr>
          <w:rFonts w:cs="Huawei Sans"/>
        </w:rPr>
      </w:pPr>
      <w:r w:rsidRPr="006346DD">
        <w:rPr>
          <w:rFonts w:cs="Huawei Sans"/>
        </w:rPr>
        <w:t>[PE4-GigabitEthernet0/3/0] quit</w:t>
      </w:r>
    </w:p>
    <w:p w14:paraId="0E8C1AA2" w14:textId="77777777" w:rsidR="0083523D" w:rsidRPr="006346DD" w:rsidRDefault="0083523D" w:rsidP="00C67429">
      <w:pPr>
        <w:pStyle w:val="2f2"/>
        <w:rPr>
          <w:rFonts w:cs="Huawei Sans"/>
        </w:rPr>
      </w:pPr>
      <w:r w:rsidRPr="006346DD">
        <w:rPr>
          <w:rFonts w:cs="Huawei Sans"/>
        </w:rPr>
        <w:t>[PE4]interface GigabitEthernet0/3/1</w:t>
      </w:r>
    </w:p>
    <w:p w14:paraId="2FE667D5" w14:textId="77777777" w:rsidR="0083523D" w:rsidRPr="006346DD" w:rsidRDefault="0083523D" w:rsidP="00C67429">
      <w:pPr>
        <w:pStyle w:val="2f2"/>
        <w:rPr>
          <w:rFonts w:cs="Huawei Sans"/>
        </w:rPr>
      </w:pPr>
      <w:r w:rsidRPr="006346DD">
        <w:rPr>
          <w:rFonts w:cs="Huawei Sans"/>
        </w:rPr>
        <w:t>[PE4-GigabitEthernet0/3/1] isis enable 1</w:t>
      </w:r>
    </w:p>
    <w:p w14:paraId="352A2BF3" w14:textId="77777777" w:rsidR="0083523D" w:rsidRPr="006346DD" w:rsidRDefault="0083523D" w:rsidP="00C67429">
      <w:pPr>
        <w:pStyle w:val="2f2"/>
        <w:rPr>
          <w:rFonts w:cs="Huawei Sans"/>
        </w:rPr>
      </w:pPr>
      <w:r w:rsidRPr="006346DD">
        <w:rPr>
          <w:rFonts w:cs="Huawei Sans"/>
        </w:rPr>
        <w:t>[PE4-GigabitEthernet0/3/1] isis circuit-type p2p</w:t>
      </w:r>
    </w:p>
    <w:p w14:paraId="2DE4CD63" w14:textId="77777777" w:rsidR="0083523D" w:rsidRPr="006346DD" w:rsidRDefault="0083523D" w:rsidP="00C67429">
      <w:pPr>
        <w:pStyle w:val="2f2"/>
        <w:rPr>
          <w:rFonts w:cs="Huawei Sans"/>
        </w:rPr>
      </w:pPr>
      <w:r w:rsidRPr="006346DD">
        <w:rPr>
          <w:rFonts w:cs="Huawei Sans"/>
        </w:rPr>
        <w:t>[PE4-GigabitEthernet0/3/1] quit</w:t>
      </w:r>
    </w:p>
    <w:p w14:paraId="3DA82D13" w14:textId="77777777" w:rsidR="0083523D" w:rsidRPr="006346DD" w:rsidRDefault="0083523D" w:rsidP="00C67429">
      <w:pPr>
        <w:pStyle w:val="2f2"/>
        <w:rPr>
          <w:rFonts w:cs="Huawei Sans"/>
        </w:rPr>
      </w:pPr>
      <w:r w:rsidRPr="006346DD">
        <w:rPr>
          <w:rFonts w:cs="Huawei Sans"/>
        </w:rPr>
        <w:t>[PE4]interface LoopBack0</w:t>
      </w:r>
    </w:p>
    <w:p w14:paraId="77D61122" w14:textId="77777777" w:rsidR="005921CA" w:rsidRPr="006346DD" w:rsidRDefault="0083523D" w:rsidP="00C67429">
      <w:pPr>
        <w:pStyle w:val="2f2"/>
        <w:rPr>
          <w:rFonts w:cs="Huawei Sans"/>
        </w:rPr>
      </w:pPr>
      <w:r w:rsidRPr="006346DD">
        <w:rPr>
          <w:rFonts w:cs="Huawei Sans"/>
        </w:rPr>
        <w:t>[PE4-LoopBack0] isis enable 1</w:t>
      </w:r>
    </w:p>
    <w:p w14:paraId="701ED354" w14:textId="77777777" w:rsidR="005921CA" w:rsidRPr="006346DD" w:rsidRDefault="005921CA" w:rsidP="005921CA">
      <w:pPr>
        <w:pStyle w:val="30"/>
        <w:rPr>
          <w:rFonts w:cs="Huawei Sans"/>
        </w:rPr>
      </w:pPr>
      <w:r w:rsidRPr="006346DD">
        <w:rPr>
          <w:rFonts w:cs="Huawei Sans"/>
        </w:rPr>
        <w:t>Configure SR-MPLS.</w:t>
      </w:r>
    </w:p>
    <w:p w14:paraId="66A4B3AF" w14:textId="77777777" w:rsidR="00960846" w:rsidRDefault="00960846" w:rsidP="00960846">
      <w:pPr>
        <w:pStyle w:val="1f0"/>
      </w:pPr>
      <w:r>
        <w:t>Enable SR-MPLS globally, enable IS-IS to support SR-MPLS, set the SRGB range to 16000–17000, and enable LFA and TI-LFA.</w:t>
      </w:r>
    </w:p>
    <w:p w14:paraId="578E3A7B" w14:textId="77777777" w:rsidR="00960846" w:rsidRDefault="00960846" w:rsidP="00960846">
      <w:pPr>
        <w:pStyle w:val="1f0"/>
      </w:pPr>
      <w:r>
        <w:t>In the PE SR-MPLS view, enable the function to report TE Policy status through BGP-LS, so that iMaster NCE-IP can monitor the tunnel status.</w:t>
      </w:r>
    </w:p>
    <w:p w14:paraId="06666ED5" w14:textId="77777777" w:rsidR="00960846" w:rsidRDefault="00960846" w:rsidP="00960846">
      <w:pPr>
        <w:pStyle w:val="1f0"/>
      </w:pPr>
      <w:r>
        <w:t xml:space="preserve">Configure a prefix SID for the Loopback0 IP address, and use the prefix SID as the node SID to identify the node. Specify a relative label value as the prefix SID, and use the </w:t>
      </w:r>
      <w:r>
        <w:rPr>
          <w:i/>
          <w:iCs/>
        </w:rPr>
        <w:t>X</w:t>
      </w:r>
      <w:r>
        <w:t xml:space="preserve"> value in Loopback0 IP address 1.0.0.</w:t>
      </w:r>
      <w:r>
        <w:rPr>
          <w:i/>
          <w:iCs/>
        </w:rPr>
        <w:t>X</w:t>
      </w:r>
      <w:r>
        <w:t xml:space="preserve"> as the offset value. For example, if the Loopback0 IP address on PE1 is 1.0.0.1, then the offset value is 1.</w:t>
      </w:r>
    </w:p>
    <w:p w14:paraId="3CF24E6A" w14:textId="77777777" w:rsidR="005921CA" w:rsidRPr="006346DD" w:rsidRDefault="005921CA" w:rsidP="00C67429">
      <w:pPr>
        <w:pStyle w:val="1f0"/>
        <w:rPr>
          <w:rFonts w:cs="Huawei Sans"/>
        </w:rPr>
      </w:pPr>
      <w:r w:rsidRPr="006346DD">
        <w:rPr>
          <w:rFonts w:cs="Huawei Sans"/>
        </w:rPr>
        <w:t># Enable SR globally.</w:t>
      </w:r>
    </w:p>
    <w:p w14:paraId="36B71B30" w14:textId="77777777" w:rsidR="005921CA" w:rsidRPr="006346DD" w:rsidRDefault="005921CA" w:rsidP="005921CA">
      <w:pPr>
        <w:pStyle w:val="2f2"/>
        <w:rPr>
          <w:rFonts w:cs="Huawei Sans"/>
        </w:rPr>
      </w:pPr>
      <w:r w:rsidRPr="006346DD">
        <w:rPr>
          <w:rFonts w:cs="Huawei Sans"/>
        </w:rPr>
        <w:t>[PE1]segment-routing</w:t>
      </w:r>
    </w:p>
    <w:p w14:paraId="299AE2BF" w14:textId="4F20972B" w:rsidR="005921CA" w:rsidRPr="006346DD" w:rsidRDefault="00960846" w:rsidP="00C67429">
      <w:pPr>
        <w:pStyle w:val="1f0"/>
        <w:rPr>
          <w:rFonts w:cs="Huawei Sans"/>
        </w:rPr>
      </w:pPr>
      <w:r>
        <w:rPr>
          <w:rFonts w:cs="Huawei Sans"/>
        </w:rPr>
        <w:t>PE1 is used as an example</w:t>
      </w:r>
      <w:r w:rsidR="005921CA" w:rsidRPr="006346DD">
        <w:rPr>
          <w:rFonts w:cs="Huawei Sans"/>
        </w:rPr>
        <w:t>.</w:t>
      </w:r>
    </w:p>
    <w:p w14:paraId="3E9E1744" w14:textId="77777777" w:rsidR="005921CA" w:rsidRPr="006346DD" w:rsidRDefault="005921CA" w:rsidP="00C67429">
      <w:pPr>
        <w:pStyle w:val="1f0"/>
        <w:rPr>
          <w:rFonts w:cs="Huawei Sans"/>
        </w:rPr>
      </w:pPr>
      <w:r w:rsidRPr="006346DD">
        <w:rPr>
          <w:rFonts w:cs="Huawei Sans"/>
        </w:rPr>
        <w:t># Enable the function to report SR-MPLS TE Policy information through BGP-LS.</w:t>
      </w:r>
    </w:p>
    <w:p w14:paraId="51EF5DE6" w14:textId="77777777" w:rsidR="005921CA" w:rsidRPr="006346DD" w:rsidRDefault="005921CA" w:rsidP="005921CA">
      <w:pPr>
        <w:pStyle w:val="2f2"/>
        <w:rPr>
          <w:rFonts w:cs="Huawei Sans"/>
        </w:rPr>
      </w:pPr>
      <w:r w:rsidRPr="006346DD">
        <w:rPr>
          <w:rFonts w:cs="Huawei Sans"/>
        </w:rPr>
        <w:t xml:space="preserve">[PE1]segment-routing </w:t>
      </w:r>
    </w:p>
    <w:p w14:paraId="66F2245B" w14:textId="77777777" w:rsidR="005921CA" w:rsidRPr="006346DD" w:rsidRDefault="005921CA" w:rsidP="005921CA">
      <w:pPr>
        <w:pStyle w:val="2f2"/>
        <w:rPr>
          <w:rFonts w:cs="Huawei Sans"/>
        </w:rPr>
      </w:pPr>
      <w:r w:rsidRPr="006346DD">
        <w:rPr>
          <w:rFonts w:cs="Huawei Sans"/>
        </w:rPr>
        <w:t>[PE1-segment-routing] sr-te-policy bgp-ls enable</w:t>
      </w:r>
    </w:p>
    <w:p w14:paraId="7269B529" w14:textId="0FF42931" w:rsidR="005921CA" w:rsidRPr="006346DD" w:rsidRDefault="00960846" w:rsidP="00C67429">
      <w:pPr>
        <w:pStyle w:val="1f0"/>
        <w:rPr>
          <w:rFonts w:cs="Huawei Sans"/>
        </w:rPr>
      </w:pPr>
      <w:r>
        <w:rPr>
          <w:rFonts w:cs="Huawei Sans"/>
        </w:rPr>
        <w:t>PE1 is used as an example</w:t>
      </w:r>
      <w:r w:rsidR="005921CA" w:rsidRPr="006346DD">
        <w:rPr>
          <w:rFonts w:cs="Huawei Sans"/>
        </w:rPr>
        <w:t>. Repeat the configuration for other PEs.</w:t>
      </w:r>
    </w:p>
    <w:p w14:paraId="316B52B1" w14:textId="77777777" w:rsidR="005921CA" w:rsidRPr="006346DD" w:rsidRDefault="005921CA" w:rsidP="005921CA">
      <w:pPr>
        <w:pStyle w:val="30"/>
        <w:rPr>
          <w:rFonts w:cs="Huawei Sans"/>
        </w:rPr>
      </w:pPr>
      <w:r w:rsidRPr="006346DD">
        <w:rPr>
          <w:rFonts w:cs="Huawei Sans"/>
        </w:rPr>
        <w:t>Enable SR-MPLS and configure the SRGB, LFA, and TI-LFA for IS-IS.</w:t>
      </w:r>
    </w:p>
    <w:p w14:paraId="7D5021F8" w14:textId="77777777" w:rsidR="005921CA" w:rsidRPr="006346DD" w:rsidRDefault="005921CA" w:rsidP="00C67429">
      <w:pPr>
        <w:pStyle w:val="1f0"/>
        <w:rPr>
          <w:rFonts w:cs="Huawei Sans"/>
        </w:rPr>
      </w:pPr>
      <w:r w:rsidRPr="006346DD">
        <w:rPr>
          <w:rFonts w:cs="Huawei Sans"/>
        </w:rPr>
        <w:t>#P1</w:t>
      </w:r>
    </w:p>
    <w:p w14:paraId="063426DA" w14:textId="77777777" w:rsidR="005921CA" w:rsidRPr="006346DD" w:rsidRDefault="005921CA" w:rsidP="005921CA">
      <w:pPr>
        <w:pStyle w:val="2f2"/>
        <w:rPr>
          <w:rFonts w:cs="Huawei Sans"/>
        </w:rPr>
      </w:pPr>
      <w:r w:rsidRPr="006346DD">
        <w:rPr>
          <w:rFonts w:cs="Huawei Sans"/>
        </w:rPr>
        <w:t>[P1]isis 1</w:t>
      </w:r>
    </w:p>
    <w:p w14:paraId="19C32122" w14:textId="77777777" w:rsidR="005921CA" w:rsidRPr="006346DD" w:rsidRDefault="005921CA" w:rsidP="00A74235">
      <w:pPr>
        <w:pStyle w:val="2f2"/>
        <w:rPr>
          <w:rFonts w:cs="Huawei Sans"/>
        </w:rPr>
      </w:pPr>
      <w:r w:rsidRPr="006346DD">
        <w:rPr>
          <w:rFonts w:cs="Huawei Sans"/>
        </w:rPr>
        <w:t>[P1-isis-1] segment-routing mpls</w:t>
      </w:r>
    </w:p>
    <w:p w14:paraId="6DDAE812" w14:textId="77777777" w:rsidR="005921CA" w:rsidRPr="006346DD" w:rsidRDefault="005921CA" w:rsidP="005921CA">
      <w:pPr>
        <w:pStyle w:val="2f2"/>
        <w:rPr>
          <w:rFonts w:cs="Huawei Sans"/>
        </w:rPr>
      </w:pPr>
      <w:r w:rsidRPr="006346DD">
        <w:rPr>
          <w:rFonts w:cs="Huawei Sans"/>
        </w:rPr>
        <w:t>[P1-isis-1] segment-routing global-block 16000 17000</w:t>
      </w:r>
    </w:p>
    <w:p w14:paraId="0205E8C3" w14:textId="77777777" w:rsidR="005921CA" w:rsidRPr="006346DD" w:rsidRDefault="005921CA" w:rsidP="005921CA">
      <w:pPr>
        <w:pStyle w:val="2f2"/>
        <w:rPr>
          <w:rFonts w:cs="Huawei Sans"/>
        </w:rPr>
      </w:pPr>
      <w:r w:rsidRPr="006346DD">
        <w:rPr>
          <w:rFonts w:cs="Huawei Sans"/>
        </w:rPr>
        <w:t xml:space="preserve">[P1-isis-1]frr </w:t>
      </w:r>
    </w:p>
    <w:p w14:paraId="37BF3BCF" w14:textId="77777777" w:rsidR="005921CA" w:rsidRPr="006346DD" w:rsidRDefault="005921CA" w:rsidP="005921CA">
      <w:pPr>
        <w:pStyle w:val="2f2"/>
        <w:rPr>
          <w:rFonts w:cs="Huawei Sans"/>
        </w:rPr>
      </w:pPr>
      <w:r w:rsidRPr="006346DD">
        <w:rPr>
          <w:rFonts w:cs="Huawei Sans"/>
        </w:rPr>
        <w:t>[P1-isis-1-frr] loop-free-alternate level-2</w:t>
      </w:r>
    </w:p>
    <w:p w14:paraId="3E664C2B" w14:textId="77777777" w:rsidR="005921CA" w:rsidRPr="006346DD" w:rsidRDefault="005921CA" w:rsidP="005921CA">
      <w:pPr>
        <w:pStyle w:val="2f2"/>
        <w:tabs>
          <w:tab w:val="left" w:pos="3872"/>
        </w:tabs>
        <w:rPr>
          <w:rFonts w:cs="Huawei Sans"/>
        </w:rPr>
      </w:pPr>
      <w:r w:rsidRPr="006346DD">
        <w:rPr>
          <w:rFonts w:cs="Huawei Sans"/>
        </w:rPr>
        <w:t>[P1-isis-1-frr] ti-lfa level-2</w:t>
      </w:r>
    </w:p>
    <w:p w14:paraId="7584E18A" w14:textId="77777777" w:rsidR="005921CA" w:rsidRPr="006346DD" w:rsidRDefault="005921CA" w:rsidP="00C67429">
      <w:pPr>
        <w:pStyle w:val="1f0"/>
        <w:rPr>
          <w:rFonts w:cs="Huawei Sans"/>
        </w:rPr>
      </w:pPr>
      <w:r w:rsidRPr="006346DD">
        <w:rPr>
          <w:rFonts w:cs="Huawei Sans"/>
        </w:rPr>
        <w:lastRenderedPageBreak/>
        <w:t>P1 is used as an example here. Repeat the configuration for other devices.</w:t>
      </w:r>
    </w:p>
    <w:p w14:paraId="315FB93C" w14:textId="77777777" w:rsidR="005921CA" w:rsidRPr="006346DD" w:rsidRDefault="005921CA" w:rsidP="00C67429">
      <w:pPr>
        <w:pStyle w:val="1f0"/>
        <w:rPr>
          <w:rFonts w:cs="Huawei Sans"/>
        </w:rPr>
      </w:pPr>
      <w:r w:rsidRPr="006346DD">
        <w:rPr>
          <w:rFonts w:cs="Huawei Sans"/>
        </w:rPr>
        <w:t>Assign prefix SIDs to loopback interfaces.</w:t>
      </w:r>
    </w:p>
    <w:p w14:paraId="405210C2" w14:textId="77777777" w:rsidR="005921CA" w:rsidRPr="006346DD" w:rsidRDefault="005921CA" w:rsidP="00C67429">
      <w:pPr>
        <w:pStyle w:val="1f0"/>
        <w:rPr>
          <w:rFonts w:cs="Huawei Sans"/>
        </w:rPr>
      </w:pPr>
      <w:r w:rsidRPr="006346DD">
        <w:rPr>
          <w:rFonts w:cs="Huawei Sans"/>
        </w:rPr>
        <w:t>#P1</w:t>
      </w:r>
    </w:p>
    <w:p w14:paraId="2759B3C7" w14:textId="77777777" w:rsidR="005921CA" w:rsidRPr="006346DD" w:rsidRDefault="005921CA" w:rsidP="005921CA">
      <w:pPr>
        <w:pStyle w:val="2f2"/>
        <w:rPr>
          <w:rFonts w:cs="Huawei Sans"/>
        </w:rPr>
      </w:pPr>
      <w:r w:rsidRPr="006346DD">
        <w:rPr>
          <w:rFonts w:cs="Huawei Sans"/>
        </w:rPr>
        <w:t>[P1]interface LoopBack0</w:t>
      </w:r>
    </w:p>
    <w:p w14:paraId="37528FD7" w14:textId="77777777" w:rsidR="005921CA" w:rsidRPr="006346DD" w:rsidRDefault="005921CA" w:rsidP="005921CA">
      <w:pPr>
        <w:pStyle w:val="2f2"/>
        <w:rPr>
          <w:rFonts w:cs="Huawei Sans"/>
        </w:rPr>
      </w:pPr>
      <w:r w:rsidRPr="006346DD">
        <w:rPr>
          <w:rFonts w:cs="Huawei Sans"/>
        </w:rPr>
        <w:t>[P1-LoopBack0] isis prefix-sid index 5</w:t>
      </w:r>
    </w:p>
    <w:p w14:paraId="40D47A11" w14:textId="77777777" w:rsidR="005921CA" w:rsidRPr="006346DD" w:rsidRDefault="005921CA" w:rsidP="00C67429">
      <w:pPr>
        <w:pStyle w:val="1f0"/>
        <w:rPr>
          <w:rFonts w:cs="Huawei Sans"/>
        </w:rPr>
      </w:pPr>
      <w:r w:rsidRPr="006346DD">
        <w:rPr>
          <w:rFonts w:cs="Huawei Sans"/>
        </w:rPr>
        <w:t>#P2</w:t>
      </w:r>
    </w:p>
    <w:p w14:paraId="325BBBEA" w14:textId="77777777" w:rsidR="005921CA" w:rsidRPr="006346DD" w:rsidRDefault="005921CA" w:rsidP="005921CA">
      <w:pPr>
        <w:pStyle w:val="2f2"/>
        <w:rPr>
          <w:rFonts w:cs="Huawei Sans"/>
        </w:rPr>
      </w:pPr>
      <w:r w:rsidRPr="006346DD">
        <w:rPr>
          <w:rFonts w:cs="Huawei Sans"/>
        </w:rPr>
        <w:t>[P2]interface LoopBack0</w:t>
      </w:r>
    </w:p>
    <w:p w14:paraId="0444BC67" w14:textId="77777777" w:rsidR="005921CA" w:rsidRPr="006346DD" w:rsidRDefault="005921CA" w:rsidP="00A74235">
      <w:pPr>
        <w:pStyle w:val="2f2"/>
        <w:rPr>
          <w:rFonts w:cs="Huawei Sans"/>
        </w:rPr>
      </w:pPr>
      <w:r w:rsidRPr="006346DD">
        <w:rPr>
          <w:rFonts w:cs="Huawei Sans"/>
        </w:rPr>
        <w:t>[P2-LoopBack0] isis prefix-sid index 6</w:t>
      </w:r>
    </w:p>
    <w:p w14:paraId="00873E3A" w14:textId="77777777" w:rsidR="005921CA" w:rsidRPr="006346DD" w:rsidRDefault="005921CA" w:rsidP="00C67429">
      <w:pPr>
        <w:pStyle w:val="1f0"/>
        <w:rPr>
          <w:rFonts w:cs="Huawei Sans"/>
        </w:rPr>
      </w:pPr>
      <w:r w:rsidRPr="006346DD">
        <w:rPr>
          <w:rFonts w:cs="Huawei Sans"/>
        </w:rPr>
        <w:t>#PE1</w:t>
      </w:r>
    </w:p>
    <w:p w14:paraId="5F6AE526" w14:textId="77777777" w:rsidR="005921CA" w:rsidRPr="006346DD" w:rsidRDefault="005921CA" w:rsidP="005921CA">
      <w:pPr>
        <w:pStyle w:val="2f2"/>
        <w:rPr>
          <w:rFonts w:cs="Huawei Sans"/>
        </w:rPr>
      </w:pPr>
      <w:r w:rsidRPr="006346DD">
        <w:rPr>
          <w:rFonts w:cs="Huawei Sans"/>
        </w:rPr>
        <w:t>[PE1]interface LoopBack0</w:t>
      </w:r>
    </w:p>
    <w:p w14:paraId="22E5D7D9" w14:textId="77777777" w:rsidR="005921CA" w:rsidRPr="006346DD" w:rsidRDefault="005921CA" w:rsidP="005921CA">
      <w:pPr>
        <w:pStyle w:val="2f2"/>
        <w:rPr>
          <w:rFonts w:cs="Huawei Sans"/>
        </w:rPr>
      </w:pPr>
      <w:r w:rsidRPr="006346DD">
        <w:rPr>
          <w:rFonts w:cs="Huawei Sans"/>
        </w:rPr>
        <w:t>[PE1-LoopBack0] isis prefix-sid index 1</w:t>
      </w:r>
    </w:p>
    <w:p w14:paraId="30266DF3" w14:textId="77777777" w:rsidR="005921CA" w:rsidRPr="006346DD" w:rsidRDefault="005921CA" w:rsidP="00C67429">
      <w:pPr>
        <w:pStyle w:val="1f0"/>
        <w:rPr>
          <w:rFonts w:cs="Huawei Sans"/>
        </w:rPr>
      </w:pPr>
      <w:r w:rsidRPr="006346DD">
        <w:rPr>
          <w:rFonts w:cs="Huawei Sans"/>
        </w:rPr>
        <w:t>#PE2</w:t>
      </w:r>
    </w:p>
    <w:p w14:paraId="4D54D5B3" w14:textId="77777777" w:rsidR="005921CA" w:rsidRPr="006346DD" w:rsidRDefault="005921CA" w:rsidP="005921CA">
      <w:pPr>
        <w:pStyle w:val="2f2"/>
        <w:rPr>
          <w:rFonts w:cs="Huawei Sans"/>
        </w:rPr>
      </w:pPr>
      <w:r w:rsidRPr="006346DD">
        <w:rPr>
          <w:rFonts w:cs="Huawei Sans"/>
        </w:rPr>
        <w:t>[PE2]interface LoopBack0</w:t>
      </w:r>
    </w:p>
    <w:p w14:paraId="1EDC5C41" w14:textId="50F54FAD" w:rsidR="00A74235" w:rsidRPr="006346DD" w:rsidRDefault="005921CA" w:rsidP="00207DB3">
      <w:pPr>
        <w:pStyle w:val="2f2"/>
        <w:rPr>
          <w:rFonts w:cs="Huawei Sans"/>
        </w:rPr>
      </w:pPr>
      <w:r w:rsidRPr="006346DD">
        <w:rPr>
          <w:rFonts w:cs="Huawei Sans"/>
        </w:rPr>
        <w:t>[PE2-LoopBack0] isis prefix-sid index 2</w:t>
      </w:r>
    </w:p>
    <w:p w14:paraId="06CBF91E" w14:textId="77777777" w:rsidR="00A74235" w:rsidRPr="006346DD" w:rsidRDefault="00A74235" w:rsidP="00C67429">
      <w:pPr>
        <w:pStyle w:val="1f0"/>
        <w:rPr>
          <w:rFonts w:cs="Huawei Sans"/>
        </w:rPr>
      </w:pPr>
      <w:r w:rsidRPr="006346DD">
        <w:rPr>
          <w:rFonts w:cs="Huawei Sans"/>
        </w:rPr>
        <w:t>#PE3</w:t>
      </w:r>
    </w:p>
    <w:p w14:paraId="5A209CA8" w14:textId="77777777" w:rsidR="00A74235" w:rsidRPr="006346DD" w:rsidRDefault="00A74235" w:rsidP="00A74235">
      <w:pPr>
        <w:pStyle w:val="2f2"/>
        <w:rPr>
          <w:rFonts w:cs="Huawei Sans"/>
        </w:rPr>
      </w:pPr>
      <w:r w:rsidRPr="006346DD">
        <w:rPr>
          <w:rFonts w:cs="Huawei Sans"/>
        </w:rPr>
        <w:t>[PE3]interface LoopBack0</w:t>
      </w:r>
    </w:p>
    <w:p w14:paraId="5C54B0E2" w14:textId="6DFE70FE" w:rsidR="00A74235" w:rsidRPr="006346DD" w:rsidRDefault="00A74235" w:rsidP="00207DB3">
      <w:pPr>
        <w:pStyle w:val="2f2"/>
        <w:rPr>
          <w:rFonts w:cs="Huawei Sans"/>
        </w:rPr>
      </w:pPr>
      <w:r w:rsidRPr="006346DD">
        <w:rPr>
          <w:rFonts w:cs="Huawei Sans"/>
        </w:rPr>
        <w:t>[PE3-LoopBack0] isis prefix-sid index 3</w:t>
      </w:r>
    </w:p>
    <w:p w14:paraId="3812B37B" w14:textId="77777777" w:rsidR="00A74235" w:rsidRPr="006346DD" w:rsidRDefault="00A74235" w:rsidP="00C67429">
      <w:pPr>
        <w:pStyle w:val="1f0"/>
        <w:rPr>
          <w:rFonts w:cs="Huawei Sans"/>
        </w:rPr>
      </w:pPr>
      <w:r w:rsidRPr="006346DD">
        <w:rPr>
          <w:rFonts w:cs="Huawei Sans"/>
        </w:rPr>
        <w:t>#PE4</w:t>
      </w:r>
    </w:p>
    <w:p w14:paraId="407C464F" w14:textId="77777777" w:rsidR="00A74235" w:rsidRPr="006346DD" w:rsidRDefault="00A74235" w:rsidP="00A74235">
      <w:pPr>
        <w:pStyle w:val="2f2"/>
        <w:rPr>
          <w:rFonts w:cs="Huawei Sans"/>
        </w:rPr>
      </w:pPr>
      <w:r w:rsidRPr="006346DD">
        <w:rPr>
          <w:rFonts w:cs="Huawei Sans"/>
        </w:rPr>
        <w:t>[PE4]interface LoopBack0</w:t>
      </w:r>
    </w:p>
    <w:p w14:paraId="7AA20941" w14:textId="77777777" w:rsidR="00A74235" w:rsidRPr="006346DD" w:rsidRDefault="00A74235" w:rsidP="00A74235">
      <w:pPr>
        <w:pStyle w:val="2f2"/>
        <w:rPr>
          <w:rFonts w:cs="Huawei Sans"/>
        </w:rPr>
      </w:pPr>
      <w:r w:rsidRPr="006346DD">
        <w:rPr>
          <w:rFonts w:cs="Huawei Sans"/>
        </w:rPr>
        <w:t>[PE4-LoopBack0] isis prefix-sid index 4</w:t>
      </w:r>
    </w:p>
    <w:p w14:paraId="7482F06D" w14:textId="2DBEFDAA" w:rsidR="005921CA" w:rsidRPr="006346DD" w:rsidRDefault="00753D7D" w:rsidP="006E15FA">
      <w:pPr>
        <w:pStyle w:val="4"/>
        <w:rPr>
          <w:rFonts w:cs="Huawei Sans" w:hint="default"/>
        </w:rPr>
      </w:pPr>
      <w:r>
        <w:rPr>
          <w:rFonts w:cs="Huawei Sans" w:hint="default"/>
        </w:rPr>
        <w:t xml:space="preserve">Device-Side </w:t>
      </w:r>
      <w:r w:rsidR="005921CA" w:rsidRPr="006346DD">
        <w:rPr>
          <w:rFonts w:cs="Huawei Sans" w:hint="default"/>
        </w:rPr>
        <w:t>MPLS</w:t>
      </w:r>
      <w:r>
        <w:rPr>
          <w:rFonts w:cs="Huawei Sans" w:hint="default"/>
        </w:rPr>
        <w:t xml:space="preserve"> </w:t>
      </w:r>
      <w:r w:rsidRPr="006346DD">
        <w:rPr>
          <w:rFonts w:cs="Huawei Sans" w:hint="default"/>
        </w:rPr>
        <w:t>Configur</w:t>
      </w:r>
      <w:r>
        <w:rPr>
          <w:rFonts w:cs="Huawei Sans" w:hint="default"/>
        </w:rPr>
        <w:t>ations</w:t>
      </w:r>
    </w:p>
    <w:p w14:paraId="27C78CF2" w14:textId="77777777" w:rsidR="00960846" w:rsidRDefault="00960846" w:rsidP="00960846">
      <w:pPr>
        <w:pStyle w:val="1f0"/>
      </w:pPr>
      <w:r>
        <w:t>Enable MPLS and MPLS TE globally, use the Loopback0 IP address as the LSR ID, and enable MPLS and MPLS TE on interconnection interfaces.</w:t>
      </w:r>
    </w:p>
    <w:p w14:paraId="2D76D677" w14:textId="77777777" w:rsidR="00960846" w:rsidRDefault="00960846" w:rsidP="00960846">
      <w:pPr>
        <w:pStyle w:val="1f0"/>
      </w:pPr>
      <w:r>
        <w:t>Configure devices as PCE clients and iMaster NCE-IP as the PCE server. Delegate TE tunnels to the PCE server. Huawei's CloudWAN solution does not use PCEP to deliver TE tunnel configurations and only uses PCEP for tunnel status monitoring.</w:t>
      </w:r>
    </w:p>
    <w:p w14:paraId="12F37A61" w14:textId="77777777" w:rsidR="005921CA" w:rsidRPr="006346DD" w:rsidRDefault="005921CA" w:rsidP="0053523A">
      <w:pPr>
        <w:pStyle w:val="30"/>
        <w:keepNext/>
        <w:rPr>
          <w:rFonts w:cs="Huawei Sans"/>
        </w:rPr>
      </w:pPr>
      <w:r w:rsidRPr="006346DD">
        <w:rPr>
          <w:rFonts w:cs="Huawei Sans"/>
        </w:rPr>
        <w:t>Enable MPLS and MPLS TE and configure LSR IDs on all nodes in the SR domain.</w:t>
      </w:r>
    </w:p>
    <w:p w14:paraId="21AAA066" w14:textId="77777777" w:rsidR="005921CA" w:rsidRPr="006346DD" w:rsidRDefault="005921CA" w:rsidP="0053523A">
      <w:pPr>
        <w:pStyle w:val="1f0"/>
        <w:keepNext/>
        <w:rPr>
          <w:rFonts w:cs="Huawei Sans"/>
        </w:rPr>
      </w:pPr>
      <w:r w:rsidRPr="006346DD">
        <w:rPr>
          <w:rFonts w:cs="Huawei Sans"/>
        </w:rPr>
        <w:t>#PE1</w:t>
      </w:r>
    </w:p>
    <w:p w14:paraId="29D835A2" w14:textId="77777777" w:rsidR="005921CA" w:rsidRPr="006346DD" w:rsidRDefault="005921CA" w:rsidP="005921CA">
      <w:pPr>
        <w:pStyle w:val="2f2"/>
        <w:rPr>
          <w:rFonts w:cs="Huawei Sans"/>
        </w:rPr>
      </w:pPr>
      <w:r w:rsidRPr="006346DD">
        <w:rPr>
          <w:rFonts w:cs="Huawei Sans"/>
        </w:rPr>
        <w:t>[PE1]mpls lsr-id 1.0.0.1</w:t>
      </w:r>
    </w:p>
    <w:p w14:paraId="668E53C0" w14:textId="77777777" w:rsidR="005921CA" w:rsidRPr="006346DD" w:rsidRDefault="005921CA" w:rsidP="005921CA">
      <w:pPr>
        <w:pStyle w:val="2f2"/>
        <w:rPr>
          <w:rFonts w:cs="Huawei Sans"/>
        </w:rPr>
      </w:pPr>
      <w:r w:rsidRPr="006346DD">
        <w:rPr>
          <w:rFonts w:cs="Huawei Sans"/>
        </w:rPr>
        <w:t xml:space="preserve">[PE1]mpls </w:t>
      </w:r>
    </w:p>
    <w:p w14:paraId="7D2FED06" w14:textId="77777777" w:rsidR="005921CA" w:rsidRPr="006346DD" w:rsidRDefault="005921CA" w:rsidP="005921CA">
      <w:pPr>
        <w:pStyle w:val="2f2"/>
        <w:rPr>
          <w:rFonts w:cs="Huawei Sans"/>
        </w:rPr>
      </w:pPr>
      <w:r w:rsidRPr="006346DD">
        <w:rPr>
          <w:rFonts w:cs="Huawei Sans"/>
        </w:rPr>
        <w:t>[PE1-mpls]mpls te</w:t>
      </w:r>
    </w:p>
    <w:p w14:paraId="32A4FE2F" w14:textId="014A54DF" w:rsidR="005921CA" w:rsidRPr="006346DD" w:rsidRDefault="00960846" w:rsidP="00C67429">
      <w:pPr>
        <w:pStyle w:val="1f0"/>
        <w:rPr>
          <w:rFonts w:cs="Huawei Sans"/>
        </w:rPr>
      </w:pPr>
      <w:r>
        <w:rPr>
          <w:rFonts w:cs="Huawei Sans"/>
        </w:rPr>
        <w:t>PE1 is used as an example</w:t>
      </w:r>
      <w:r w:rsidR="005921CA" w:rsidRPr="006346DD">
        <w:rPr>
          <w:rFonts w:cs="Huawei Sans"/>
        </w:rPr>
        <w:t>. Configure LSR IDs for other devices as planned.</w:t>
      </w:r>
    </w:p>
    <w:p w14:paraId="79A6AC70" w14:textId="77777777" w:rsidR="005921CA" w:rsidRPr="006346DD" w:rsidRDefault="005921CA" w:rsidP="005921CA">
      <w:pPr>
        <w:pStyle w:val="30"/>
        <w:rPr>
          <w:rFonts w:cs="Huawei Sans"/>
        </w:rPr>
      </w:pPr>
      <w:r w:rsidRPr="006346DD">
        <w:rPr>
          <w:rFonts w:cs="Huawei Sans"/>
        </w:rPr>
        <w:t>Enable MPLS and MPLS TE on interconnection interfaces.</w:t>
      </w:r>
    </w:p>
    <w:p w14:paraId="0A322F50" w14:textId="77777777" w:rsidR="005921CA" w:rsidRPr="006346DD" w:rsidRDefault="005921CA" w:rsidP="00C67429">
      <w:pPr>
        <w:pStyle w:val="1f0"/>
        <w:rPr>
          <w:rFonts w:cs="Huawei Sans"/>
        </w:rPr>
      </w:pPr>
      <w:r w:rsidRPr="006346DD">
        <w:rPr>
          <w:rFonts w:cs="Huawei Sans"/>
        </w:rPr>
        <w:lastRenderedPageBreak/>
        <w:t>#P1</w:t>
      </w:r>
    </w:p>
    <w:p w14:paraId="424DD5D2" w14:textId="77777777" w:rsidR="005921CA" w:rsidRPr="006346DD" w:rsidRDefault="005921CA" w:rsidP="005921CA">
      <w:pPr>
        <w:pStyle w:val="2f2"/>
        <w:rPr>
          <w:rFonts w:cs="Huawei Sans"/>
        </w:rPr>
      </w:pPr>
      <w:r w:rsidRPr="006346DD">
        <w:rPr>
          <w:rFonts w:cs="Huawei Sans"/>
        </w:rPr>
        <w:t>[P1]interface GigabitEthernet0/3/0</w:t>
      </w:r>
    </w:p>
    <w:p w14:paraId="3F10B740" w14:textId="77777777" w:rsidR="005921CA" w:rsidRPr="006346DD" w:rsidRDefault="005921CA" w:rsidP="005921CA">
      <w:pPr>
        <w:pStyle w:val="2f2"/>
        <w:rPr>
          <w:rFonts w:cs="Huawei Sans"/>
        </w:rPr>
      </w:pPr>
      <w:r w:rsidRPr="006346DD">
        <w:rPr>
          <w:rFonts w:cs="Huawei Sans"/>
        </w:rPr>
        <w:t>[P1-GigabitEthernet0/3/0] mpls</w:t>
      </w:r>
    </w:p>
    <w:p w14:paraId="7F52E38B" w14:textId="77777777" w:rsidR="005921CA" w:rsidRPr="006346DD" w:rsidRDefault="005921CA" w:rsidP="005921CA">
      <w:pPr>
        <w:pStyle w:val="2f2"/>
        <w:rPr>
          <w:rFonts w:cs="Huawei Sans"/>
        </w:rPr>
      </w:pPr>
      <w:r w:rsidRPr="006346DD">
        <w:rPr>
          <w:rFonts w:cs="Huawei Sans"/>
        </w:rPr>
        <w:t>[P1-GigabitEthernet0/3/0]mpls te</w:t>
      </w:r>
    </w:p>
    <w:p w14:paraId="29F04EC6" w14:textId="77777777" w:rsidR="005921CA" w:rsidRPr="006346DD" w:rsidRDefault="005921CA" w:rsidP="005921CA">
      <w:pPr>
        <w:pStyle w:val="2f2"/>
        <w:rPr>
          <w:rFonts w:cs="Huawei Sans"/>
        </w:rPr>
      </w:pPr>
      <w:r w:rsidRPr="006346DD">
        <w:rPr>
          <w:rFonts w:cs="Huawei Sans"/>
        </w:rPr>
        <w:t>[P1-GigabitEthernet0/3/0] quit</w:t>
      </w:r>
    </w:p>
    <w:p w14:paraId="030ABE67" w14:textId="77777777" w:rsidR="005921CA" w:rsidRPr="006346DD" w:rsidRDefault="005921CA" w:rsidP="005921CA">
      <w:pPr>
        <w:pStyle w:val="2f2"/>
        <w:rPr>
          <w:rFonts w:cs="Huawei Sans"/>
        </w:rPr>
      </w:pPr>
      <w:r w:rsidRPr="006346DD">
        <w:rPr>
          <w:rFonts w:cs="Huawei Sans"/>
        </w:rPr>
        <w:t>[P1]interface GigabitEthernet0/3/2</w:t>
      </w:r>
    </w:p>
    <w:p w14:paraId="4E3718EF" w14:textId="77777777" w:rsidR="005921CA" w:rsidRPr="006346DD" w:rsidRDefault="005921CA" w:rsidP="005921CA">
      <w:pPr>
        <w:pStyle w:val="2f2"/>
        <w:rPr>
          <w:rFonts w:cs="Huawei Sans"/>
        </w:rPr>
      </w:pPr>
      <w:r w:rsidRPr="006346DD">
        <w:rPr>
          <w:rFonts w:cs="Huawei Sans"/>
        </w:rPr>
        <w:t>[P1-GigabitEthernet0/3/2] mpls</w:t>
      </w:r>
    </w:p>
    <w:p w14:paraId="32C4666A" w14:textId="77777777" w:rsidR="005921CA" w:rsidRPr="006346DD" w:rsidRDefault="005921CA" w:rsidP="005921CA">
      <w:pPr>
        <w:pStyle w:val="2f2"/>
        <w:rPr>
          <w:rFonts w:cs="Huawei Sans"/>
        </w:rPr>
      </w:pPr>
      <w:r w:rsidRPr="006346DD">
        <w:rPr>
          <w:rFonts w:cs="Huawei Sans"/>
        </w:rPr>
        <w:t>[P1-GigabitEthernet0/3/2] mpls te</w:t>
      </w:r>
    </w:p>
    <w:p w14:paraId="3399B5F8" w14:textId="77777777" w:rsidR="005921CA" w:rsidRPr="006346DD" w:rsidRDefault="005921CA" w:rsidP="005921CA">
      <w:pPr>
        <w:pStyle w:val="2f2"/>
        <w:rPr>
          <w:rFonts w:cs="Huawei Sans"/>
        </w:rPr>
      </w:pPr>
      <w:r w:rsidRPr="006346DD">
        <w:rPr>
          <w:rFonts w:cs="Huawei Sans"/>
        </w:rPr>
        <w:t>[P1-GigabitEthernet0/3/2] quit</w:t>
      </w:r>
    </w:p>
    <w:p w14:paraId="2AE6AD2F" w14:textId="77777777" w:rsidR="005921CA" w:rsidRPr="006346DD" w:rsidRDefault="005921CA" w:rsidP="005921CA">
      <w:pPr>
        <w:pStyle w:val="2f2"/>
        <w:rPr>
          <w:rFonts w:cs="Huawei Sans"/>
        </w:rPr>
      </w:pPr>
      <w:r w:rsidRPr="006346DD">
        <w:rPr>
          <w:rFonts w:cs="Huawei Sans"/>
        </w:rPr>
        <w:t>[P1]interface GigabitEthernet0/3/4</w:t>
      </w:r>
    </w:p>
    <w:p w14:paraId="6E8E9F7D" w14:textId="77777777" w:rsidR="005921CA" w:rsidRPr="006346DD" w:rsidRDefault="005921CA" w:rsidP="005921CA">
      <w:pPr>
        <w:pStyle w:val="2f2"/>
        <w:rPr>
          <w:rFonts w:cs="Huawei Sans"/>
        </w:rPr>
      </w:pPr>
      <w:r w:rsidRPr="006346DD">
        <w:rPr>
          <w:rFonts w:cs="Huawei Sans"/>
        </w:rPr>
        <w:t>[P1-GigabitEthernet0/3/4] mpls</w:t>
      </w:r>
    </w:p>
    <w:p w14:paraId="7089802F" w14:textId="77777777" w:rsidR="005921CA" w:rsidRPr="006346DD" w:rsidRDefault="005921CA" w:rsidP="005921CA">
      <w:pPr>
        <w:pStyle w:val="2f2"/>
        <w:rPr>
          <w:rFonts w:cs="Huawei Sans"/>
        </w:rPr>
      </w:pPr>
      <w:r w:rsidRPr="006346DD">
        <w:rPr>
          <w:rFonts w:cs="Huawei Sans"/>
        </w:rPr>
        <w:t>[P1-GigabitEthernet0/3/4] mpls te</w:t>
      </w:r>
    </w:p>
    <w:p w14:paraId="66077BFD" w14:textId="77777777" w:rsidR="005921CA" w:rsidRPr="006346DD" w:rsidRDefault="005921CA" w:rsidP="005921CA">
      <w:pPr>
        <w:pStyle w:val="2f2"/>
        <w:rPr>
          <w:rFonts w:cs="Huawei Sans"/>
        </w:rPr>
      </w:pPr>
      <w:r w:rsidRPr="006346DD">
        <w:rPr>
          <w:rFonts w:cs="Huawei Sans"/>
        </w:rPr>
        <w:t>[P1-GigabitEthernet0/3/4] quit</w:t>
      </w:r>
    </w:p>
    <w:p w14:paraId="7073D0CB" w14:textId="77777777" w:rsidR="005921CA" w:rsidRPr="006346DD" w:rsidRDefault="005921CA" w:rsidP="00C67429">
      <w:pPr>
        <w:pStyle w:val="1f0"/>
        <w:rPr>
          <w:rFonts w:cs="Huawei Sans"/>
        </w:rPr>
      </w:pPr>
      <w:r w:rsidRPr="006346DD">
        <w:rPr>
          <w:rFonts w:cs="Huawei Sans"/>
        </w:rPr>
        <w:t>#P2</w:t>
      </w:r>
    </w:p>
    <w:p w14:paraId="261DEC84" w14:textId="77777777" w:rsidR="005921CA" w:rsidRPr="006346DD" w:rsidRDefault="005921CA" w:rsidP="005921CA">
      <w:pPr>
        <w:pStyle w:val="2f2"/>
        <w:rPr>
          <w:rFonts w:cs="Huawei Sans"/>
        </w:rPr>
      </w:pPr>
      <w:r w:rsidRPr="006346DD">
        <w:rPr>
          <w:rFonts w:cs="Huawei Sans"/>
        </w:rPr>
        <w:t>[P2]interface GigabitEthernet0/3/0</w:t>
      </w:r>
    </w:p>
    <w:p w14:paraId="650745AA" w14:textId="77777777" w:rsidR="005921CA" w:rsidRPr="006346DD" w:rsidRDefault="005921CA" w:rsidP="005921CA">
      <w:pPr>
        <w:pStyle w:val="2f2"/>
        <w:rPr>
          <w:rFonts w:cs="Huawei Sans"/>
        </w:rPr>
      </w:pPr>
      <w:r w:rsidRPr="006346DD">
        <w:rPr>
          <w:rFonts w:cs="Huawei Sans"/>
        </w:rPr>
        <w:t>[P2-GigabitEthernet0/3/0] mpls</w:t>
      </w:r>
    </w:p>
    <w:p w14:paraId="6308700F" w14:textId="77777777" w:rsidR="005921CA" w:rsidRPr="006346DD" w:rsidRDefault="005921CA" w:rsidP="005921CA">
      <w:pPr>
        <w:pStyle w:val="2f2"/>
        <w:rPr>
          <w:rFonts w:cs="Huawei Sans"/>
        </w:rPr>
      </w:pPr>
      <w:r w:rsidRPr="006346DD">
        <w:rPr>
          <w:rFonts w:cs="Huawei Sans"/>
        </w:rPr>
        <w:t>[P2-GigabitEthernet0/3/0] mpls te</w:t>
      </w:r>
    </w:p>
    <w:p w14:paraId="55BFDF77" w14:textId="77777777" w:rsidR="005921CA" w:rsidRPr="006346DD" w:rsidRDefault="005921CA" w:rsidP="005921CA">
      <w:pPr>
        <w:pStyle w:val="2f2"/>
        <w:rPr>
          <w:rFonts w:cs="Huawei Sans"/>
        </w:rPr>
      </w:pPr>
      <w:r w:rsidRPr="006346DD">
        <w:rPr>
          <w:rFonts w:cs="Huawei Sans"/>
        </w:rPr>
        <w:t>[P2-GigabitEthernet0/3/0] quit</w:t>
      </w:r>
    </w:p>
    <w:p w14:paraId="3CECC746" w14:textId="77777777" w:rsidR="005921CA" w:rsidRPr="006346DD" w:rsidRDefault="005921CA" w:rsidP="005921CA">
      <w:pPr>
        <w:pStyle w:val="2f2"/>
        <w:rPr>
          <w:rFonts w:cs="Huawei Sans"/>
        </w:rPr>
      </w:pPr>
      <w:r w:rsidRPr="006346DD">
        <w:rPr>
          <w:rFonts w:cs="Huawei Sans"/>
        </w:rPr>
        <w:t>[P2]interface GigabitEthernet0/3/2</w:t>
      </w:r>
    </w:p>
    <w:p w14:paraId="62A5A99C" w14:textId="77777777" w:rsidR="005921CA" w:rsidRPr="006346DD" w:rsidRDefault="005921CA" w:rsidP="005921CA">
      <w:pPr>
        <w:pStyle w:val="2f2"/>
        <w:rPr>
          <w:rFonts w:cs="Huawei Sans"/>
        </w:rPr>
      </w:pPr>
      <w:r w:rsidRPr="006346DD">
        <w:rPr>
          <w:rFonts w:cs="Huawei Sans"/>
        </w:rPr>
        <w:t>[P2-GigabitEthernet0/3/2] mpls</w:t>
      </w:r>
    </w:p>
    <w:p w14:paraId="0868B611" w14:textId="77777777" w:rsidR="005921CA" w:rsidRPr="006346DD" w:rsidRDefault="005921CA" w:rsidP="005921CA">
      <w:pPr>
        <w:pStyle w:val="2f2"/>
        <w:rPr>
          <w:rFonts w:cs="Huawei Sans"/>
        </w:rPr>
      </w:pPr>
      <w:r w:rsidRPr="006346DD">
        <w:rPr>
          <w:rFonts w:cs="Huawei Sans"/>
        </w:rPr>
        <w:t>[P2-GigabitEthernet0/3/2] mpls te</w:t>
      </w:r>
    </w:p>
    <w:p w14:paraId="341D6F56" w14:textId="77777777" w:rsidR="005921CA" w:rsidRPr="006346DD" w:rsidRDefault="005921CA" w:rsidP="005921CA">
      <w:pPr>
        <w:pStyle w:val="2f2"/>
        <w:rPr>
          <w:rFonts w:cs="Huawei Sans"/>
        </w:rPr>
      </w:pPr>
      <w:r w:rsidRPr="006346DD">
        <w:rPr>
          <w:rFonts w:cs="Huawei Sans"/>
        </w:rPr>
        <w:t>[P2-GigabitEthernet0/3/2] quit</w:t>
      </w:r>
    </w:p>
    <w:p w14:paraId="684502D1" w14:textId="77777777" w:rsidR="005921CA" w:rsidRPr="006346DD" w:rsidRDefault="005921CA" w:rsidP="005921CA">
      <w:pPr>
        <w:pStyle w:val="2f2"/>
        <w:rPr>
          <w:rFonts w:cs="Huawei Sans"/>
        </w:rPr>
      </w:pPr>
      <w:r w:rsidRPr="006346DD">
        <w:rPr>
          <w:rFonts w:cs="Huawei Sans"/>
        </w:rPr>
        <w:t>[P2]interface GigabitEthernet0/3/4</w:t>
      </w:r>
    </w:p>
    <w:p w14:paraId="3A89FE31" w14:textId="77777777" w:rsidR="005921CA" w:rsidRPr="006346DD" w:rsidRDefault="005921CA" w:rsidP="005921CA">
      <w:pPr>
        <w:pStyle w:val="2f2"/>
        <w:rPr>
          <w:rFonts w:cs="Huawei Sans"/>
        </w:rPr>
      </w:pPr>
      <w:r w:rsidRPr="006346DD">
        <w:rPr>
          <w:rFonts w:cs="Huawei Sans"/>
        </w:rPr>
        <w:t>[P2-GigabitEthernet0/3/4] mpls</w:t>
      </w:r>
    </w:p>
    <w:p w14:paraId="5AE977B7" w14:textId="77777777" w:rsidR="005921CA" w:rsidRPr="006346DD" w:rsidRDefault="005921CA" w:rsidP="005921CA">
      <w:pPr>
        <w:pStyle w:val="2f2"/>
        <w:rPr>
          <w:rFonts w:cs="Huawei Sans"/>
        </w:rPr>
      </w:pPr>
      <w:r w:rsidRPr="006346DD">
        <w:rPr>
          <w:rFonts w:cs="Huawei Sans"/>
        </w:rPr>
        <w:t>[P2-GigabitEthernet0/3/4] mpls te</w:t>
      </w:r>
    </w:p>
    <w:p w14:paraId="49A2801F" w14:textId="77777777" w:rsidR="005921CA" w:rsidRPr="006346DD" w:rsidRDefault="005921CA" w:rsidP="005921CA">
      <w:pPr>
        <w:pStyle w:val="2f2"/>
        <w:rPr>
          <w:rFonts w:cs="Huawei Sans"/>
        </w:rPr>
      </w:pPr>
      <w:r w:rsidRPr="006346DD">
        <w:rPr>
          <w:rFonts w:cs="Huawei Sans"/>
        </w:rPr>
        <w:t>[P2-GigabitEthernet0/3/4] quit</w:t>
      </w:r>
    </w:p>
    <w:p w14:paraId="51AD0201" w14:textId="77777777" w:rsidR="005921CA" w:rsidRPr="006346DD" w:rsidRDefault="005921CA" w:rsidP="00C67429">
      <w:pPr>
        <w:pStyle w:val="1f0"/>
        <w:rPr>
          <w:rFonts w:cs="Huawei Sans"/>
        </w:rPr>
      </w:pPr>
      <w:r w:rsidRPr="006346DD">
        <w:rPr>
          <w:rFonts w:cs="Huawei Sans"/>
        </w:rPr>
        <w:t>#PE1</w:t>
      </w:r>
    </w:p>
    <w:p w14:paraId="7532CF08" w14:textId="77777777" w:rsidR="005921CA" w:rsidRPr="006346DD" w:rsidRDefault="005921CA" w:rsidP="005921CA">
      <w:pPr>
        <w:pStyle w:val="2f2"/>
        <w:rPr>
          <w:rFonts w:cs="Huawei Sans"/>
        </w:rPr>
      </w:pPr>
      <w:r w:rsidRPr="006346DD">
        <w:rPr>
          <w:rFonts w:cs="Huawei Sans"/>
        </w:rPr>
        <w:t>[PE1]interface GigabitEthernet0/3/0</w:t>
      </w:r>
    </w:p>
    <w:p w14:paraId="393D4A9C" w14:textId="77777777" w:rsidR="005921CA" w:rsidRPr="006346DD" w:rsidRDefault="005921CA" w:rsidP="005921CA">
      <w:pPr>
        <w:pStyle w:val="2f2"/>
        <w:rPr>
          <w:rFonts w:cs="Huawei Sans"/>
        </w:rPr>
      </w:pPr>
      <w:r w:rsidRPr="006346DD">
        <w:rPr>
          <w:rFonts w:cs="Huawei Sans"/>
        </w:rPr>
        <w:t>[PE1-GigabitEthernet0/3/0] mpls</w:t>
      </w:r>
    </w:p>
    <w:p w14:paraId="7F64214E" w14:textId="77777777" w:rsidR="005921CA" w:rsidRPr="006346DD" w:rsidRDefault="005921CA" w:rsidP="005921CA">
      <w:pPr>
        <w:pStyle w:val="2f2"/>
        <w:rPr>
          <w:rFonts w:cs="Huawei Sans"/>
        </w:rPr>
      </w:pPr>
      <w:r w:rsidRPr="006346DD">
        <w:rPr>
          <w:rFonts w:cs="Huawei Sans"/>
        </w:rPr>
        <w:t>[PE1-GigabitEthernet0/3/0] mpls te</w:t>
      </w:r>
    </w:p>
    <w:p w14:paraId="3F5E96FC" w14:textId="77777777" w:rsidR="005921CA" w:rsidRPr="006346DD" w:rsidRDefault="005921CA" w:rsidP="005921CA">
      <w:pPr>
        <w:pStyle w:val="2f2"/>
        <w:rPr>
          <w:rFonts w:cs="Huawei Sans"/>
        </w:rPr>
      </w:pPr>
      <w:r w:rsidRPr="006346DD">
        <w:rPr>
          <w:rFonts w:cs="Huawei Sans"/>
        </w:rPr>
        <w:t>[PE1-GigabitEthernet0/3/0] quit</w:t>
      </w:r>
    </w:p>
    <w:p w14:paraId="2AD31FE2" w14:textId="77777777" w:rsidR="005921CA" w:rsidRPr="006346DD" w:rsidRDefault="005921CA" w:rsidP="005921CA">
      <w:pPr>
        <w:pStyle w:val="2f2"/>
        <w:rPr>
          <w:rFonts w:cs="Huawei Sans"/>
        </w:rPr>
      </w:pPr>
      <w:r w:rsidRPr="006346DD">
        <w:rPr>
          <w:rFonts w:cs="Huawei Sans"/>
        </w:rPr>
        <w:t>[PE1]interface GigabitEthernet0/3/1</w:t>
      </w:r>
    </w:p>
    <w:p w14:paraId="007AEEE2" w14:textId="77777777" w:rsidR="005921CA" w:rsidRPr="006346DD" w:rsidRDefault="005921CA" w:rsidP="005921CA">
      <w:pPr>
        <w:pStyle w:val="2f2"/>
        <w:rPr>
          <w:rFonts w:cs="Huawei Sans"/>
        </w:rPr>
      </w:pPr>
      <w:r w:rsidRPr="006346DD">
        <w:rPr>
          <w:rFonts w:cs="Huawei Sans"/>
        </w:rPr>
        <w:t>[PE1-GigabitEthernet0/3/1] mpls</w:t>
      </w:r>
    </w:p>
    <w:p w14:paraId="072AF60C" w14:textId="77777777" w:rsidR="005921CA" w:rsidRPr="006346DD" w:rsidRDefault="005921CA" w:rsidP="005921CA">
      <w:pPr>
        <w:pStyle w:val="2f2"/>
        <w:rPr>
          <w:rFonts w:cs="Huawei Sans"/>
        </w:rPr>
      </w:pPr>
      <w:r w:rsidRPr="006346DD">
        <w:rPr>
          <w:rFonts w:cs="Huawei Sans"/>
        </w:rPr>
        <w:t>[PE1-GigabitEthernet0/3/1] mpls te</w:t>
      </w:r>
    </w:p>
    <w:p w14:paraId="162DE8B4" w14:textId="77777777" w:rsidR="005921CA" w:rsidRPr="006346DD" w:rsidRDefault="005921CA" w:rsidP="005921CA">
      <w:pPr>
        <w:pStyle w:val="2f2"/>
        <w:rPr>
          <w:rFonts w:cs="Huawei Sans"/>
        </w:rPr>
      </w:pPr>
      <w:r w:rsidRPr="006346DD">
        <w:rPr>
          <w:rFonts w:cs="Huawei Sans"/>
        </w:rPr>
        <w:t>[PE1-GigabitEthernet0/3/1] quit</w:t>
      </w:r>
    </w:p>
    <w:p w14:paraId="44E3EE31" w14:textId="77777777" w:rsidR="005921CA" w:rsidRPr="006346DD" w:rsidRDefault="005921CA" w:rsidP="00C67429">
      <w:pPr>
        <w:pStyle w:val="1f0"/>
        <w:rPr>
          <w:rFonts w:cs="Huawei Sans"/>
        </w:rPr>
      </w:pPr>
      <w:r w:rsidRPr="006346DD">
        <w:rPr>
          <w:rFonts w:cs="Huawei Sans"/>
        </w:rPr>
        <w:t>#PE2</w:t>
      </w:r>
    </w:p>
    <w:p w14:paraId="7735AC6F" w14:textId="77777777" w:rsidR="005921CA" w:rsidRPr="006346DD" w:rsidRDefault="005921CA" w:rsidP="005921CA">
      <w:pPr>
        <w:pStyle w:val="2f2"/>
        <w:rPr>
          <w:rFonts w:cs="Huawei Sans"/>
        </w:rPr>
      </w:pPr>
      <w:r w:rsidRPr="006346DD">
        <w:rPr>
          <w:rFonts w:cs="Huawei Sans"/>
        </w:rPr>
        <w:t>[PE2]interface GigabitEthernet0/3/0</w:t>
      </w:r>
    </w:p>
    <w:p w14:paraId="612507F9" w14:textId="77777777" w:rsidR="005921CA" w:rsidRPr="006346DD" w:rsidRDefault="005921CA" w:rsidP="005921CA">
      <w:pPr>
        <w:pStyle w:val="2f2"/>
        <w:rPr>
          <w:rFonts w:cs="Huawei Sans"/>
        </w:rPr>
      </w:pPr>
      <w:r w:rsidRPr="006346DD">
        <w:rPr>
          <w:rFonts w:cs="Huawei Sans"/>
        </w:rPr>
        <w:t>[PE2-GigabitEthernet0/3/0] mpls</w:t>
      </w:r>
    </w:p>
    <w:p w14:paraId="64AFB9CA" w14:textId="77777777" w:rsidR="005921CA" w:rsidRPr="006346DD" w:rsidRDefault="005921CA" w:rsidP="005921CA">
      <w:pPr>
        <w:pStyle w:val="2f2"/>
        <w:rPr>
          <w:rFonts w:cs="Huawei Sans"/>
        </w:rPr>
      </w:pPr>
      <w:r w:rsidRPr="006346DD">
        <w:rPr>
          <w:rFonts w:cs="Huawei Sans"/>
        </w:rPr>
        <w:t>[PE2-GigabitEthernet0/3/0] mpls te</w:t>
      </w:r>
    </w:p>
    <w:p w14:paraId="44776E86" w14:textId="77777777" w:rsidR="005921CA" w:rsidRPr="006346DD" w:rsidRDefault="005921CA" w:rsidP="005921CA">
      <w:pPr>
        <w:pStyle w:val="2f2"/>
        <w:rPr>
          <w:rFonts w:cs="Huawei Sans"/>
        </w:rPr>
      </w:pPr>
      <w:r w:rsidRPr="006346DD">
        <w:rPr>
          <w:rFonts w:cs="Huawei Sans"/>
        </w:rPr>
        <w:t>[PE2-GigabitEthernet0/3/0] quit</w:t>
      </w:r>
    </w:p>
    <w:p w14:paraId="34D7D2FD" w14:textId="77777777" w:rsidR="005921CA" w:rsidRPr="006346DD" w:rsidRDefault="005921CA" w:rsidP="005921CA">
      <w:pPr>
        <w:pStyle w:val="2f2"/>
        <w:rPr>
          <w:rFonts w:cs="Huawei Sans"/>
        </w:rPr>
      </w:pPr>
      <w:r w:rsidRPr="006346DD">
        <w:rPr>
          <w:rFonts w:cs="Huawei Sans"/>
        </w:rPr>
        <w:t>[PE2]interface GigabitEthernet0/3/1</w:t>
      </w:r>
    </w:p>
    <w:p w14:paraId="56C5F240" w14:textId="77777777" w:rsidR="005921CA" w:rsidRPr="006346DD" w:rsidRDefault="005921CA" w:rsidP="005921CA">
      <w:pPr>
        <w:pStyle w:val="2f2"/>
        <w:rPr>
          <w:rFonts w:cs="Huawei Sans"/>
        </w:rPr>
      </w:pPr>
      <w:r w:rsidRPr="006346DD">
        <w:rPr>
          <w:rFonts w:cs="Huawei Sans"/>
        </w:rPr>
        <w:t>[PE2-GigabitEthernet0/3/1] mpls</w:t>
      </w:r>
    </w:p>
    <w:p w14:paraId="02EB5FE3" w14:textId="77777777" w:rsidR="005921CA" w:rsidRPr="006346DD" w:rsidRDefault="005921CA" w:rsidP="005921CA">
      <w:pPr>
        <w:pStyle w:val="2f2"/>
        <w:rPr>
          <w:rFonts w:cs="Huawei Sans"/>
        </w:rPr>
      </w:pPr>
      <w:r w:rsidRPr="006346DD">
        <w:rPr>
          <w:rFonts w:cs="Huawei Sans"/>
        </w:rPr>
        <w:t>[PE2-GigabitEthernet0/3/1] mpls te</w:t>
      </w:r>
    </w:p>
    <w:p w14:paraId="1ACA4AC1" w14:textId="77777777" w:rsidR="005921CA" w:rsidRPr="006346DD" w:rsidRDefault="005921CA" w:rsidP="005921CA">
      <w:pPr>
        <w:pStyle w:val="2f2"/>
        <w:rPr>
          <w:rFonts w:cs="Huawei Sans"/>
        </w:rPr>
      </w:pPr>
      <w:r w:rsidRPr="006346DD">
        <w:rPr>
          <w:rFonts w:cs="Huawei Sans"/>
        </w:rPr>
        <w:t>[PE2-GigabitEthernet0/3/1] quit</w:t>
      </w:r>
    </w:p>
    <w:p w14:paraId="3EF91F08" w14:textId="77777777" w:rsidR="00EB72A6" w:rsidRPr="006346DD" w:rsidRDefault="00EB72A6" w:rsidP="00C67429">
      <w:pPr>
        <w:pStyle w:val="1f0"/>
        <w:rPr>
          <w:rFonts w:cs="Huawei Sans"/>
        </w:rPr>
      </w:pPr>
      <w:r w:rsidRPr="006346DD">
        <w:rPr>
          <w:rFonts w:cs="Huawei Sans"/>
        </w:rPr>
        <w:t>#PE3</w:t>
      </w:r>
    </w:p>
    <w:p w14:paraId="76283D63" w14:textId="77777777" w:rsidR="00EB72A6" w:rsidRPr="006346DD" w:rsidRDefault="00EB72A6" w:rsidP="00EB72A6">
      <w:pPr>
        <w:pStyle w:val="2f2"/>
        <w:rPr>
          <w:rFonts w:cs="Huawei Sans"/>
        </w:rPr>
      </w:pPr>
      <w:r w:rsidRPr="006346DD">
        <w:rPr>
          <w:rFonts w:cs="Huawei Sans"/>
        </w:rPr>
        <w:lastRenderedPageBreak/>
        <w:t>[PE3]interface GigabitEthernet0/3/0</w:t>
      </w:r>
    </w:p>
    <w:p w14:paraId="00C7E3BF" w14:textId="77777777" w:rsidR="00EB72A6" w:rsidRPr="006346DD" w:rsidRDefault="00EB72A6" w:rsidP="00EB72A6">
      <w:pPr>
        <w:pStyle w:val="2f2"/>
        <w:rPr>
          <w:rFonts w:cs="Huawei Sans"/>
        </w:rPr>
      </w:pPr>
      <w:r w:rsidRPr="006346DD">
        <w:rPr>
          <w:rFonts w:cs="Huawei Sans"/>
        </w:rPr>
        <w:t>[PE3-GigabitEthernet0/3/0] mpls</w:t>
      </w:r>
    </w:p>
    <w:p w14:paraId="0F78D5B4" w14:textId="77777777" w:rsidR="00EB72A6" w:rsidRPr="006346DD" w:rsidRDefault="00EB72A6" w:rsidP="00EB72A6">
      <w:pPr>
        <w:pStyle w:val="2f2"/>
        <w:rPr>
          <w:rFonts w:cs="Huawei Sans"/>
        </w:rPr>
      </w:pPr>
      <w:r w:rsidRPr="006346DD">
        <w:rPr>
          <w:rFonts w:cs="Huawei Sans"/>
        </w:rPr>
        <w:t>[PE3-GigabitEthernet0/3/0] mpls te</w:t>
      </w:r>
    </w:p>
    <w:p w14:paraId="29AB2087" w14:textId="77777777" w:rsidR="00EB72A6" w:rsidRPr="006346DD" w:rsidRDefault="00EB72A6" w:rsidP="00EB72A6">
      <w:pPr>
        <w:pStyle w:val="2f2"/>
        <w:rPr>
          <w:rFonts w:cs="Huawei Sans"/>
        </w:rPr>
      </w:pPr>
      <w:r w:rsidRPr="006346DD">
        <w:rPr>
          <w:rFonts w:cs="Huawei Sans"/>
        </w:rPr>
        <w:t>[PE3-GigabitEthernet0/3/0] quit</w:t>
      </w:r>
    </w:p>
    <w:p w14:paraId="250B9A9F" w14:textId="77777777" w:rsidR="00EB72A6" w:rsidRPr="006346DD" w:rsidRDefault="00EB72A6" w:rsidP="00EB72A6">
      <w:pPr>
        <w:pStyle w:val="2f2"/>
        <w:rPr>
          <w:rFonts w:cs="Huawei Sans"/>
        </w:rPr>
      </w:pPr>
      <w:r w:rsidRPr="006346DD">
        <w:rPr>
          <w:rFonts w:cs="Huawei Sans"/>
        </w:rPr>
        <w:t>[PE3]interface GigabitEthernet0/3/1</w:t>
      </w:r>
    </w:p>
    <w:p w14:paraId="4937911A" w14:textId="77777777" w:rsidR="00EB72A6" w:rsidRPr="006346DD" w:rsidRDefault="00EB72A6" w:rsidP="00EB72A6">
      <w:pPr>
        <w:pStyle w:val="2f2"/>
        <w:rPr>
          <w:rFonts w:cs="Huawei Sans"/>
        </w:rPr>
      </w:pPr>
      <w:r w:rsidRPr="006346DD">
        <w:rPr>
          <w:rFonts w:cs="Huawei Sans"/>
        </w:rPr>
        <w:t>[PE3-GigabitEthernet0/3/1] mpls3</w:t>
      </w:r>
    </w:p>
    <w:p w14:paraId="73C671A4" w14:textId="77777777" w:rsidR="00EB72A6" w:rsidRPr="006346DD" w:rsidRDefault="00EB72A6" w:rsidP="00EB72A6">
      <w:pPr>
        <w:pStyle w:val="2f2"/>
        <w:rPr>
          <w:rFonts w:cs="Huawei Sans"/>
        </w:rPr>
      </w:pPr>
      <w:r w:rsidRPr="006346DD">
        <w:rPr>
          <w:rFonts w:cs="Huawei Sans"/>
        </w:rPr>
        <w:t>[PE3-GigabitEthernet0/3/1] mpls te</w:t>
      </w:r>
    </w:p>
    <w:p w14:paraId="1F0284FC" w14:textId="77777777" w:rsidR="00EB72A6" w:rsidRPr="006346DD" w:rsidRDefault="00EB72A6" w:rsidP="00EB72A6">
      <w:pPr>
        <w:pStyle w:val="2f2"/>
        <w:rPr>
          <w:rFonts w:cs="Huawei Sans"/>
        </w:rPr>
      </w:pPr>
      <w:r w:rsidRPr="006346DD">
        <w:rPr>
          <w:rFonts w:cs="Huawei Sans"/>
        </w:rPr>
        <w:t>[PE3-GigabitEthernet0/3/1] quit</w:t>
      </w:r>
    </w:p>
    <w:p w14:paraId="2CC4FC78" w14:textId="77777777" w:rsidR="00EB72A6" w:rsidRPr="006346DD" w:rsidRDefault="00EB72A6" w:rsidP="00C67429">
      <w:pPr>
        <w:pStyle w:val="1f0"/>
        <w:rPr>
          <w:rFonts w:cs="Huawei Sans"/>
        </w:rPr>
      </w:pPr>
      <w:r w:rsidRPr="006346DD">
        <w:rPr>
          <w:rFonts w:cs="Huawei Sans"/>
        </w:rPr>
        <w:t>#PE4</w:t>
      </w:r>
    </w:p>
    <w:p w14:paraId="1C166448" w14:textId="77777777" w:rsidR="00EB72A6" w:rsidRPr="006346DD" w:rsidRDefault="00EB72A6" w:rsidP="00EB72A6">
      <w:pPr>
        <w:pStyle w:val="2f2"/>
        <w:rPr>
          <w:rFonts w:cs="Huawei Sans"/>
        </w:rPr>
      </w:pPr>
      <w:r w:rsidRPr="006346DD">
        <w:rPr>
          <w:rFonts w:cs="Huawei Sans"/>
        </w:rPr>
        <w:t>[PE4]interface GigabitEthernet0/3/0</w:t>
      </w:r>
    </w:p>
    <w:p w14:paraId="2211EC15" w14:textId="77777777" w:rsidR="00EB72A6" w:rsidRPr="006346DD" w:rsidRDefault="00EB72A6" w:rsidP="00EB72A6">
      <w:pPr>
        <w:pStyle w:val="2f2"/>
        <w:rPr>
          <w:rFonts w:cs="Huawei Sans"/>
        </w:rPr>
      </w:pPr>
      <w:r w:rsidRPr="006346DD">
        <w:rPr>
          <w:rFonts w:cs="Huawei Sans"/>
        </w:rPr>
        <w:t>[PE4-GigabitEthernet0/3/0] mpls</w:t>
      </w:r>
    </w:p>
    <w:p w14:paraId="249AB7E0" w14:textId="77777777" w:rsidR="00EB72A6" w:rsidRPr="006346DD" w:rsidRDefault="00EB72A6" w:rsidP="00EB72A6">
      <w:pPr>
        <w:pStyle w:val="2f2"/>
        <w:rPr>
          <w:rFonts w:cs="Huawei Sans"/>
        </w:rPr>
      </w:pPr>
      <w:r w:rsidRPr="006346DD">
        <w:rPr>
          <w:rFonts w:cs="Huawei Sans"/>
        </w:rPr>
        <w:t>[PE4-GigabitEthernet0/3/0] mpls te</w:t>
      </w:r>
    </w:p>
    <w:p w14:paraId="5E8CC279" w14:textId="77777777" w:rsidR="00EB72A6" w:rsidRPr="006346DD" w:rsidRDefault="00EB72A6" w:rsidP="00EB72A6">
      <w:pPr>
        <w:pStyle w:val="2f2"/>
        <w:rPr>
          <w:rFonts w:cs="Huawei Sans"/>
        </w:rPr>
      </w:pPr>
      <w:r w:rsidRPr="006346DD">
        <w:rPr>
          <w:rFonts w:cs="Huawei Sans"/>
        </w:rPr>
        <w:t>[PE4-GigabitEthernet0/3/0] quit</w:t>
      </w:r>
    </w:p>
    <w:p w14:paraId="590D7B57" w14:textId="77777777" w:rsidR="00EB72A6" w:rsidRPr="006346DD" w:rsidRDefault="00EB72A6" w:rsidP="00EB72A6">
      <w:pPr>
        <w:pStyle w:val="2f2"/>
        <w:rPr>
          <w:rFonts w:cs="Huawei Sans"/>
        </w:rPr>
      </w:pPr>
      <w:r w:rsidRPr="006346DD">
        <w:rPr>
          <w:rFonts w:cs="Huawei Sans"/>
        </w:rPr>
        <w:t>[PE4]interface GigabitEthernet0/3/1</w:t>
      </w:r>
    </w:p>
    <w:p w14:paraId="75419B35" w14:textId="77777777" w:rsidR="00EB72A6" w:rsidRPr="006346DD" w:rsidRDefault="00EB72A6" w:rsidP="00EB72A6">
      <w:pPr>
        <w:pStyle w:val="2f2"/>
        <w:rPr>
          <w:rFonts w:cs="Huawei Sans"/>
        </w:rPr>
      </w:pPr>
      <w:r w:rsidRPr="006346DD">
        <w:rPr>
          <w:rFonts w:cs="Huawei Sans"/>
        </w:rPr>
        <w:t>[PE4-GigabitEthernet0/3/1] mpls</w:t>
      </w:r>
    </w:p>
    <w:p w14:paraId="70EC41F4" w14:textId="77777777" w:rsidR="00EB72A6" w:rsidRPr="006346DD" w:rsidRDefault="00EB72A6" w:rsidP="00EB72A6">
      <w:pPr>
        <w:pStyle w:val="2f2"/>
        <w:rPr>
          <w:rFonts w:cs="Huawei Sans"/>
        </w:rPr>
      </w:pPr>
      <w:r w:rsidRPr="006346DD">
        <w:rPr>
          <w:rFonts w:cs="Huawei Sans"/>
        </w:rPr>
        <w:t>[PE4-GigabitEthernet0/3/1] mpls te</w:t>
      </w:r>
    </w:p>
    <w:p w14:paraId="32AB17AA" w14:textId="77777777" w:rsidR="00EB72A6" w:rsidRPr="006346DD" w:rsidRDefault="00EB72A6" w:rsidP="00EB72A6">
      <w:pPr>
        <w:pStyle w:val="2f2"/>
        <w:rPr>
          <w:rFonts w:cs="Huawei Sans"/>
        </w:rPr>
      </w:pPr>
      <w:r w:rsidRPr="006346DD">
        <w:rPr>
          <w:rFonts w:cs="Huawei Sans"/>
        </w:rPr>
        <w:t>[PE4-GigabitEthernet0/3/1] quit</w:t>
      </w:r>
    </w:p>
    <w:p w14:paraId="69D473B3" w14:textId="77777777" w:rsidR="005921CA" w:rsidRPr="006346DD" w:rsidRDefault="005921CA" w:rsidP="005921CA">
      <w:pPr>
        <w:pStyle w:val="30"/>
        <w:rPr>
          <w:rFonts w:cs="Huawei Sans"/>
        </w:rPr>
      </w:pPr>
      <w:r w:rsidRPr="006346DD">
        <w:rPr>
          <w:rFonts w:cs="Huawei Sans"/>
        </w:rPr>
        <w:t>Configure devices as PCE clients.</w:t>
      </w:r>
    </w:p>
    <w:p w14:paraId="16678EB2" w14:textId="77777777" w:rsidR="005921CA" w:rsidRPr="006346DD" w:rsidRDefault="005921CA" w:rsidP="00C67429">
      <w:pPr>
        <w:pStyle w:val="1f0"/>
        <w:rPr>
          <w:rFonts w:cs="Huawei Sans"/>
        </w:rPr>
      </w:pPr>
      <w:r w:rsidRPr="006346DD">
        <w:rPr>
          <w:rFonts w:cs="Huawei Sans"/>
        </w:rPr>
        <w:t>Configure all devices as PCE clients and specify iMaster NCE-IP as the PCE server.</w:t>
      </w:r>
    </w:p>
    <w:p w14:paraId="4CB38109" w14:textId="77777777" w:rsidR="005921CA" w:rsidRPr="006346DD" w:rsidRDefault="005921CA" w:rsidP="00C67429">
      <w:pPr>
        <w:pStyle w:val="1f0"/>
        <w:rPr>
          <w:rFonts w:cs="Huawei Sans"/>
        </w:rPr>
      </w:pPr>
      <w:r w:rsidRPr="006346DD">
        <w:rPr>
          <w:rFonts w:cs="Huawei Sans"/>
        </w:rPr>
        <w:t>#PE1</w:t>
      </w:r>
    </w:p>
    <w:p w14:paraId="1D6A1787" w14:textId="77777777" w:rsidR="005921CA" w:rsidRPr="006346DD" w:rsidRDefault="005921CA" w:rsidP="005921CA">
      <w:pPr>
        <w:pStyle w:val="2f2"/>
        <w:rPr>
          <w:rFonts w:cs="Huawei Sans"/>
        </w:rPr>
      </w:pPr>
      <w:r w:rsidRPr="006346DD">
        <w:rPr>
          <w:rFonts w:cs="Huawei Sans"/>
        </w:rPr>
        <w:t xml:space="preserve">[PE1]pce-client </w:t>
      </w:r>
    </w:p>
    <w:p w14:paraId="0A15670B" w14:textId="77777777" w:rsidR="005921CA" w:rsidRPr="006346DD" w:rsidRDefault="005921CA" w:rsidP="005921CA">
      <w:pPr>
        <w:pStyle w:val="2f2"/>
        <w:rPr>
          <w:rFonts w:cs="Huawei Sans"/>
        </w:rPr>
      </w:pPr>
      <w:r w:rsidRPr="006346DD">
        <w:rPr>
          <w:rFonts w:cs="Huawei Sans"/>
        </w:rPr>
        <w:t>[PE1-pce-client] connect-server 172.21.17.102</w:t>
      </w:r>
    </w:p>
    <w:p w14:paraId="721ED208" w14:textId="77777777" w:rsidR="005921CA" w:rsidRPr="006346DD" w:rsidRDefault="005921CA" w:rsidP="005921CA">
      <w:pPr>
        <w:pStyle w:val="2f2"/>
        <w:rPr>
          <w:rFonts w:cs="Huawei Sans"/>
        </w:rPr>
      </w:pPr>
      <w:r w:rsidRPr="006346DD">
        <w:rPr>
          <w:rFonts w:cs="Huawei Sans"/>
        </w:rPr>
        <w:t>[PE1-pce-client-connect-172.21.17.102] capability segment-routing</w:t>
      </w:r>
    </w:p>
    <w:p w14:paraId="236C7039" w14:textId="77777777" w:rsidR="005921CA" w:rsidRPr="006346DD" w:rsidRDefault="005921CA" w:rsidP="00C67429">
      <w:pPr>
        <w:pStyle w:val="1f0"/>
        <w:rPr>
          <w:rFonts w:cs="Huawei Sans"/>
        </w:rPr>
      </w:pPr>
      <w:r w:rsidRPr="006346DD">
        <w:rPr>
          <w:rFonts w:cs="Huawei Sans"/>
        </w:rPr>
        <w:t>Here, PE1 is used as an example to describe how to specify iMaster NCE-IP as the PCE server. Repeat the configuration for other devices.</w:t>
      </w:r>
    </w:p>
    <w:p w14:paraId="0AF82E8A" w14:textId="77777777" w:rsidR="005921CA" w:rsidRPr="006346DD" w:rsidRDefault="005921CA" w:rsidP="00C67429">
      <w:pPr>
        <w:pStyle w:val="1f0"/>
        <w:rPr>
          <w:rFonts w:cs="Huawei Sans"/>
        </w:rPr>
      </w:pPr>
      <w:r w:rsidRPr="006346DD">
        <w:rPr>
          <w:rFonts w:cs="Huawei Sans"/>
        </w:rPr>
        <w:t># Delegate TE tunnels to the PCE server.</w:t>
      </w:r>
    </w:p>
    <w:p w14:paraId="6E1E1429" w14:textId="77777777" w:rsidR="005921CA" w:rsidRPr="006346DD" w:rsidRDefault="005921CA" w:rsidP="005921CA">
      <w:pPr>
        <w:pStyle w:val="2f2"/>
        <w:rPr>
          <w:rFonts w:cs="Huawei Sans"/>
        </w:rPr>
      </w:pPr>
      <w:r w:rsidRPr="006346DD">
        <w:rPr>
          <w:rFonts w:cs="Huawei Sans"/>
        </w:rPr>
        <w:t>[PE1]mpls</w:t>
      </w:r>
    </w:p>
    <w:p w14:paraId="12F8534C" w14:textId="77777777" w:rsidR="005921CA" w:rsidRPr="006346DD" w:rsidRDefault="005921CA" w:rsidP="005921CA">
      <w:pPr>
        <w:pStyle w:val="2f2"/>
        <w:rPr>
          <w:rFonts w:cs="Huawei Sans"/>
        </w:rPr>
      </w:pPr>
      <w:r w:rsidRPr="006346DD">
        <w:rPr>
          <w:rFonts w:cs="Huawei Sans"/>
        </w:rPr>
        <w:t xml:space="preserve">[PE1-mpls] mpls te pce delegate </w:t>
      </w:r>
    </w:p>
    <w:p w14:paraId="5BA03B63" w14:textId="77777777" w:rsidR="005921CA" w:rsidRPr="006346DD" w:rsidRDefault="005921CA" w:rsidP="00C67429">
      <w:pPr>
        <w:pStyle w:val="1f0"/>
        <w:rPr>
          <w:rFonts w:cs="Huawei Sans"/>
        </w:rPr>
      </w:pPr>
      <w:r w:rsidRPr="006346DD">
        <w:rPr>
          <w:rFonts w:cs="Huawei Sans"/>
        </w:rPr>
        <w:t>PE1 is used as an example here. Repeat the configuration for other devices.</w:t>
      </w:r>
    </w:p>
    <w:p w14:paraId="52FEA615" w14:textId="77777777" w:rsidR="005921CA" w:rsidRPr="006346DD" w:rsidRDefault="005921CA" w:rsidP="006E15FA">
      <w:pPr>
        <w:pStyle w:val="4"/>
        <w:rPr>
          <w:rFonts w:cs="Huawei Sans" w:hint="default"/>
        </w:rPr>
      </w:pPr>
      <w:r w:rsidRPr="006346DD">
        <w:rPr>
          <w:rFonts w:cs="Huawei Sans" w:hint="default"/>
        </w:rPr>
        <w:t>Device-Side BGP Configurations</w:t>
      </w:r>
    </w:p>
    <w:p w14:paraId="14458E41" w14:textId="77777777" w:rsidR="00960846" w:rsidRDefault="00960846" w:rsidP="00960846">
      <w:pPr>
        <w:pStyle w:val="1f0"/>
      </w:pPr>
      <w:r>
        <w:t>Configure P1 and P2 as RRs and establish BGP VPNv4 peer relationships between PEs and RRs, so that CEs can communicate with each other through L3VPNv4.</w:t>
      </w:r>
    </w:p>
    <w:p w14:paraId="4B6F0704" w14:textId="77777777" w:rsidR="00960846" w:rsidRDefault="00960846" w:rsidP="00960846">
      <w:pPr>
        <w:pStyle w:val="1f0"/>
      </w:pPr>
      <w:r>
        <w:t>Configure BGP-LS peer relationships between RRs and iMaster NCE-IP, so that link information can be reported to iMaster NCE-IP.</w:t>
      </w:r>
    </w:p>
    <w:p w14:paraId="7D6CEF27" w14:textId="77777777" w:rsidR="00960846" w:rsidRDefault="00960846" w:rsidP="00960846">
      <w:pPr>
        <w:pStyle w:val="1f0"/>
      </w:pPr>
      <w:r>
        <w:t>To enable iMaster NCE-IP to monitor the path status of SR-MPLS Policies, establish BGP-LS peer relationships between PEs and RRs and use RRs to report the path status of SR-MPLS Policies to iMaster NCE-IP.</w:t>
      </w:r>
    </w:p>
    <w:p w14:paraId="571FAF0A" w14:textId="77777777" w:rsidR="00960846" w:rsidRDefault="00960846" w:rsidP="00960846">
      <w:pPr>
        <w:pStyle w:val="1f0"/>
      </w:pPr>
      <w:r>
        <w:t>To enable iMaster NCE-IP to deliver SR Policy configurations to PEs through BGP SR Policy routes, establish BGP SR Policy peer relationships between iMaster NCE-IP and RRs, and establish BGP SR Policy peer relationships between all PEs and RRs. The RRs then reflect SR Policy routes received from the controller to PEs.</w:t>
      </w:r>
    </w:p>
    <w:p w14:paraId="14CCEF69" w14:textId="77777777" w:rsidR="005921CA" w:rsidRPr="006346DD" w:rsidRDefault="005921CA" w:rsidP="005921CA">
      <w:pPr>
        <w:pStyle w:val="30"/>
        <w:rPr>
          <w:rFonts w:cs="Huawei Sans"/>
        </w:rPr>
      </w:pPr>
      <w:r w:rsidRPr="006346DD">
        <w:rPr>
          <w:rFonts w:cs="Huawei Sans"/>
        </w:rPr>
        <w:lastRenderedPageBreak/>
        <w:t>Establish VPNv4 peer relationships.</w:t>
      </w:r>
    </w:p>
    <w:p w14:paraId="15095E32" w14:textId="1C96268B" w:rsidR="005921CA" w:rsidRPr="006346DD" w:rsidRDefault="00960846" w:rsidP="00C67429">
      <w:pPr>
        <w:pStyle w:val="1f0"/>
        <w:rPr>
          <w:rFonts w:cs="Huawei Sans"/>
        </w:rPr>
      </w:pPr>
      <w:r>
        <w:t>Establish VPNv4 peer relationships between PEs and RRs. Use the Loopback0 IP address as the BGP router ID.</w:t>
      </w:r>
    </w:p>
    <w:p w14:paraId="0522767B" w14:textId="77777777" w:rsidR="005921CA" w:rsidRPr="006346DD" w:rsidRDefault="005921CA" w:rsidP="00C67429">
      <w:pPr>
        <w:pStyle w:val="1f0"/>
        <w:rPr>
          <w:rFonts w:cs="Huawei Sans"/>
        </w:rPr>
      </w:pPr>
      <w:r w:rsidRPr="006346DD">
        <w:rPr>
          <w:rFonts w:cs="Huawei Sans"/>
        </w:rPr>
        <w:t># Configure PE1.</w:t>
      </w:r>
    </w:p>
    <w:p w14:paraId="16280B54" w14:textId="77777777" w:rsidR="005921CA" w:rsidRPr="006346DD" w:rsidRDefault="005921CA" w:rsidP="005921CA">
      <w:pPr>
        <w:pStyle w:val="2f2"/>
        <w:rPr>
          <w:rFonts w:cs="Huawei Sans"/>
        </w:rPr>
      </w:pPr>
      <w:r w:rsidRPr="006346DD">
        <w:rPr>
          <w:rFonts w:cs="Huawei Sans"/>
        </w:rPr>
        <w:t>[PE1]bgp 65001</w:t>
      </w:r>
    </w:p>
    <w:p w14:paraId="1947434D" w14:textId="77777777" w:rsidR="005921CA" w:rsidRPr="006346DD" w:rsidRDefault="005921CA" w:rsidP="005921CA">
      <w:pPr>
        <w:pStyle w:val="2f2"/>
        <w:rPr>
          <w:rFonts w:cs="Huawei Sans"/>
        </w:rPr>
      </w:pPr>
      <w:r w:rsidRPr="006346DD">
        <w:rPr>
          <w:rFonts w:cs="Huawei Sans"/>
        </w:rPr>
        <w:t>[PE1-bgp] router-id 1.0.0.1</w:t>
      </w:r>
    </w:p>
    <w:p w14:paraId="5DED93C6" w14:textId="77777777" w:rsidR="005921CA" w:rsidRPr="006346DD" w:rsidRDefault="005921CA" w:rsidP="005921CA">
      <w:pPr>
        <w:pStyle w:val="2f2"/>
        <w:rPr>
          <w:rFonts w:cs="Huawei Sans"/>
        </w:rPr>
      </w:pPr>
      <w:r w:rsidRPr="006346DD">
        <w:rPr>
          <w:rFonts w:cs="Huawei Sans"/>
        </w:rPr>
        <w:t>[PE1-bgp] undo default ipv4-unicast</w:t>
      </w:r>
    </w:p>
    <w:p w14:paraId="7E4AF29C" w14:textId="77777777" w:rsidR="005921CA" w:rsidRPr="006346DD" w:rsidRDefault="005921CA" w:rsidP="005921CA">
      <w:pPr>
        <w:pStyle w:val="2f2"/>
        <w:rPr>
          <w:rFonts w:cs="Huawei Sans"/>
        </w:rPr>
      </w:pPr>
      <w:r w:rsidRPr="006346DD">
        <w:rPr>
          <w:rFonts w:cs="Huawei Sans"/>
        </w:rPr>
        <w:t>[PE1-bgp] peer 1.0.0.5 as-number 65001</w:t>
      </w:r>
    </w:p>
    <w:p w14:paraId="1C4A4927" w14:textId="77777777" w:rsidR="005921CA" w:rsidRPr="006346DD" w:rsidRDefault="005921CA" w:rsidP="005921CA">
      <w:pPr>
        <w:pStyle w:val="2f2"/>
        <w:rPr>
          <w:rFonts w:cs="Huawei Sans"/>
        </w:rPr>
      </w:pPr>
      <w:r w:rsidRPr="006346DD">
        <w:rPr>
          <w:rFonts w:cs="Huawei Sans"/>
        </w:rPr>
        <w:t>[PE1-bgp] peer 1.0.0.5 connect-interface LoopBack0</w:t>
      </w:r>
    </w:p>
    <w:p w14:paraId="68E52805" w14:textId="77777777" w:rsidR="005921CA" w:rsidRPr="006346DD" w:rsidRDefault="005921CA" w:rsidP="005921CA">
      <w:pPr>
        <w:pStyle w:val="2f2"/>
        <w:rPr>
          <w:rFonts w:cs="Huawei Sans"/>
        </w:rPr>
      </w:pPr>
      <w:r w:rsidRPr="006346DD">
        <w:rPr>
          <w:rFonts w:cs="Huawei Sans"/>
        </w:rPr>
        <w:t>[PE1-bgp] peer 1.0.0.6 as-number 65001</w:t>
      </w:r>
    </w:p>
    <w:p w14:paraId="3A3D3344" w14:textId="77777777" w:rsidR="005921CA" w:rsidRPr="006346DD" w:rsidRDefault="005921CA" w:rsidP="005921CA">
      <w:pPr>
        <w:pStyle w:val="2f2"/>
        <w:rPr>
          <w:rFonts w:cs="Huawei Sans"/>
        </w:rPr>
      </w:pPr>
      <w:r w:rsidRPr="006346DD">
        <w:rPr>
          <w:rFonts w:cs="Huawei Sans"/>
        </w:rPr>
        <w:t>[PE1-bgp] peer 1.0.0.6 connect-interface LoopBack0</w:t>
      </w:r>
    </w:p>
    <w:p w14:paraId="58E47D4F" w14:textId="77777777" w:rsidR="005921CA" w:rsidRPr="006346DD" w:rsidRDefault="005921CA" w:rsidP="005921CA">
      <w:pPr>
        <w:pStyle w:val="2f2"/>
        <w:rPr>
          <w:rFonts w:cs="Huawei Sans"/>
        </w:rPr>
      </w:pPr>
      <w:r w:rsidRPr="006346DD">
        <w:rPr>
          <w:rFonts w:cs="Huawei Sans"/>
        </w:rPr>
        <w:t>[PE1-bgp] ipv4-family vpnv4</w:t>
      </w:r>
    </w:p>
    <w:p w14:paraId="50A83616" w14:textId="77777777" w:rsidR="005921CA" w:rsidRPr="006346DD" w:rsidRDefault="005921CA" w:rsidP="005921CA">
      <w:pPr>
        <w:pStyle w:val="2f2"/>
        <w:rPr>
          <w:rFonts w:cs="Huawei Sans"/>
        </w:rPr>
      </w:pPr>
      <w:r w:rsidRPr="006346DD">
        <w:rPr>
          <w:rFonts w:cs="Huawei Sans"/>
        </w:rPr>
        <w:t>[PE1-bgp-af-vpnv4] peer 1.0.0.5 enable</w:t>
      </w:r>
    </w:p>
    <w:p w14:paraId="602FC388" w14:textId="77777777" w:rsidR="005921CA" w:rsidRPr="006346DD" w:rsidRDefault="005921CA" w:rsidP="005921CA">
      <w:pPr>
        <w:pStyle w:val="2f2"/>
        <w:rPr>
          <w:rFonts w:cs="Huawei Sans"/>
        </w:rPr>
      </w:pPr>
      <w:r w:rsidRPr="006346DD">
        <w:rPr>
          <w:rFonts w:cs="Huawei Sans"/>
        </w:rPr>
        <w:t>[PE1-bgp-af-vpnv4] peer 1.0.0.5 advertise-community</w:t>
      </w:r>
    </w:p>
    <w:p w14:paraId="236D1492" w14:textId="77777777" w:rsidR="005921CA" w:rsidRPr="006346DD" w:rsidRDefault="005921CA" w:rsidP="005921CA">
      <w:pPr>
        <w:pStyle w:val="2f2"/>
        <w:rPr>
          <w:rFonts w:cs="Huawei Sans"/>
        </w:rPr>
      </w:pPr>
      <w:r w:rsidRPr="006346DD">
        <w:rPr>
          <w:rFonts w:cs="Huawei Sans"/>
        </w:rPr>
        <w:t>[PE1-bgp-af-vpnv4] peer 1.0.0.6 enable</w:t>
      </w:r>
    </w:p>
    <w:p w14:paraId="2ABAE88D" w14:textId="77777777" w:rsidR="005921CA" w:rsidRPr="006346DD" w:rsidRDefault="005921CA" w:rsidP="005921CA">
      <w:pPr>
        <w:pStyle w:val="2f2"/>
        <w:rPr>
          <w:rFonts w:cs="Huawei Sans"/>
        </w:rPr>
      </w:pPr>
      <w:r w:rsidRPr="006346DD">
        <w:rPr>
          <w:rFonts w:cs="Huawei Sans"/>
        </w:rPr>
        <w:t>[PE1-bgp-af-vpnv4] peer 1.0.0.6 advertise-community</w:t>
      </w:r>
    </w:p>
    <w:p w14:paraId="5F7835F3" w14:textId="77777777" w:rsidR="005921CA" w:rsidRPr="006346DD" w:rsidRDefault="005921CA" w:rsidP="00C67429">
      <w:pPr>
        <w:pStyle w:val="1f0"/>
        <w:rPr>
          <w:rFonts w:cs="Huawei Sans"/>
        </w:rPr>
      </w:pPr>
      <w:r w:rsidRPr="006346DD">
        <w:rPr>
          <w:rFonts w:cs="Huawei Sans"/>
        </w:rPr>
        <w:t>PE1 is used as an example. The configurations of other PEs are similar to the configuration of PE1.</w:t>
      </w:r>
    </w:p>
    <w:p w14:paraId="0B91A193" w14:textId="77777777" w:rsidR="005921CA" w:rsidRPr="006346DD" w:rsidRDefault="005921CA" w:rsidP="00C67429">
      <w:pPr>
        <w:pStyle w:val="1f0"/>
        <w:rPr>
          <w:rFonts w:cs="Huawei Sans"/>
        </w:rPr>
      </w:pPr>
      <w:r w:rsidRPr="006346DD">
        <w:rPr>
          <w:rFonts w:cs="Huawei Sans"/>
        </w:rPr>
        <w:t># Configure P1.</w:t>
      </w:r>
    </w:p>
    <w:p w14:paraId="6CF0376D" w14:textId="77777777" w:rsidR="005921CA" w:rsidRPr="006346DD" w:rsidRDefault="005921CA" w:rsidP="005921CA">
      <w:pPr>
        <w:pStyle w:val="2f2"/>
        <w:rPr>
          <w:rFonts w:cs="Huawei Sans"/>
        </w:rPr>
      </w:pPr>
      <w:r w:rsidRPr="006346DD">
        <w:rPr>
          <w:rFonts w:cs="Huawei Sans"/>
        </w:rPr>
        <w:t>[P1]bgp 65001</w:t>
      </w:r>
    </w:p>
    <w:p w14:paraId="568B452F" w14:textId="77777777" w:rsidR="005921CA" w:rsidRPr="006346DD" w:rsidRDefault="005921CA" w:rsidP="005921CA">
      <w:pPr>
        <w:pStyle w:val="2f2"/>
        <w:rPr>
          <w:rFonts w:cs="Huawei Sans"/>
        </w:rPr>
      </w:pPr>
      <w:r w:rsidRPr="006346DD">
        <w:rPr>
          <w:rFonts w:cs="Huawei Sans"/>
        </w:rPr>
        <w:t>[P1-bgp] router-id 1.0.0.5</w:t>
      </w:r>
    </w:p>
    <w:p w14:paraId="37EA0E31" w14:textId="77777777" w:rsidR="005921CA" w:rsidRPr="006346DD" w:rsidRDefault="005921CA" w:rsidP="005921CA">
      <w:pPr>
        <w:pStyle w:val="2f2"/>
        <w:rPr>
          <w:rFonts w:cs="Huawei Sans"/>
        </w:rPr>
      </w:pPr>
      <w:r w:rsidRPr="006346DD">
        <w:rPr>
          <w:rFonts w:cs="Huawei Sans"/>
        </w:rPr>
        <w:t>[P1-bgp] undo default ipv4-unicast</w:t>
      </w:r>
    </w:p>
    <w:p w14:paraId="292F39C8" w14:textId="77777777" w:rsidR="005921CA" w:rsidRPr="006346DD" w:rsidRDefault="005921CA" w:rsidP="005921CA">
      <w:pPr>
        <w:pStyle w:val="2f2"/>
        <w:rPr>
          <w:rFonts w:cs="Huawei Sans"/>
        </w:rPr>
      </w:pPr>
      <w:r w:rsidRPr="006346DD">
        <w:rPr>
          <w:rFonts w:cs="Huawei Sans"/>
        </w:rPr>
        <w:t>[P1-bgp] group RR internal</w:t>
      </w:r>
    </w:p>
    <w:p w14:paraId="13C8682E" w14:textId="77777777" w:rsidR="005921CA" w:rsidRPr="006346DD" w:rsidRDefault="005921CA" w:rsidP="005921CA">
      <w:pPr>
        <w:pStyle w:val="2f2"/>
        <w:rPr>
          <w:rFonts w:cs="Huawei Sans"/>
        </w:rPr>
      </w:pPr>
      <w:r w:rsidRPr="006346DD">
        <w:rPr>
          <w:rFonts w:cs="Huawei Sans"/>
        </w:rPr>
        <w:t>[P1-bgp] peer RR connect-interface LoopBack0</w:t>
      </w:r>
    </w:p>
    <w:p w14:paraId="0A515ADF" w14:textId="77777777" w:rsidR="005921CA" w:rsidRPr="006346DD" w:rsidRDefault="005921CA" w:rsidP="005921CA">
      <w:pPr>
        <w:pStyle w:val="2f2"/>
        <w:rPr>
          <w:rFonts w:cs="Huawei Sans"/>
        </w:rPr>
      </w:pPr>
      <w:r w:rsidRPr="006346DD">
        <w:rPr>
          <w:rFonts w:cs="Huawei Sans"/>
        </w:rPr>
        <w:t>[P1-bgp] peer 1.0.0.1 as-number 65001</w:t>
      </w:r>
    </w:p>
    <w:p w14:paraId="6E17CC4A" w14:textId="77777777" w:rsidR="005921CA" w:rsidRPr="006346DD" w:rsidRDefault="005921CA" w:rsidP="005921CA">
      <w:pPr>
        <w:pStyle w:val="2f2"/>
        <w:rPr>
          <w:rFonts w:cs="Huawei Sans"/>
        </w:rPr>
      </w:pPr>
      <w:r w:rsidRPr="006346DD">
        <w:rPr>
          <w:rFonts w:cs="Huawei Sans"/>
        </w:rPr>
        <w:t>[P1-bgp] peer 1.0.0.1 group RR</w:t>
      </w:r>
    </w:p>
    <w:p w14:paraId="22052454" w14:textId="77777777" w:rsidR="005921CA" w:rsidRPr="006346DD" w:rsidRDefault="005921CA" w:rsidP="005921CA">
      <w:pPr>
        <w:pStyle w:val="2f2"/>
        <w:rPr>
          <w:rFonts w:cs="Huawei Sans"/>
        </w:rPr>
      </w:pPr>
      <w:r w:rsidRPr="006346DD">
        <w:rPr>
          <w:rFonts w:cs="Huawei Sans"/>
        </w:rPr>
        <w:t>[P1-bgp] peer 1.0.0.2 as-number 65001</w:t>
      </w:r>
    </w:p>
    <w:p w14:paraId="3A4F5E4B" w14:textId="77777777" w:rsidR="005921CA" w:rsidRPr="006346DD" w:rsidRDefault="005921CA" w:rsidP="005921CA">
      <w:pPr>
        <w:pStyle w:val="2f2"/>
        <w:rPr>
          <w:rFonts w:cs="Huawei Sans"/>
        </w:rPr>
      </w:pPr>
      <w:r w:rsidRPr="006346DD">
        <w:rPr>
          <w:rFonts w:cs="Huawei Sans"/>
        </w:rPr>
        <w:t>[P1-bgp] peer 1.0.0.2 group RR</w:t>
      </w:r>
    </w:p>
    <w:p w14:paraId="11E12A6E" w14:textId="77777777" w:rsidR="005921CA" w:rsidRPr="006346DD" w:rsidRDefault="005921CA" w:rsidP="005921CA">
      <w:pPr>
        <w:pStyle w:val="2f2"/>
        <w:rPr>
          <w:rFonts w:cs="Huawei Sans"/>
        </w:rPr>
      </w:pPr>
      <w:r w:rsidRPr="006346DD">
        <w:rPr>
          <w:rFonts w:cs="Huawei Sans"/>
        </w:rPr>
        <w:t>[P1-bgp] peer 1.0.0.3 as-number 65001</w:t>
      </w:r>
    </w:p>
    <w:p w14:paraId="062586DF" w14:textId="77777777" w:rsidR="005921CA" w:rsidRPr="006346DD" w:rsidRDefault="005921CA" w:rsidP="005921CA">
      <w:pPr>
        <w:pStyle w:val="2f2"/>
        <w:rPr>
          <w:rFonts w:cs="Huawei Sans"/>
        </w:rPr>
      </w:pPr>
      <w:r w:rsidRPr="006346DD">
        <w:rPr>
          <w:rFonts w:cs="Huawei Sans"/>
        </w:rPr>
        <w:t>[P1-bgp] peer 1.0.0.3 group RR</w:t>
      </w:r>
    </w:p>
    <w:p w14:paraId="68B3C25F" w14:textId="77777777" w:rsidR="005921CA" w:rsidRPr="006346DD" w:rsidRDefault="005921CA" w:rsidP="005921CA">
      <w:pPr>
        <w:pStyle w:val="2f2"/>
        <w:rPr>
          <w:rFonts w:cs="Huawei Sans"/>
        </w:rPr>
      </w:pPr>
      <w:r w:rsidRPr="006346DD">
        <w:rPr>
          <w:rFonts w:cs="Huawei Sans"/>
        </w:rPr>
        <w:t>[P1-bgp] peer 1.0.0.4 as-number 65001</w:t>
      </w:r>
    </w:p>
    <w:p w14:paraId="53349A8A" w14:textId="77777777" w:rsidR="005921CA" w:rsidRPr="006346DD" w:rsidRDefault="005921CA" w:rsidP="005921CA">
      <w:pPr>
        <w:pStyle w:val="2f2"/>
        <w:rPr>
          <w:rFonts w:cs="Huawei Sans"/>
        </w:rPr>
      </w:pPr>
      <w:r w:rsidRPr="006346DD">
        <w:rPr>
          <w:rFonts w:cs="Huawei Sans"/>
        </w:rPr>
        <w:t>[P1-bgp] peer 1.0.0.4 group RR</w:t>
      </w:r>
    </w:p>
    <w:p w14:paraId="24198CC8" w14:textId="77777777" w:rsidR="005921CA" w:rsidRPr="006346DD" w:rsidRDefault="005921CA" w:rsidP="005921CA">
      <w:pPr>
        <w:pStyle w:val="2f2"/>
        <w:rPr>
          <w:rFonts w:cs="Huawei Sans"/>
        </w:rPr>
      </w:pPr>
      <w:r w:rsidRPr="006346DD">
        <w:rPr>
          <w:rFonts w:cs="Huawei Sans"/>
        </w:rPr>
        <w:t>[P1-bgp] ipv4-family vpnv4</w:t>
      </w:r>
    </w:p>
    <w:p w14:paraId="033A96AC" w14:textId="77777777" w:rsidR="005921CA" w:rsidRPr="006346DD" w:rsidRDefault="005921CA" w:rsidP="005921CA">
      <w:pPr>
        <w:pStyle w:val="2f2"/>
        <w:rPr>
          <w:rFonts w:cs="Huawei Sans"/>
        </w:rPr>
      </w:pPr>
      <w:r w:rsidRPr="006346DD">
        <w:rPr>
          <w:rFonts w:cs="Huawei Sans"/>
        </w:rPr>
        <w:t>[P1-bgp-af-vpnv4] undo policy vpn-target</w:t>
      </w:r>
    </w:p>
    <w:p w14:paraId="79B2F8EE" w14:textId="77777777" w:rsidR="005921CA" w:rsidRPr="006346DD" w:rsidRDefault="005921CA" w:rsidP="005921CA">
      <w:pPr>
        <w:pStyle w:val="2f2"/>
        <w:rPr>
          <w:rFonts w:cs="Huawei Sans"/>
        </w:rPr>
      </w:pPr>
      <w:r w:rsidRPr="006346DD">
        <w:rPr>
          <w:rFonts w:cs="Huawei Sans"/>
        </w:rPr>
        <w:t>[P1-bgp-af-vpnv4] peer 1.0.0.1 enable</w:t>
      </w:r>
    </w:p>
    <w:p w14:paraId="6204C85C" w14:textId="77777777" w:rsidR="005921CA" w:rsidRPr="006346DD" w:rsidRDefault="005921CA" w:rsidP="005921CA">
      <w:pPr>
        <w:pStyle w:val="2f2"/>
        <w:rPr>
          <w:rFonts w:cs="Huawei Sans"/>
        </w:rPr>
      </w:pPr>
      <w:r w:rsidRPr="006346DD">
        <w:rPr>
          <w:rFonts w:cs="Huawei Sans"/>
        </w:rPr>
        <w:t>[P1-bgp-af-vpnv4] peer 1.0.0.1 reflect-client</w:t>
      </w:r>
    </w:p>
    <w:p w14:paraId="6C87529A" w14:textId="77777777" w:rsidR="005921CA" w:rsidRPr="006346DD" w:rsidRDefault="005921CA" w:rsidP="005921CA">
      <w:pPr>
        <w:pStyle w:val="2f2"/>
        <w:rPr>
          <w:rFonts w:cs="Huawei Sans"/>
        </w:rPr>
      </w:pPr>
      <w:r w:rsidRPr="006346DD">
        <w:rPr>
          <w:rFonts w:cs="Huawei Sans"/>
        </w:rPr>
        <w:t>[P1-bgp-af-vpnv4] peer 1.0.0.1 advertise-community</w:t>
      </w:r>
    </w:p>
    <w:p w14:paraId="1E78CE57" w14:textId="77777777" w:rsidR="005921CA" w:rsidRPr="006346DD" w:rsidRDefault="005921CA" w:rsidP="005921CA">
      <w:pPr>
        <w:pStyle w:val="2f2"/>
        <w:rPr>
          <w:rFonts w:cs="Huawei Sans"/>
        </w:rPr>
      </w:pPr>
      <w:r w:rsidRPr="006346DD">
        <w:rPr>
          <w:rFonts w:cs="Huawei Sans"/>
        </w:rPr>
        <w:t>[P1-bgp-af-vpnv4] peer 1.0.0.2 enable</w:t>
      </w:r>
    </w:p>
    <w:p w14:paraId="1B90A4C4" w14:textId="77777777" w:rsidR="005921CA" w:rsidRPr="006346DD" w:rsidRDefault="005921CA" w:rsidP="005921CA">
      <w:pPr>
        <w:pStyle w:val="2f2"/>
        <w:rPr>
          <w:rFonts w:cs="Huawei Sans"/>
        </w:rPr>
      </w:pPr>
      <w:r w:rsidRPr="006346DD">
        <w:rPr>
          <w:rFonts w:cs="Huawei Sans"/>
        </w:rPr>
        <w:t>[P1-bgp-af-vpnv4] peer 1.0.0.2 reflect-client</w:t>
      </w:r>
    </w:p>
    <w:p w14:paraId="170DBFC8" w14:textId="77777777" w:rsidR="005921CA" w:rsidRPr="006346DD" w:rsidRDefault="005921CA" w:rsidP="005921CA">
      <w:pPr>
        <w:pStyle w:val="2f2"/>
        <w:rPr>
          <w:rFonts w:cs="Huawei Sans"/>
        </w:rPr>
      </w:pPr>
      <w:r w:rsidRPr="006346DD">
        <w:rPr>
          <w:rFonts w:cs="Huawei Sans"/>
        </w:rPr>
        <w:t>[P1-bgp-af-vpnv4] peer 1.0.0.2 advertise-community</w:t>
      </w:r>
    </w:p>
    <w:p w14:paraId="05832790" w14:textId="77777777" w:rsidR="005921CA" w:rsidRPr="006346DD" w:rsidRDefault="00B62B60" w:rsidP="005921CA">
      <w:pPr>
        <w:pStyle w:val="2f2"/>
        <w:rPr>
          <w:rFonts w:cs="Huawei Sans"/>
        </w:rPr>
      </w:pPr>
      <w:r w:rsidRPr="006346DD">
        <w:rPr>
          <w:rFonts w:cs="Huawei Sans"/>
        </w:rPr>
        <w:t>[P1-bgp-af-vpnv4] peer 1.0.0.3 enable</w:t>
      </w:r>
    </w:p>
    <w:p w14:paraId="139172DE" w14:textId="77777777" w:rsidR="005921CA" w:rsidRPr="006346DD" w:rsidRDefault="00B62B60" w:rsidP="005921CA">
      <w:pPr>
        <w:pStyle w:val="2f2"/>
        <w:rPr>
          <w:rFonts w:cs="Huawei Sans"/>
        </w:rPr>
      </w:pPr>
      <w:r w:rsidRPr="006346DD">
        <w:rPr>
          <w:rFonts w:cs="Huawei Sans"/>
        </w:rPr>
        <w:t>[P1-bgp-af-vpnv4] peer 1.0.0.3 reflect-client</w:t>
      </w:r>
    </w:p>
    <w:p w14:paraId="4DF060ED" w14:textId="77777777" w:rsidR="005921CA" w:rsidRPr="006346DD" w:rsidRDefault="00B62B60" w:rsidP="005921CA">
      <w:pPr>
        <w:pStyle w:val="2f2"/>
        <w:rPr>
          <w:rFonts w:cs="Huawei Sans"/>
        </w:rPr>
      </w:pPr>
      <w:r w:rsidRPr="006346DD">
        <w:rPr>
          <w:rFonts w:cs="Huawei Sans"/>
        </w:rPr>
        <w:t>[P1-bgp-af-vpnv4] peer 1.0.0.3 advertise-community</w:t>
      </w:r>
    </w:p>
    <w:p w14:paraId="19C3395E" w14:textId="77777777" w:rsidR="005921CA" w:rsidRPr="006346DD" w:rsidRDefault="00B62B60" w:rsidP="005921CA">
      <w:pPr>
        <w:pStyle w:val="2f2"/>
        <w:rPr>
          <w:rFonts w:cs="Huawei Sans"/>
        </w:rPr>
      </w:pPr>
      <w:r w:rsidRPr="006346DD">
        <w:rPr>
          <w:rFonts w:cs="Huawei Sans"/>
        </w:rPr>
        <w:t>[P1-bgp-af-vpnv4] peer 1.0.0.4 enable</w:t>
      </w:r>
    </w:p>
    <w:p w14:paraId="717C99BF" w14:textId="77777777" w:rsidR="005921CA" w:rsidRPr="006346DD" w:rsidRDefault="00B62B60" w:rsidP="005921CA">
      <w:pPr>
        <w:pStyle w:val="2f2"/>
        <w:rPr>
          <w:rFonts w:cs="Huawei Sans"/>
        </w:rPr>
      </w:pPr>
      <w:r w:rsidRPr="006346DD">
        <w:rPr>
          <w:rFonts w:cs="Huawei Sans"/>
        </w:rPr>
        <w:t>[P1-bgp-af-vpnv4] peer 1.0.0.4 reflect-client</w:t>
      </w:r>
    </w:p>
    <w:p w14:paraId="542322FB" w14:textId="77777777" w:rsidR="005921CA" w:rsidRPr="006346DD" w:rsidRDefault="00B62B60" w:rsidP="005921CA">
      <w:pPr>
        <w:pStyle w:val="2f2"/>
        <w:rPr>
          <w:rFonts w:cs="Huawei Sans"/>
        </w:rPr>
      </w:pPr>
      <w:r w:rsidRPr="006346DD">
        <w:rPr>
          <w:rFonts w:cs="Huawei Sans"/>
        </w:rPr>
        <w:t>[P1-bgp-af-vpnv4] peer 1.0.0.4 advertise-community</w:t>
      </w:r>
    </w:p>
    <w:p w14:paraId="295AC664" w14:textId="77777777" w:rsidR="00960846" w:rsidRDefault="00960846" w:rsidP="00960846">
      <w:pPr>
        <w:pStyle w:val="1f0"/>
      </w:pPr>
      <w:r>
        <w:lastRenderedPageBreak/>
        <w:t>P1 is used as an example. Establish a VPNv4 peer relationship between each PE and the RR. The configuration of P2 is the same as that of P1, except each P must have a unique router ID.</w:t>
      </w:r>
    </w:p>
    <w:p w14:paraId="615A9AE6" w14:textId="77777777" w:rsidR="005921CA" w:rsidRPr="006346DD" w:rsidRDefault="005921CA" w:rsidP="005921CA">
      <w:pPr>
        <w:pStyle w:val="30"/>
        <w:rPr>
          <w:rFonts w:cs="Huawei Sans"/>
        </w:rPr>
      </w:pPr>
      <w:r w:rsidRPr="006346DD">
        <w:rPr>
          <w:rFonts w:cs="Huawei Sans"/>
        </w:rPr>
        <w:t>Establishment BGP-LS peer relationships.</w:t>
      </w:r>
    </w:p>
    <w:p w14:paraId="63BBE51A" w14:textId="77777777" w:rsidR="00960846" w:rsidRDefault="00960846" w:rsidP="00960846">
      <w:pPr>
        <w:pStyle w:val="1f0"/>
      </w:pPr>
      <w:r>
        <w:t>Establish a BGP-LS peer relationship between each RR and iMaster NCE-IP for redundancy protection.</w:t>
      </w:r>
    </w:p>
    <w:p w14:paraId="3A50FE26" w14:textId="77777777" w:rsidR="00960846" w:rsidRDefault="00960846" w:rsidP="00960846">
      <w:pPr>
        <w:pStyle w:val="1f0"/>
      </w:pPr>
      <w:r>
        <w:t>Establish BGP-LS peer relationships between PEs and RRs, so that RRs can report SR-MPLS Policy path status.</w:t>
      </w:r>
    </w:p>
    <w:p w14:paraId="5032BA44" w14:textId="77777777" w:rsidR="00960846" w:rsidRDefault="00960846" w:rsidP="00960846">
      <w:pPr>
        <w:pStyle w:val="1f0"/>
      </w:pPr>
      <w:r>
        <w:t>This section describes only device-side configurations. Controller-side configurations are described in the following sections.</w:t>
      </w:r>
    </w:p>
    <w:p w14:paraId="2F0CB6CB" w14:textId="77777777" w:rsidR="005921CA" w:rsidRPr="006346DD" w:rsidRDefault="005921CA" w:rsidP="00C67429">
      <w:pPr>
        <w:pStyle w:val="1f0"/>
        <w:rPr>
          <w:rFonts w:cs="Huawei Sans"/>
        </w:rPr>
      </w:pPr>
      <w:r w:rsidRPr="006346DD">
        <w:rPr>
          <w:rFonts w:cs="Huawei Sans"/>
        </w:rPr>
        <w:t>#P1</w:t>
      </w:r>
    </w:p>
    <w:p w14:paraId="15CD46E4" w14:textId="77777777" w:rsidR="005921CA" w:rsidRPr="006346DD" w:rsidRDefault="005921CA" w:rsidP="005921CA">
      <w:pPr>
        <w:pStyle w:val="2f2"/>
        <w:rPr>
          <w:rFonts w:cs="Huawei Sans"/>
        </w:rPr>
      </w:pPr>
      <w:r w:rsidRPr="006346DD">
        <w:rPr>
          <w:rFonts w:cs="Huawei Sans"/>
        </w:rPr>
        <w:t>[P1]bgp 65001</w:t>
      </w:r>
    </w:p>
    <w:p w14:paraId="7F2554B1" w14:textId="77777777" w:rsidR="005921CA" w:rsidRPr="006346DD" w:rsidRDefault="005921CA" w:rsidP="005921CA">
      <w:pPr>
        <w:pStyle w:val="2f2"/>
        <w:rPr>
          <w:rFonts w:cs="Huawei Sans"/>
        </w:rPr>
      </w:pPr>
      <w:r w:rsidRPr="006346DD">
        <w:rPr>
          <w:rFonts w:cs="Huawei Sans"/>
        </w:rPr>
        <w:t>[P1-bgp] peer 172.21.17.102 as-number 65001</w:t>
      </w:r>
    </w:p>
    <w:p w14:paraId="562F0F86" w14:textId="77777777" w:rsidR="005921CA" w:rsidRPr="006346DD" w:rsidRDefault="005921CA" w:rsidP="005921CA">
      <w:pPr>
        <w:pStyle w:val="2f2"/>
        <w:rPr>
          <w:rFonts w:cs="Huawei Sans"/>
        </w:rPr>
      </w:pPr>
      <w:r w:rsidRPr="006346DD">
        <w:rPr>
          <w:rFonts w:cs="Huawei Sans"/>
        </w:rPr>
        <w:t>[P1-bgp] peer 172.21.17.102 group RR</w:t>
      </w:r>
    </w:p>
    <w:p w14:paraId="66736005" w14:textId="77777777" w:rsidR="005921CA" w:rsidRPr="006346DD" w:rsidRDefault="005921CA" w:rsidP="005921CA">
      <w:pPr>
        <w:pStyle w:val="2f2"/>
        <w:rPr>
          <w:rFonts w:cs="Huawei Sans"/>
        </w:rPr>
      </w:pPr>
      <w:r w:rsidRPr="006346DD">
        <w:rPr>
          <w:rFonts w:cs="Huawei Sans"/>
        </w:rPr>
        <w:t>[P1-bgp] link-state-family unicast</w:t>
      </w:r>
    </w:p>
    <w:p w14:paraId="73377F92" w14:textId="77777777" w:rsidR="005921CA" w:rsidRPr="006346DD" w:rsidRDefault="00B62B60" w:rsidP="005921CA">
      <w:pPr>
        <w:pStyle w:val="2f2"/>
        <w:rPr>
          <w:rFonts w:cs="Huawei Sans"/>
        </w:rPr>
      </w:pPr>
      <w:r w:rsidRPr="006346DD">
        <w:rPr>
          <w:rFonts w:cs="Huawei Sans"/>
        </w:rPr>
        <w:t xml:space="preserve">[P1-bgp-af-ls] </w:t>
      </w:r>
      <w:r w:rsidRPr="006346DD">
        <w:rPr>
          <w:rFonts w:cs="Huawei Sans"/>
          <w:color w:val="C7000B"/>
        </w:rPr>
        <w:t>domain identifier 1.0.0.56</w:t>
      </w:r>
    </w:p>
    <w:p w14:paraId="3326097D" w14:textId="77777777" w:rsidR="005921CA" w:rsidRPr="006346DD" w:rsidRDefault="00B62B60" w:rsidP="005921CA">
      <w:pPr>
        <w:pStyle w:val="2f2"/>
        <w:rPr>
          <w:rFonts w:cs="Huawei Sans"/>
        </w:rPr>
      </w:pPr>
      <w:r w:rsidRPr="006346DD">
        <w:rPr>
          <w:rFonts w:cs="Huawei Sans"/>
        </w:rPr>
        <w:t>[P1-bgp-af-ls] peer 172.21.17.102 enable</w:t>
      </w:r>
    </w:p>
    <w:p w14:paraId="5546C737" w14:textId="77777777" w:rsidR="005921CA" w:rsidRPr="006346DD" w:rsidRDefault="00B62B60" w:rsidP="005921CA">
      <w:pPr>
        <w:pStyle w:val="2f2"/>
        <w:rPr>
          <w:rFonts w:cs="Huawei Sans"/>
        </w:rPr>
      </w:pPr>
      <w:r w:rsidRPr="006346DD">
        <w:rPr>
          <w:rFonts w:cs="Huawei Sans"/>
        </w:rPr>
        <w:t>[P1-bgp-af-ls] peer 172.21.17.102 reflect-client</w:t>
      </w:r>
    </w:p>
    <w:p w14:paraId="17557BC6" w14:textId="77777777" w:rsidR="005921CA" w:rsidRPr="006346DD" w:rsidRDefault="005921CA" w:rsidP="005921CA">
      <w:pPr>
        <w:pStyle w:val="2f2"/>
        <w:rPr>
          <w:rFonts w:cs="Huawei Sans"/>
        </w:rPr>
      </w:pPr>
      <w:r w:rsidRPr="006346DD">
        <w:rPr>
          <w:rFonts w:cs="Huawei Sans"/>
        </w:rPr>
        <w:t>[P1-bgp-af-ls] peer 1.0.0.1 enable</w:t>
      </w:r>
    </w:p>
    <w:p w14:paraId="457A18E5" w14:textId="77777777" w:rsidR="005921CA" w:rsidRPr="006346DD" w:rsidRDefault="005921CA" w:rsidP="005921CA">
      <w:pPr>
        <w:pStyle w:val="2f2"/>
        <w:rPr>
          <w:rFonts w:cs="Huawei Sans"/>
        </w:rPr>
      </w:pPr>
      <w:r w:rsidRPr="006346DD">
        <w:rPr>
          <w:rFonts w:cs="Huawei Sans"/>
        </w:rPr>
        <w:t>[P1-bgp-af-ls] peer 1.0.0.1 reflect-client</w:t>
      </w:r>
    </w:p>
    <w:p w14:paraId="7819EB58" w14:textId="77777777" w:rsidR="005921CA" w:rsidRPr="006346DD" w:rsidRDefault="005921CA" w:rsidP="005921CA">
      <w:pPr>
        <w:pStyle w:val="2f2"/>
        <w:rPr>
          <w:rFonts w:cs="Huawei Sans"/>
        </w:rPr>
      </w:pPr>
      <w:r w:rsidRPr="006346DD">
        <w:rPr>
          <w:rFonts w:cs="Huawei Sans"/>
        </w:rPr>
        <w:t>[P1-bgp-af-ls] peer 1.0.0.2 enable</w:t>
      </w:r>
    </w:p>
    <w:p w14:paraId="15668D3A" w14:textId="77777777" w:rsidR="005921CA" w:rsidRPr="006346DD" w:rsidRDefault="005921CA" w:rsidP="005921CA">
      <w:pPr>
        <w:pStyle w:val="2f2"/>
        <w:rPr>
          <w:rFonts w:cs="Huawei Sans"/>
        </w:rPr>
      </w:pPr>
      <w:r w:rsidRPr="006346DD">
        <w:rPr>
          <w:rFonts w:cs="Huawei Sans"/>
        </w:rPr>
        <w:t>[P1-bgp-af-ls] peer 1.0.0.2 reflect-client</w:t>
      </w:r>
    </w:p>
    <w:p w14:paraId="1A44A019" w14:textId="77777777" w:rsidR="005921CA" w:rsidRPr="006346DD" w:rsidRDefault="00B62B60" w:rsidP="005921CA">
      <w:pPr>
        <w:pStyle w:val="2f2"/>
        <w:rPr>
          <w:rFonts w:cs="Huawei Sans"/>
        </w:rPr>
      </w:pPr>
      <w:r w:rsidRPr="006346DD">
        <w:rPr>
          <w:rFonts w:cs="Huawei Sans"/>
        </w:rPr>
        <w:t>[P1-bgp-af-ls] peer 1.0.0.3 enable</w:t>
      </w:r>
    </w:p>
    <w:p w14:paraId="55BE9122" w14:textId="77777777" w:rsidR="005921CA" w:rsidRPr="006346DD" w:rsidRDefault="00B62B60" w:rsidP="005921CA">
      <w:pPr>
        <w:pStyle w:val="2f2"/>
        <w:rPr>
          <w:rFonts w:cs="Huawei Sans"/>
        </w:rPr>
      </w:pPr>
      <w:r w:rsidRPr="006346DD">
        <w:rPr>
          <w:rFonts w:cs="Huawei Sans"/>
        </w:rPr>
        <w:t>[P1-bgp-af-ls] peer 1.0.0.3 reflect-client</w:t>
      </w:r>
    </w:p>
    <w:p w14:paraId="0AD2AC15" w14:textId="77777777" w:rsidR="005921CA" w:rsidRPr="006346DD" w:rsidRDefault="005921CA" w:rsidP="005921CA">
      <w:pPr>
        <w:pStyle w:val="2f2"/>
        <w:rPr>
          <w:rFonts w:cs="Huawei Sans"/>
        </w:rPr>
      </w:pPr>
      <w:r w:rsidRPr="006346DD">
        <w:rPr>
          <w:rFonts w:cs="Huawei Sans"/>
        </w:rPr>
        <w:t>[P1-bgp-af-ls] peer 1.0.0.4 enable</w:t>
      </w:r>
    </w:p>
    <w:p w14:paraId="4F20563A" w14:textId="77777777" w:rsidR="005921CA" w:rsidRPr="006346DD" w:rsidRDefault="00B62B60" w:rsidP="005921CA">
      <w:pPr>
        <w:pStyle w:val="2f2"/>
        <w:rPr>
          <w:rFonts w:cs="Huawei Sans"/>
        </w:rPr>
      </w:pPr>
      <w:r w:rsidRPr="006346DD">
        <w:rPr>
          <w:rFonts w:cs="Huawei Sans"/>
        </w:rPr>
        <w:t>[P1-bgp-af-ls] peer 1.0.0.4 reflect-client</w:t>
      </w:r>
    </w:p>
    <w:p w14:paraId="5151826F" w14:textId="77777777" w:rsidR="005921CA" w:rsidRPr="006346DD" w:rsidRDefault="005921CA" w:rsidP="00C67429">
      <w:pPr>
        <w:pStyle w:val="1f0"/>
        <w:rPr>
          <w:rFonts w:cs="Huawei Sans"/>
        </w:rPr>
      </w:pPr>
      <w:r w:rsidRPr="006346DD">
        <w:rPr>
          <w:rFonts w:cs="Huawei Sans"/>
        </w:rPr>
        <w:t>#P2</w:t>
      </w:r>
    </w:p>
    <w:p w14:paraId="3F05B02B" w14:textId="77777777" w:rsidR="005921CA" w:rsidRPr="006346DD" w:rsidRDefault="005921CA" w:rsidP="005921CA">
      <w:pPr>
        <w:pStyle w:val="2f2"/>
        <w:rPr>
          <w:rFonts w:cs="Huawei Sans"/>
        </w:rPr>
      </w:pPr>
      <w:r w:rsidRPr="006346DD">
        <w:rPr>
          <w:rFonts w:cs="Huawei Sans"/>
        </w:rPr>
        <w:t>[P2]bgp 65001</w:t>
      </w:r>
    </w:p>
    <w:p w14:paraId="58444546" w14:textId="77777777" w:rsidR="005921CA" w:rsidRPr="006346DD" w:rsidRDefault="005921CA" w:rsidP="005921CA">
      <w:pPr>
        <w:pStyle w:val="2f2"/>
        <w:rPr>
          <w:rFonts w:cs="Huawei Sans"/>
        </w:rPr>
      </w:pPr>
      <w:r w:rsidRPr="006346DD">
        <w:rPr>
          <w:rFonts w:cs="Huawei Sans"/>
        </w:rPr>
        <w:t>[P2-bgp] peer 172.21.17.102 as-number 65001</w:t>
      </w:r>
    </w:p>
    <w:p w14:paraId="4E227E99" w14:textId="77777777" w:rsidR="005921CA" w:rsidRPr="006346DD" w:rsidRDefault="005921CA" w:rsidP="005921CA">
      <w:pPr>
        <w:pStyle w:val="2f2"/>
        <w:rPr>
          <w:rFonts w:cs="Huawei Sans"/>
        </w:rPr>
      </w:pPr>
      <w:r w:rsidRPr="006346DD">
        <w:rPr>
          <w:rFonts w:cs="Huawei Sans"/>
        </w:rPr>
        <w:t>[P2-bgp] peer 172.21.17.102 group RR</w:t>
      </w:r>
    </w:p>
    <w:p w14:paraId="1C5F8A34" w14:textId="77777777" w:rsidR="005921CA" w:rsidRPr="006346DD" w:rsidRDefault="005921CA" w:rsidP="005921CA">
      <w:pPr>
        <w:pStyle w:val="2f2"/>
        <w:rPr>
          <w:rFonts w:cs="Huawei Sans"/>
        </w:rPr>
      </w:pPr>
      <w:r w:rsidRPr="006346DD">
        <w:rPr>
          <w:rFonts w:cs="Huawei Sans"/>
        </w:rPr>
        <w:t>[P2-bgp] link-state-family unicast</w:t>
      </w:r>
    </w:p>
    <w:p w14:paraId="18459F78" w14:textId="77777777" w:rsidR="005921CA" w:rsidRPr="006346DD" w:rsidRDefault="00B62B60" w:rsidP="005921CA">
      <w:pPr>
        <w:pStyle w:val="2f2"/>
        <w:rPr>
          <w:rFonts w:cs="Huawei Sans"/>
        </w:rPr>
      </w:pPr>
      <w:r w:rsidRPr="006346DD">
        <w:rPr>
          <w:rFonts w:cs="Huawei Sans"/>
        </w:rPr>
        <w:t xml:space="preserve">[P2-bgp-af-ls] </w:t>
      </w:r>
      <w:r w:rsidRPr="006346DD">
        <w:rPr>
          <w:rFonts w:cs="Huawei Sans"/>
          <w:color w:val="C7000B"/>
        </w:rPr>
        <w:t>domain identifier 1.0.0.56</w:t>
      </w:r>
    </w:p>
    <w:p w14:paraId="4203895F" w14:textId="77777777" w:rsidR="005921CA" w:rsidRPr="006346DD" w:rsidRDefault="00B62B60" w:rsidP="005921CA">
      <w:pPr>
        <w:pStyle w:val="2f2"/>
        <w:rPr>
          <w:rFonts w:cs="Huawei Sans"/>
        </w:rPr>
      </w:pPr>
      <w:r w:rsidRPr="006346DD">
        <w:rPr>
          <w:rFonts w:cs="Huawei Sans"/>
        </w:rPr>
        <w:t>[P2-bgp-af-ls] peer 172.21.17.102 enable</w:t>
      </w:r>
    </w:p>
    <w:p w14:paraId="1CB9E5FE" w14:textId="77777777" w:rsidR="005921CA" w:rsidRPr="006346DD" w:rsidRDefault="00B62B60" w:rsidP="005921CA">
      <w:pPr>
        <w:pStyle w:val="2f2"/>
        <w:rPr>
          <w:rFonts w:cs="Huawei Sans"/>
        </w:rPr>
      </w:pPr>
      <w:r w:rsidRPr="006346DD">
        <w:rPr>
          <w:rFonts w:cs="Huawei Sans"/>
        </w:rPr>
        <w:t>[P2-bgp-af-ls] peer 172.21.17.102 reflect-client</w:t>
      </w:r>
    </w:p>
    <w:p w14:paraId="22B90B01" w14:textId="77777777" w:rsidR="005921CA" w:rsidRPr="006346DD" w:rsidRDefault="005921CA" w:rsidP="005921CA">
      <w:pPr>
        <w:pStyle w:val="2f2"/>
        <w:rPr>
          <w:rFonts w:cs="Huawei Sans"/>
        </w:rPr>
      </w:pPr>
      <w:r w:rsidRPr="006346DD">
        <w:rPr>
          <w:rFonts w:cs="Huawei Sans"/>
        </w:rPr>
        <w:t>[P2-bgp-af-ls] peer 1.0.0.1 enable</w:t>
      </w:r>
    </w:p>
    <w:p w14:paraId="2FE7F503" w14:textId="77777777" w:rsidR="005921CA" w:rsidRPr="006346DD" w:rsidRDefault="005921CA" w:rsidP="005921CA">
      <w:pPr>
        <w:pStyle w:val="2f2"/>
        <w:rPr>
          <w:rFonts w:cs="Huawei Sans"/>
        </w:rPr>
      </w:pPr>
      <w:r w:rsidRPr="006346DD">
        <w:rPr>
          <w:rFonts w:cs="Huawei Sans"/>
        </w:rPr>
        <w:t>[P2-bgp-af-ls] peer 1.0.0.1 reflect-client</w:t>
      </w:r>
    </w:p>
    <w:p w14:paraId="70AF5126" w14:textId="77777777" w:rsidR="005921CA" w:rsidRPr="006346DD" w:rsidRDefault="005921CA" w:rsidP="005921CA">
      <w:pPr>
        <w:pStyle w:val="2f2"/>
        <w:rPr>
          <w:rFonts w:cs="Huawei Sans"/>
        </w:rPr>
      </w:pPr>
      <w:r w:rsidRPr="006346DD">
        <w:rPr>
          <w:rFonts w:cs="Huawei Sans"/>
        </w:rPr>
        <w:t>[P2-bgp-af-ls] peer 1.0.0.2 enable</w:t>
      </w:r>
    </w:p>
    <w:p w14:paraId="10C90F93" w14:textId="77777777" w:rsidR="005921CA" w:rsidRPr="006346DD" w:rsidRDefault="005921CA" w:rsidP="005921CA">
      <w:pPr>
        <w:pStyle w:val="2f2"/>
        <w:rPr>
          <w:rFonts w:cs="Huawei Sans"/>
        </w:rPr>
      </w:pPr>
      <w:r w:rsidRPr="006346DD">
        <w:rPr>
          <w:rFonts w:cs="Huawei Sans"/>
        </w:rPr>
        <w:t>[P2-bgp-af-ls] peer 1.0.0.2 reflect-client</w:t>
      </w:r>
    </w:p>
    <w:p w14:paraId="0C673C1E" w14:textId="77777777" w:rsidR="005921CA" w:rsidRPr="006346DD" w:rsidRDefault="005921CA" w:rsidP="005921CA">
      <w:pPr>
        <w:pStyle w:val="2f2"/>
        <w:rPr>
          <w:rFonts w:cs="Huawei Sans"/>
        </w:rPr>
      </w:pPr>
      <w:r w:rsidRPr="006346DD">
        <w:rPr>
          <w:rFonts w:cs="Huawei Sans"/>
        </w:rPr>
        <w:t>[P2-bgp-af-ls] peer 1.0.0.3 enable</w:t>
      </w:r>
    </w:p>
    <w:p w14:paraId="6F7A09D6" w14:textId="77777777" w:rsidR="005921CA" w:rsidRPr="006346DD" w:rsidRDefault="00B62B60" w:rsidP="005921CA">
      <w:pPr>
        <w:pStyle w:val="2f2"/>
        <w:rPr>
          <w:rFonts w:cs="Huawei Sans"/>
        </w:rPr>
      </w:pPr>
      <w:r w:rsidRPr="006346DD">
        <w:rPr>
          <w:rFonts w:cs="Huawei Sans"/>
        </w:rPr>
        <w:t>[P2-bgp-af-ls] peer 1.0.0.3 reflect-client</w:t>
      </w:r>
    </w:p>
    <w:p w14:paraId="37D846C3" w14:textId="77777777" w:rsidR="005921CA" w:rsidRPr="006346DD" w:rsidRDefault="00B62B60" w:rsidP="005921CA">
      <w:pPr>
        <w:pStyle w:val="2f2"/>
        <w:rPr>
          <w:rFonts w:cs="Huawei Sans"/>
        </w:rPr>
      </w:pPr>
      <w:r w:rsidRPr="006346DD">
        <w:rPr>
          <w:rFonts w:cs="Huawei Sans"/>
        </w:rPr>
        <w:t>[P2-bgp-af-ls] peer 1.0.0.4 enable</w:t>
      </w:r>
    </w:p>
    <w:p w14:paraId="7F1F6F97" w14:textId="77777777" w:rsidR="005921CA" w:rsidRPr="006346DD" w:rsidRDefault="00B62B60" w:rsidP="005921CA">
      <w:pPr>
        <w:pStyle w:val="2f2"/>
        <w:rPr>
          <w:rFonts w:cs="Huawei Sans"/>
        </w:rPr>
      </w:pPr>
      <w:r w:rsidRPr="006346DD">
        <w:rPr>
          <w:rFonts w:cs="Huawei Sans"/>
        </w:rPr>
        <w:t>[P2-bgp-af-ls] peer 1.0.0.4 reflect-client</w:t>
      </w:r>
    </w:p>
    <w:p w14:paraId="0FCBEA8A" w14:textId="77777777" w:rsidR="00960846" w:rsidRDefault="00960846" w:rsidP="00960846">
      <w:pPr>
        <w:pStyle w:val="1f0"/>
      </w:pPr>
      <w:r>
        <w:t>The two RRs must be configured with the same domain identifier, so that iMaster NCE-IP centrally computes link information received from the two RRs.</w:t>
      </w:r>
    </w:p>
    <w:p w14:paraId="35CB0096" w14:textId="77777777" w:rsidR="00B62B60" w:rsidRPr="006346DD" w:rsidRDefault="00B62B60" w:rsidP="00C67429">
      <w:pPr>
        <w:pStyle w:val="1f0"/>
        <w:rPr>
          <w:rFonts w:cs="Huawei Sans"/>
        </w:rPr>
      </w:pPr>
      <w:r w:rsidRPr="006346DD">
        <w:rPr>
          <w:rFonts w:cs="Huawei Sans"/>
        </w:rPr>
        <w:t>#PE1</w:t>
      </w:r>
    </w:p>
    <w:p w14:paraId="47E24246" w14:textId="77777777" w:rsidR="006E5188" w:rsidRPr="006346DD" w:rsidRDefault="006E5188" w:rsidP="006E5188">
      <w:pPr>
        <w:pStyle w:val="2f2"/>
        <w:rPr>
          <w:rFonts w:cs="Huawei Sans"/>
        </w:rPr>
      </w:pPr>
      <w:r w:rsidRPr="006346DD">
        <w:rPr>
          <w:rFonts w:cs="Huawei Sans"/>
        </w:rPr>
        <w:lastRenderedPageBreak/>
        <w:t>[PE1]bgp 65001</w:t>
      </w:r>
    </w:p>
    <w:p w14:paraId="4E1551B8" w14:textId="77777777" w:rsidR="006E5188" w:rsidRPr="006346DD" w:rsidRDefault="006E5188" w:rsidP="006E5188">
      <w:pPr>
        <w:pStyle w:val="2f2"/>
        <w:rPr>
          <w:rFonts w:cs="Huawei Sans"/>
        </w:rPr>
      </w:pPr>
      <w:r w:rsidRPr="006346DD">
        <w:rPr>
          <w:rFonts w:cs="Huawei Sans"/>
        </w:rPr>
        <w:t>[PE1-bgp] link-state-family unicast</w:t>
      </w:r>
    </w:p>
    <w:p w14:paraId="22ECD4F7" w14:textId="77777777" w:rsidR="00B62B60" w:rsidRPr="006346DD" w:rsidRDefault="006E5188" w:rsidP="006E5188">
      <w:pPr>
        <w:pStyle w:val="2f2"/>
        <w:rPr>
          <w:rFonts w:cs="Huawei Sans"/>
        </w:rPr>
      </w:pPr>
      <w:r w:rsidRPr="006346DD">
        <w:rPr>
          <w:rFonts w:cs="Huawei Sans"/>
        </w:rPr>
        <w:t>[PE1-bgp-af-ls] peer 1.0.0.5 enable</w:t>
      </w:r>
    </w:p>
    <w:p w14:paraId="72B2C864" w14:textId="77777777" w:rsidR="006E5188" w:rsidRPr="006346DD" w:rsidRDefault="006E5188" w:rsidP="006E5188">
      <w:pPr>
        <w:pStyle w:val="2f2"/>
        <w:rPr>
          <w:rFonts w:cs="Huawei Sans"/>
        </w:rPr>
      </w:pPr>
      <w:r w:rsidRPr="006346DD">
        <w:rPr>
          <w:rFonts w:cs="Huawei Sans"/>
        </w:rPr>
        <w:t>[PE1-bgp-af-ls] peer 1.0.0.6 enable</w:t>
      </w:r>
    </w:p>
    <w:p w14:paraId="4FBE9B2A" w14:textId="77777777" w:rsidR="00B62B60" w:rsidRPr="006346DD" w:rsidRDefault="00B62B60" w:rsidP="00C67429">
      <w:pPr>
        <w:pStyle w:val="1f0"/>
        <w:rPr>
          <w:rFonts w:cs="Huawei Sans"/>
        </w:rPr>
      </w:pPr>
      <w:r w:rsidRPr="006346DD">
        <w:rPr>
          <w:rFonts w:cs="Huawei Sans"/>
        </w:rPr>
        <w:t>PE1 is used as an example. The configurations of other PEs are similar to the configuration of PE1.</w:t>
      </w:r>
    </w:p>
    <w:p w14:paraId="43182F10" w14:textId="77777777" w:rsidR="007F46F9" w:rsidRPr="006346DD" w:rsidRDefault="007F46F9" w:rsidP="00C67429">
      <w:pPr>
        <w:pStyle w:val="1f0"/>
        <w:rPr>
          <w:rFonts w:cs="Huawei Sans"/>
        </w:rPr>
      </w:pPr>
      <w:r w:rsidRPr="006346DD">
        <w:rPr>
          <w:rFonts w:cs="Huawei Sans"/>
        </w:rPr>
        <w:t># Check the BGP-LS peer status on PE1 and PE2.</w:t>
      </w:r>
    </w:p>
    <w:p w14:paraId="11D25CB2" w14:textId="77777777" w:rsidR="007F46F9" w:rsidRPr="006346DD" w:rsidRDefault="007F46F9" w:rsidP="007F46F9">
      <w:pPr>
        <w:pStyle w:val="2f2"/>
        <w:rPr>
          <w:rFonts w:cs="Huawei Sans"/>
        </w:rPr>
      </w:pPr>
      <w:r w:rsidRPr="006346DD">
        <w:rPr>
          <w:rFonts w:cs="Huawei Sans"/>
        </w:rPr>
        <w:t xml:space="preserve">[P2]display bgp link-state unicast peer </w:t>
      </w:r>
    </w:p>
    <w:p w14:paraId="4E3AD102" w14:textId="77777777" w:rsidR="007F46F9" w:rsidRPr="006346DD" w:rsidRDefault="007F46F9" w:rsidP="007F46F9">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1.0.0.6</w:t>
      </w:r>
    </w:p>
    <w:p w14:paraId="41712A58" w14:textId="77777777" w:rsidR="007F46F9" w:rsidRPr="006346DD" w:rsidRDefault="007F46F9" w:rsidP="007F46F9">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2D724C09" w14:textId="77777777" w:rsidR="007F46F9" w:rsidRPr="006346DD" w:rsidRDefault="007F46F9" w:rsidP="007F46F9">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state</w:t>
      </w:r>
      <w:r w:rsidRPr="006346DD">
        <w:rPr>
          <w:rFonts w:cs="Huawei Sans"/>
        </w:rPr>
        <w:tab/>
        <w:t>:</w:t>
      </w:r>
      <w:r w:rsidRPr="006346DD">
        <w:rPr>
          <w:rFonts w:cs="Huawei Sans"/>
        </w:rPr>
        <w:tab/>
        <w:t>8</w:t>
      </w:r>
    </w:p>
    <w:p w14:paraId="14DBB57C" w14:textId="77777777" w:rsidR="007F46F9" w:rsidRPr="006346DD" w:rsidRDefault="007F46F9" w:rsidP="007F46F9">
      <w:pPr>
        <w:pStyle w:val="2f2"/>
        <w:rPr>
          <w:rFonts w:cs="Huawei Sans"/>
        </w:rPr>
      </w:pPr>
    </w:p>
    <w:p w14:paraId="4BCE2313" w14:textId="77777777" w:rsidR="007F46F9" w:rsidRPr="006346DD" w:rsidRDefault="007F46F9" w:rsidP="007F46F9">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3E245F40" w14:textId="77777777" w:rsidR="007F46F9" w:rsidRPr="006346DD" w:rsidRDefault="007F46F9" w:rsidP="007F46F9">
      <w:pPr>
        <w:pStyle w:val="2f2"/>
        <w:rPr>
          <w:rFonts w:cs="Huawei Sans"/>
        </w:rPr>
      </w:pPr>
      <w:r w:rsidRPr="006346DD">
        <w:rPr>
          <w:rFonts w:cs="Huawei Sans"/>
        </w:rPr>
        <w:tab/>
      </w:r>
      <w:r w:rsidRPr="006346DD">
        <w:rPr>
          <w:rFonts w:cs="Huawei Sans"/>
        </w:rPr>
        <w:tab/>
        <w:t>1.0.0.1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309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00:08:51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91</w:t>
      </w:r>
    </w:p>
    <w:p w14:paraId="146701CE" w14:textId="77777777" w:rsidR="007F46F9" w:rsidRPr="006346DD" w:rsidRDefault="007F46F9" w:rsidP="007F46F9">
      <w:pPr>
        <w:pStyle w:val="2f2"/>
        <w:rPr>
          <w:rFonts w:cs="Huawei Sans"/>
        </w:rPr>
      </w:pP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1643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16:30:46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92</w:t>
      </w:r>
    </w:p>
    <w:p w14:paraId="4EBCF05C" w14:textId="77777777" w:rsidR="007F46F9" w:rsidRPr="006346DD" w:rsidRDefault="007F46F9" w:rsidP="007F46F9">
      <w:pPr>
        <w:pStyle w:val="2f2"/>
        <w:rPr>
          <w:rFonts w:cs="Huawei Sans"/>
        </w:rPr>
      </w:pP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196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00:04:04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90</w:t>
      </w:r>
    </w:p>
    <w:p w14:paraId="415DDFED" w14:textId="77777777" w:rsidR="007F46F9" w:rsidRPr="006346DD" w:rsidRDefault="007F46F9" w:rsidP="007F46F9">
      <w:pPr>
        <w:pStyle w:val="2f2"/>
        <w:rPr>
          <w:rFonts w:cs="Huawei Sans"/>
        </w:rPr>
      </w:pP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199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00:04:04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92</w:t>
      </w:r>
    </w:p>
    <w:p w14:paraId="49644D28" w14:textId="77777777" w:rsidR="007F46F9" w:rsidRPr="006346DD" w:rsidRDefault="007F46F9" w:rsidP="007F46F9">
      <w:pPr>
        <w:pStyle w:val="2f2"/>
        <w:rPr>
          <w:rFonts w:cs="Huawei Sans"/>
        </w:rPr>
      </w:pPr>
      <w:r w:rsidRPr="006346DD">
        <w:rPr>
          <w:rFonts w:cs="Huawei Sans"/>
        </w:rPr>
        <w:tab/>
      </w:r>
      <w:r w:rsidRPr="006346DD">
        <w:rPr>
          <w:rFonts w:cs="Huawei Sans"/>
        </w:rPr>
        <w:tab/>
        <w:t>172.21.17.102</w:t>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00:24:02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5BA8A62D" w14:textId="77777777" w:rsidR="005921CA" w:rsidRPr="006346DD" w:rsidRDefault="005921CA" w:rsidP="005921CA">
      <w:pPr>
        <w:pStyle w:val="30"/>
        <w:rPr>
          <w:rFonts w:cs="Huawei Sans"/>
        </w:rPr>
      </w:pPr>
      <w:r w:rsidRPr="006346DD">
        <w:rPr>
          <w:rFonts w:cs="Huawei Sans"/>
        </w:rPr>
        <w:t>Establish BGP SR Policy peer relationships.</w:t>
      </w:r>
    </w:p>
    <w:p w14:paraId="77445E46" w14:textId="77777777" w:rsidR="00960846" w:rsidRPr="00CE0F87" w:rsidRDefault="00960846" w:rsidP="00960846">
      <w:pPr>
        <w:pStyle w:val="1f0"/>
      </w:pPr>
      <w:r>
        <w:t>Establish a BGP SR Policy peer relationship between each PE and each RR (P1 or P2) and a BGP SR Policy peer relationship between each RR and iMaster NCE-IP, so that iMaster NCE-IP can deliver SR Policy routes to PEs.</w:t>
      </w:r>
    </w:p>
    <w:p w14:paraId="3024F3F8" w14:textId="77777777" w:rsidR="005921CA" w:rsidRPr="006346DD" w:rsidRDefault="005921CA" w:rsidP="00C67429">
      <w:pPr>
        <w:pStyle w:val="1f0"/>
        <w:rPr>
          <w:rFonts w:cs="Huawei Sans"/>
        </w:rPr>
      </w:pPr>
      <w:r w:rsidRPr="006346DD">
        <w:rPr>
          <w:rFonts w:cs="Huawei Sans"/>
        </w:rPr>
        <w:t>#PE1</w:t>
      </w:r>
    </w:p>
    <w:p w14:paraId="14B036C8" w14:textId="77777777" w:rsidR="005921CA" w:rsidRPr="006346DD" w:rsidRDefault="005921CA" w:rsidP="005921CA">
      <w:pPr>
        <w:pStyle w:val="2f2"/>
        <w:rPr>
          <w:rFonts w:cs="Huawei Sans"/>
        </w:rPr>
      </w:pPr>
      <w:r w:rsidRPr="006346DD">
        <w:rPr>
          <w:rFonts w:cs="Huawei Sans"/>
        </w:rPr>
        <w:t>[PE1]bgp 65001</w:t>
      </w:r>
    </w:p>
    <w:p w14:paraId="47324749" w14:textId="77777777" w:rsidR="005921CA" w:rsidRPr="006346DD" w:rsidRDefault="005921CA" w:rsidP="005921CA">
      <w:pPr>
        <w:pStyle w:val="2f2"/>
        <w:rPr>
          <w:rFonts w:cs="Huawei Sans"/>
        </w:rPr>
      </w:pPr>
      <w:r w:rsidRPr="006346DD">
        <w:rPr>
          <w:rFonts w:cs="Huawei Sans"/>
        </w:rPr>
        <w:t>[PE1-bgp] ipv4-family sr-policy</w:t>
      </w:r>
    </w:p>
    <w:p w14:paraId="6EE590EF" w14:textId="77777777" w:rsidR="005921CA" w:rsidRPr="006346DD" w:rsidRDefault="005921CA" w:rsidP="005921CA">
      <w:pPr>
        <w:pStyle w:val="2f2"/>
        <w:rPr>
          <w:rFonts w:cs="Huawei Sans"/>
        </w:rPr>
      </w:pPr>
      <w:r w:rsidRPr="006346DD">
        <w:rPr>
          <w:rFonts w:cs="Huawei Sans"/>
        </w:rPr>
        <w:t>[P4-bgp-af-ipv4-srpolicy] peer 1.0.0.5 enable</w:t>
      </w:r>
    </w:p>
    <w:p w14:paraId="77F623B9" w14:textId="77777777" w:rsidR="005921CA" w:rsidRPr="006346DD" w:rsidRDefault="005921CA" w:rsidP="005921CA">
      <w:pPr>
        <w:pStyle w:val="2f2"/>
        <w:rPr>
          <w:rFonts w:cs="Huawei Sans"/>
        </w:rPr>
      </w:pPr>
      <w:r w:rsidRPr="006346DD">
        <w:rPr>
          <w:rFonts w:cs="Huawei Sans"/>
        </w:rPr>
        <w:t>[P4-bgp-af-ipv4-srpolicy] peer 1.0.0.6 enable</w:t>
      </w:r>
    </w:p>
    <w:p w14:paraId="38C556A3" w14:textId="77777777" w:rsidR="005921CA" w:rsidRPr="006346DD" w:rsidRDefault="005921CA" w:rsidP="00C67429">
      <w:pPr>
        <w:pStyle w:val="1f0"/>
        <w:rPr>
          <w:rFonts w:cs="Huawei Sans"/>
        </w:rPr>
      </w:pPr>
      <w:r w:rsidRPr="006346DD">
        <w:rPr>
          <w:rFonts w:cs="Huawei Sans"/>
        </w:rPr>
        <w:t>PE1 is used as an example. The configurations of other PEs are similar to the configuration of PE1.</w:t>
      </w:r>
    </w:p>
    <w:p w14:paraId="6992E9CC" w14:textId="77777777" w:rsidR="005921CA" w:rsidRPr="006346DD" w:rsidRDefault="005921CA" w:rsidP="00C67429">
      <w:pPr>
        <w:pStyle w:val="1f0"/>
        <w:rPr>
          <w:rFonts w:cs="Huawei Sans"/>
        </w:rPr>
      </w:pPr>
      <w:r w:rsidRPr="006346DD">
        <w:rPr>
          <w:rFonts w:cs="Huawei Sans"/>
        </w:rPr>
        <w:t>#P1</w:t>
      </w:r>
    </w:p>
    <w:p w14:paraId="442019CA" w14:textId="77777777" w:rsidR="005921CA" w:rsidRPr="006346DD" w:rsidRDefault="005921CA" w:rsidP="005921CA">
      <w:pPr>
        <w:pStyle w:val="2f2"/>
        <w:rPr>
          <w:rFonts w:cs="Huawei Sans"/>
        </w:rPr>
      </w:pPr>
      <w:r w:rsidRPr="006346DD">
        <w:rPr>
          <w:rFonts w:cs="Huawei Sans"/>
        </w:rPr>
        <w:t xml:space="preserve">[P1]bgp 65001 </w:t>
      </w:r>
    </w:p>
    <w:p w14:paraId="1E8A3CB1" w14:textId="77777777" w:rsidR="005921CA" w:rsidRPr="006346DD" w:rsidRDefault="005921CA" w:rsidP="005921CA">
      <w:pPr>
        <w:pStyle w:val="2f2"/>
        <w:rPr>
          <w:rFonts w:cs="Huawei Sans"/>
        </w:rPr>
      </w:pPr>
      <w:r w:rsidRPr="006346DD">
        <w:rPr>
          <w:rFonts w:cs="Huawei Sans"/>
        </w:rPr>
        <w:t>[P1-bgp] ipv4-family sr-policy</w:t>
      </w:r>
    </w:p>
    <w:p w14:paraId="384711C4" w14:textId="77777777" w:rsidR="005921CA" w:rsidRPr="006346DD" w:rsidRDefault="005921CA" w:rsidP="005921CA">
      <w:pPr>
        <w:pStyle w:val="2f2"/>
        <w:rPr>
          <w:rFonts w:cs="Huawei Sans"/>
        </w:rPr>
      </w:pPr>
      <w:r w:rsidRPr="006346DD">
        <w:rPr>
          <w:rFonts w:cs="Huawei Sans"/>
        </w:rPr>
        <w:t xml:space="preserve">[P1-bgp-af-ipv4-srpolicy] </w:t>
      </w:r>
      <w:r w:rsidRPr="006346DD">
        <w:rPr>
          <w:rFonts w:cs="Huawei Sans"/>
          <w:color w:val="C7000B"/>
        </w:rPr>
        <w:t>undo router-id filter</w:t>
      </w:r>
    </w:p>
    <w:p w14:paraId="19816046" w14:textId="77777777" w:rsidR="005921CA" w:rsidRPr="006346DD" w:rsidRDefault="005921CA" w:rsidP="005921CA">
      <w:pPr>
        <w:pStyle w:val="2f2"/>
        <w:rPr>
          <w:rFonts w:cs="Huawei Sans"/>
        </w:rPr>
      </w:pPr>
      <w:r w:rsidRPr="006346DD">
        <w:rPr>
          <w:rFonts w:cs="Huawei Sans"/>
        </w:rPr>
        <w:t>[P1-bgp-af-ipv4-srpolicy] peer 1.0.0.1 enable</w:t>
      </w:r>
    </w:p>
    <w:p w14:paraId="13572FA1" w14:textId="77777777" w:rsidR="005921CA" w:rsidRPr="006346DD" w:rsidRDefault="005921CA" w:rsidP="005921CA">
      <w:pPr>
        <w:pStyle w:val="2f2"/>
        <w:rPr>
          <w:rFonts w:cs="Huawei Sans"/>
        </w:rPr>
      </w:pPr>
      <w:r w:rsidRPr="006346DD">
        <w:rPr>
          <w:rFonts w:cs="Huawei Sans"/>
        </w:rPr>
        <w:t>[P1-bgp-af-ipv4-srpolicy] peer 1.0.0.1 reflect-client</w:t>
      </w:r>
    </w:p>
    <w:p w14:paraId="12CAF0EF" w14:textId="77777777" w:rsidR="005921CA" w:rsidRPr="006346DD" w:rsidRDefault="005921CA" w:rsidP="005921CA">
      <w:pPr>
        <w:pStyle w:val="2f2"/>
        <w:rPr>
          <w:rFonts w:cs="Huawei Sans"/>
        </w:rPr>
      </w:pPr>
      <w:r w:rsidRPr="006346DD">
        <w:rPr>
          <w:rFonts w:cs="Huawei Sans"/>
        </w:rPr>
        <w:t xml:space="preserve">[P1-bgp-af-ipv4-srpolicy] peer 1.0.0.1 </w:t>
      </w:r>
      <w:r w:rsidRPr="006346DD">
        <w:rPr>
          <w:rFonts w:cs="Huawei Sans"/>
          <w:color w:val="C7000B"/>
        </w:rPr>
        <w:t>advertise-ext-community</w:t>
      </w:r>
    </w:p>
    <w:p w14:paraId="0E89B235" w14:textId="77777777" w:rsidR="005921CA" w:rsidRPr="006346DD" w:rsidRDefault="005921CA" w:rsidP="005921CA">
      <w:pPr>
        <w:pStyle w:val="2f2"/>
        <w:rPr>
          <w:rFonts w:cs="Huawei Sans"/>
        </w:rPr>
      </w:pPr>
      <w:r w:rsidRPr="006346DD">
        <w:rPr>
          <w:rFonts w:cs="Huawei Sans"/>
        </w:rPr>
        <w:t>[P1-bgp-af-ipv4-srpolicy] peer 1.0.0.2 enable</w:t>
      </w:r>
    </w:p>
    <w:p w14:paraId="53864344" w14:textId="77777777" w:rsidR="005921CA" w:rsidRPr="006346DD" w:rsidRDefault="005921CA" w:rsidP="005921CA">
      <w:pPr>
        <w:pStyle w:val="2f2"/>
        <w:rPr>
          <w:rFonts w:cs="Huawei Sans"/>
        </w:rPr>
      </w:pPr>
      <w:r w:rsidRPr="006346DD">
        <w:rPr>
          <w:rFonts w:cs="Huawei Sans"/>
        </w:rPr>
        <w:t>[P1-bgp-af-ipv4-srpolicy] peer 1.0.0.2 reflect-client</w:t>
      </w:r>
    </w:p>
    <w:p w14:paraId="60CF6164" w14:textId="77777777" w:rsidR="005921CA" w:rsidRPr="006346DD" w:rsidRDefault="005921CA" w:rsidP="005921CA">
      <w:pPr>
        <w:pStyle w:val="2f2"/>
        <w:rPr>
          <w:rFonts w:cs="Huawei Sans"/>
        </w:rPr>
      </w:pPr>
      <w:r w:rsidRPr="006346DD">
        <w:rPr>
          <w:rFonts w:cs="Huawei Sans"/>
        </w:rPr>
        <w:t xml:space="preserve">[P1-bgp-af-ipv4-srpolicy] peer 1.0.0.2 </w:t>
      </w:r>
      <w:r w:rsidRPr="006346DD">
        <w:rPr>
          <w:rFonts w:cs="Huawei Sans"/>
          <w:color w:val="C7000B"/>
        </w:rPr>
        <w:t>advertise-ext-community</w:t>
      </w:r>
    </w:p>
    <w:p w14:paraId="0ED8236E" w14:textId="77777777" w:rsidR="005921CA" w:rsidRPr="006346DD" w:rsidRDefault="005921CA" w:rsidP="005921CA">
      <w:pPr>
        <w:pStyle w:val="2f2"/>
        <w:rPr>
          <w:rFonts w:cs="Huawei Sans"/>
        </w:rPr>
      </w:pPr>
      <w:r w:rsidRPr="006346DD">
        <w:rPr>
          <w:rFonts w:cs="Huawei Sans"/>
        </w:rPr>
        <w:t>[P1-bgp-af-ipv4-srpolicy] peer 1.0.0.3 enable</w:t>
      </w:r>
    </w:p>
    <w:p w14:paraId="14D3EE3B" w14:textId="77777777" w:rsidR="005921CA" w:rsidRPr="006346DD" w:rsidRDefault="005921CA" w:rsidP="005921CA">
      <w:pPr>
        <w:pStyle w:val="2f2"/>
        <w:rPr>
          <w:rFonts w:cs="Huawei Sans"/>
        </w:rPr>
      </w:pPr>
      <w:r w:rsidRPr="006346DD">
        <w:rPr>
          <w:rFonts w:cs="Huawei Sans"/>
        </w:rPr>
        <w:t>[P1-bgp-af-ipv4-srpolicy] peer 1.0.0.3 reflect-client</w:t>
      </w:r>
    </w:p>
    <w:p w14:paraId="21671AE9" w14:textId="77777777" w:rsidR="005921CA" w:rsidRPr="006346DD" w:rsidRDefault="005921CA" w:rsidP="005921CA">
      <w:pPr>
        <w:pStyle w:val="2f2"/>
        <w:rPr>
          <w:rFonts w:cs="Huawei Sans"/>
        </w:rPr>
      </w:pPr>
      <w:r w:rsidRPr="006346DD">
        <w:rPr>
          <w:rFonts w:cs="Huawei Sans"/>
        </w:rPr>
        <w:t xml:space="preserve">[P1-bgp-af-ipv4-srpolicy] peer 1.0.0.3 </w:t>
      </w:r>
      <w:r w:rsidRPr="006346DD">
        <w:rPr>
          <w:rFonts w:cs="Huawei Sans"/>
          <w:color w:val="C7000B"/>
        </w:rPr>
        <w:t>advertise-ext-community</w:t>
      </w:r>
    </w:p>
    <w:p w14:paraId="0B802F72" w14:textId="77777777" w:rsidR="005921CA" w:rsidRPr="006346DD" w:rsidRDefault="005921CA" w:rsidP="005921CA">
      <w:pPr>
        <w:pStyle w:val="2f2"/>
        <w:rPr>
          <w:rFonts w:cs="Huawei Sans"/>
        </w:rPr>
      </w:pPr>
      <w:r w:rsidRPr="006346DD">
        <w:rPr>
          <w:rFonts w:cs="Huawei Sans"/>
        </w:rPr>
        <w:t>[P1-bgp-af-ipv4-srpolicy] peer 1.0.0.4 enable</w:t>
      </w:r>
    </w:p>
    <w:p w14:paraId="4FA8D0E0" w14:textId="77777777" w:rsidR="005921CA" w:rsidRPr="006346DD" w:rsidRDefault="005921CA" w:rsidP="005921CA">
      <w:pPr>
        <w:pStyle w:val="2f2"/>
        <w:rPr>
          <w:rFonts w:cs="Huawei Sans"/>
        </w:rPr>
      </w:pPr>
      <w:r w:rsidRPr="006346DD">
        <w:rPr>
          <w:rFonts w:cs="Huawei Sans"/>
        </w:rPr>
        <w:t>[P1-bgp-af-ipv4-srpolicy] peer 1.0.0.4 reflect-client</w:t>
      </w:r>
    </w:p>
    <w:p w14:paraId="1A61FE83" w14:textId="77777777" w:rsidR="005921CA" w:rsidRPr="006346DD" w:rsidRDefault="005921CA" w:rsidP="005921CA">
      <w:pPr>
        <w:pStyle w:val="2f2"/>
        <w:rPr>
          <w:rFonts w:cs="Huawei Sans"/>
        </w:rPr>
      </w:pPr>
      <w:r w:rsidRPr="006346DD">
        <w:rPr>
          <w:rFonts w:cs="Huawei Sans"/>
        </w:rPr>
        <w:t xml:space="preserve">[P1-bgp-af-ipv4-srpolicy] peer 1.0.0.4 </w:t>
      </w:r>
      <w:r w:rsidRPr="006346DD">
        <w:rPr>
          <w:rFonts w:cs="Huawei Sans"/>
          <w:color w:val="C7000B"/>
        </w:rPr>
        <w:t>advertise-ext-community</w:t>
      </w:r>
    </w:p>
    <w:p w14:paraId="3C6DB8F6" w14:textId="77777777" w:rsidR="005921CA" w:rsidRPr="006346DD" w:rsidRDefault="005921CA" w:rsidP="005921CA">
      <w:pPr>
        <w:pStyle w:val="2f2"/>
        <w:rPr>
          <w:rFonts w:cs="Huawei Sans"/>
        </w:rPr>
      </w:pPr>
      <w:r w:rsidRPr="006346DD">
        <w:rPr>
          <w:rFonts w:cs="Huawei Sans"/>
        </w:rPr>
        <w:lastRenderedPageBreak/>
        <w:t>[P1-bgp-af-ipv4-srpolicy] peer 172.21.17.102 enable</w:t>
      </w:r>
    </w:p>
    <w:p w14:paraId="585D993F" w14:textId="77777777" w:rsidR="005921CA" w:rsidRPr="006346DD" w:rsidRDefault="005921CA" w:rsidP="005921CA">
      <w:pPr>
        <w:pStyle w:val="2f2"/>
        <w:rPr>
          <w:rFonts w:cs="Huawei Sans"/>
        </w:rPr>
      </w:pPr>
      <w:r w:rsidRPr="006346DD">
        <w:rPr>
          <w:rFonts w:cs="Huawei Sans"/>
        </w:rPr>
        <w:t>[P1-bgp-af-ipv4-srpolicy] peer 172.21.17.102 reflect-client</w:t>
      </w:r>
    </w:p>
    <w:p w14:paraId="4795980D" w14:textId="77777777" w:rsidR="00960846" w:rsidRDefault="00960846" w:rsidP="00960846">
      <w:pPr>
        <w:pStyle w:val="1f0"/>
      </w:pPr>
      <w:r>
        <w:t>P1 is used as an example. Establish an SR Policy peer relationship between P1 and iMaster NCE-IP, configure PEs as the RR-clients of P1, and enable the function to send extended community attributes to RR clients on P1. In the configurations delivered by the controller, the tunnel color is carried in the extended community attribute. Therefore, this configuration is mandatory.</w:t>
      </w:r>
    </w:p>
    <w:p w14:paraId="50F71652" w14:textId="77777777" w:rsidR="00960846" w:rsidRDefault="00960846" w:rsidP="00960846">
      <w:pPr>
        <w:pStyle w:val="1f0"/>
      </w:pPr>
      <w:r>
        <w:t>Note that router ID filtering must be disabled on each RR. In the scenario where RRs are used to push inbound traffic optimization information, all PEs receive traffic optimization policy routes sent by the RRs. To prevent a device from receiving a large number of traffic optimization policy routes that are irrelevant to the device, each traffic optimization policy route carries an extended community attribute in the format of an IP address to identify the node that needs to receive the route. PEs can then filter out unwanted routes based on the extended community attribute. However, RRs need to receive all traffic optimization policy routes from the controller. Therefore, you need to disable this feature on RRs. Disabling this feature is similar to disabling VPNv4 route RT check on RRs.</w:t>
      </w:r>
    </w:p>
    <w:p w14:paraId="11B17A8A" w14:textId="7B0A0C00" w:rsidR="005921CA" w:rsidRPr="006346DD" w:rsidRDefault="005921CA" w:rsidP="00C67429">
      <w:pPr>
        <w:pStyle w:val="1f0"/>
        <w:rPr>
          <w:rFonts w:cs="Huawei Sans"/>
        </w:rPr>
      </w:pPr>
      <w:r w:rsidRPr="006346DD">
        <w:rPr>
          <w:rFonts w:cs="Huawei Sans"/>
        </w:rPr>
        <w:t># On RRs, check BGP SR Policy peer relationship</w:t>
      </w:r>
      <w:r w:rsidR="00C61B0D">
        <w:rPr>
          <w:rFonts w:cs="Huawei Sans"/>
        </w:rPr>
        <w:t>s</w:t>
      </w:r>
      <w:r w:rsidRPr="006346DD">
        <w:rPr>
          <w:rFonts w:cs="Huawei Sans"/>
        </w:rPr>
        <w:t xml:space="preserve"> with PEs.</w:t>
      </w:r>
    </w:p>
    <w:p w14:paraId="60B6A91E" w14:textId="77777777" w:rsidR="005921CA" w:rsidRPr="006346DD" w:rsidRDefault="005921CA" w:rsidP="006E5188">
      <w:pPr>
        <w:pStyle w:val="2f2"/>
        <w:rPr>
          <w:rFonts w:cs="Huawei Sans"/>
        </w:rPr>
      </w:pPr>
      <w:r w:rsidRPr="006346DD">
        <w:rPr>
          <w:rFonts w:cs="Huawei Sans"/>
        </w:rPr>
        <w:t>[P2]display bgp sr-policy peer</w:t>
      </w:r>
      <w:r w:rsidRPr="006346DD">
        <w:rPr>
          <w:rFonts w:cs="Huawei Sans"/>
        </w:rPr>
        <w:tab/>
      </w:r>
    </w:p>
    <w:p w14:paraId="5A82CB73" w14:textId="77777777" w:rsidR="005921CA" w:rsidRPr="006346DD" w:rsidRDefault="005921CA" w:rsidP="006E5188">
      <w:pPr>
        <w:pStyle w:val="2f2"/>
        <w:rPr>
          <w:rFonts w:cs="Huawei Sans"/>
        </w:rPr>
      </w:pPr>
      <w:r w:rsidRPr="006346DD">
        <w:rPr>
          <w:rFonts w:cs="Huawei Sans"/>
        </w:rPr>
        <w:tab/>
      </w:r>
    </w:p>
    <w:p w14:paraId="66C3D5AA" w14:textId="77777777" w:rsidR="005921CA" w:rsidRPr="006346DD" w:rsidRDefault="005921CA" w:rsidP="006E5188">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1.0.0.6</w:t>
      </w:r>
    </w:p>
    <w:p w14:paraId="01E8C144" w14:textId="77777777" w:rsidR="005921CA" w:rsidRPr="006346DD" w:rsidRDefault="005921CA" w:rsidP="006E5188">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594AED66" w14:textId="77777777" w:rsidR="005921CA" w:rsidRPr="006346DD" w:rsidRDefault="005921CA" w:rsidP="006E518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 xml:space="preserve">established </w:t>
      </w:r>
      <w:r w:rsidRPr="006346DD">
        <w:rPr>
          <w:rFonts w:cs="Huawei Sans"/>
        </w:rPr>
        <w:tab/>
        <w:t>state</w:t>
      </w:r>
      <w:r w:rsidRPr="006346DD">
        <w:rPr>
          <w:rFonts w:cs="Huawei Sans"/>
        </w:rPr>
        <w:tab/>
        <w:t>:</w:t>
      </w:r>
      <w:r w:rsidRPr="006346DD">
        <w:rPr>
          <w:rFonts w:cs="Huawei Sans"/>
        </w:rPr>
        <w:tab/>
        <w:t>4</w:t>
      </w:r>
    </w:p>
    <w:p w14:paraId="2A823587" w14:textId="77777777" w:rsidR="005921CA" w:rsidRPr="006346DD" w:rsidRDefault="005921CA" w:rsidP="006E5188">
      <w:pPr>
        <w:pStyle w:val="2f2"/>
        <w:rPr>
          <w:rFonts w:cs="Huawei Sans"/>
        </w:rPr>
      </w:pPr>
    </w:p>
    <w:p w14:paraId="604C53DB" w14:textId="77777777" w:rsidR="005921CA" w:rsidRPr="006346DD" w:rsidRDefault="005921CA" w:rsidP="006E5188">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6B39F443" w14:textId="77777777" w:rsidR="005921CA" w:rsidRPr="006346DD" w:rsidRDefault="005921CA" w:rsidP="006E5188">
      <w:pPr>
        <w:pStyle w:val="2f2"/>
        <w:rPr>
          <w:rFonts w:cs="Huawei Sans"/>
        </w:rPr>
      </w:pPr>
      <w:r w:rsidRPr="006346DD">
        <w:rPr>
          <w:rFonts w:cs="Huawei Sans"/>
        </w:rPr>
        <w:tab/>
      </w:r>
      <w:r w:rsidRPr="006346DD">
        <w:rPr>
          <w:rFonts w:cs="Huawei Sans"/>
        </w:rPr>
        <w:tab/>
        <w:t>1.0.0.1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00:13:37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295CAA46" w14:textId="77777777" w:rsidR="005921CA" w:rsidRPr="006346DD" w:rsidRDefault="005921CA" w:rsidP="006E5188">
      <w:pPr>
        <w:pStyle w:val="2f2"/>
        <w:rPr>
          <w:rFonts w:cs="Huawei Sans"/>
        </w:rPr>
      </w:pP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50401</w:t>
      </w:r>
      <w:r w:rsidRPr="006346DD">
        <w:rPr>
          <w:rFonts w:cs="Huawei Sans"/>
        </w:rPr>
        <w:tab/>
      </w:r>
      <w:r w:rsidRPr="006346DD">
        <w:rPr>
          <w:rFonts w:cs="Huawei Sans"/>
        </w:rPr>
        <w:tab/>
      </w:r>
      <w:r w:rsidRPr="006346DD">
        <w:rPr>
          <w:rFonts w:cs="Huawei Sans"/>
        </w:rPr>
        <w:tab/>
      </w:r>
      <w:r w:rsidRPr="006346DD">
        <w:rPr>
          <w:rFonts w:cs="Huawei Sans"/>
        </w:rPr>
        <w:tab/>
        <w:t>51119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0727h18m</w:t>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62FD03B0" w14:textId="77777777" w:rsidR="005921CA" w:rsidRPr="006346DD" w:rsidRDefault="000430EA" w:rsidP="006E5188">
      <w:pPr>
        <w:pStyle w:val="2f2"/>
        <w:rPr>
          <w:rFonts w:cs="Huawei Sans"/>
        </w:rPr>
      </w:pP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48152</w:t>
      </w:r>
      <w:r w:rsidRPr="006346DD">
        <w:rPr>
          <w:rFonts w:cs="Huawei Sans"/>
        </w:rPr>
        <w:tab/>
      </w:r>
      <w:r w:rsidRPr="006346DD">
        <w:rPr>
          <w:rFonts w:cs="Huawei Sans"/>
        </w:rPr>
        <w:tab/>
      </w:r>
      <w:r w:rsidRPr="006346DD">
        <w:rPr>
          <w:rFonts w:cs="Huawei Sans"/>
        </w:rPr>
        <w:tab/>
      </w:r>
      <w:r w:rsidRPr="006346DD">
        <w:rPr>
          <w:rFonts w:cs="Huawei Sans"/>
        </w:rPr>
        <w:tab/>
        <w:t>48653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0694h12m</w:t>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1F8362FD" w14:textId="77777777" w:rsidR="005921CA" w:rsidRPr="006346DD" w:rsidRDefault="000430EA" w:rsidP="006E5188">
      <w:pPr>
        <w:pStyle w:val="2f2"/>
        <w:rPr>
          <w:rFonts w:cs="Huawei Sans"/>
        </w:rPr>
      </w:pP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00:13:01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0E79348B" w14:textId="77777777" w:rsidR="005921CA" w:rsidRPr="006346DD" w:rsidRDefault="000430EA" w:rsidP="006E5188">
      <w:pPr>
        <w:pStyle w:val="2f2"/>
        <w:rPr>
          <w:rFonts w:cs="Huawei Sans"/>
        </w:rPr>
      </w:pPr>
      <w:r w:rsidRPr="006346DD">
        <w:rPr>
          <w:rFonts w:cs="Huawei Sans"/>
        </w:rPr>
        <w:tab/>
      </w:r>
      <w:r w:rsidRPr="006346DD">
        <w:rPr>
          <w:rFonts w:cs="Huawei Sans"/>
        </w:rPr>
        <w:tab/>
        <w:t>172.21.17.102</w:t>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52228</w:t>
      </w:r>
      <w:r w:rsidRPr="006346DD">
        <w:rPr>
          <w:rFonts w:cs="Huawei Sans"/>
        </w:rPr>
        <w:tab/>
      </w:r>
      <w:r w:rsidRPr="006346DD">
        <w:rPr>
          <w:rFonts w:cs="Huawei Sans"/>
        </w:rPr>
        <w:tab/>
      </w:r>
      <w:r w:rsidRPr="006346DD">
        <w:rPr>
          <w:rFonts w:cs="Huawei Sans"/>
        </w:rPr>
        <w:tab/>
      </w:r>
      <w:r w:rsidRPr="006346DD">
        <w:rPr>
          <w:rFonts w:cs="Huawei Sans"/>
        </w:rPr>
        <w:tab/>
        <w:t>52316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0745h18m</w:t>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5AE1678D" w14:textId="77777777" w:rsidR="005921CA" w:rsidRPr="006346DD" w:rsidRDefault="005921CA" w:rsidP="005921CA">
      <w:pPr>
        <w:ind w:left="1021"/>
        <w:rPr>
          <w:rFonts w:ascii="Huawei Sans" w:hAnsi="Huawei Sans" w:cs="Huawei Sans"/>
          <w:sz w:val="21"/>
        </w:rPr>
      </w:pPr>
    </w:p>
    <w:p w14:paraId="144E68C3" w14:textId="77777777" w:rsidR="005921CA" w:rsidRPr="006346DD" w:rsidRDefault="005921CA" w:rsidP="006E5188">
      <w:pPr>
        <w:pStyle w:val="2f2"/>
        <w:rPr>
          <w:rFonts w:cs="Huawei Sans"/>
        </w:rPr>
      </w:pPr>
      <w:r w:rsidRPr="006346DD">
        <w:rPr>
          <w:rFonts w:cs="Huawei Sans"/>
        </w:rPr>
        <w:t>[P1]display bgp sr-policy peer</w:t>
      </w:r>
      <w:r w:rsidRPr="006346DD">
        <w:rPr>
          <w:rFonts w:cs="Huawei Sans"/>
        </w:rPr>
        <w:tab/>
      </w:r>
    </w:p>
    <w:p w14:paraId="1F15C0D5" w14:textId="77777777" w:rsidR="005921CA" w:rsidRPr="006346DD" w:rsidRDefault="005921CA" w:rsidP="006E5188">
      <w:pPr>
        <w:pStyle w:val="2f2"/>
        <w:rPr>
          <w:rFonts w:cs="Huawei Sans"/>
        </w:rPr>
      </w:pPr>
      <w:r w:rsidRPr="006346DD">
        <w:rPr>
          <w:rFonts w:cs="Huawei Sans"/>
        </w:rPr>
        <w:tab/>
      </w:r>
    </w:p>
    <w:p w14:paraId="20936381" w14:textId="77777777" w:rsidR="005921CA" w:rsidRPr="006346DD" w:rsidRDefault="005921CA" w:rsidP="006E5188">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1.0.0.5</w:t>
      </w:r>
    </w:p>
    <w:p w14:paraId="515D0136" w14:textId="77777777" w:rsidR="005921CA" w:rsidRPr="006346DD" w:rsidRDefault="005921CA" w:rsidP="00507B44">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78045B0B" w14:textId="77777777" w:rsidR="005921CA" w:rsidRPr="006346DD" w:rsidRDefault="005921CA" w:rsidP="00507B44">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 xml:space="preserve">established </w:t>
      </w:r>
      <w:r w:rsidRPr="006346DD">
        <w:rPr>
          <w:rFonts w:cs="Huawei Sans"/>
        </w:rPr>
        <w:tab/>
        <w:t>state</w:t>
      </w:r>
      <w:r w:rsidRPr="006346DD">
        <w:rPr>
          <w:rFonts w:cs="Huawei Sans"/>
        </w:rPr>
        <w:tab/>
        <w:t>:</w:t>
      </w:r>
      <w:r w:rsidRPr="006346DD">
        <w:rPr>
          <w:rFonts w:cs="Huawei Sans"/>
        </w:rPr>
        <w:tab/>
        <w:t>5</w:t>
      </w:r>
    </w:p>
    <w:p w14:paraId="5A259A73" w14:textId="77777777" w:rsidR="005921CA" w:rsidRPr="006346DD" w:rsidRDefault="005921CA" w:rsidP="008F1731">
      <w:pPr>
        <w:pStyle w:val="2f2"/>
      </w:pPr>
    </w:p>
    <w:p w14:paraId="1CF3F79A" w14:textId="50D9808D" w:rsidR="008F1731" w:rsidRDefault="005921CA" w:rsidP="008F1731">
      <w:pPr>
        <w:pStyle w:val="2f2"/>
      </w:pPr>
      <w:r w:rsidRPr="006346DD">
        <w:tab/>
      </w:r>
      <w:r w:rsidRPr="006346DD">
        <w:tab/>
        <w:t>Peer</w:t>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t>V</w:t>
      </w:r>
      <w:r w:rsidRPr="006346DD">
        <w:tab/>
      </w:r>
      <w:r w:rsidRPr="006346DD">
        <w:tab/>
      </w:r>
      <w:r w:rsidRPr="006346DD">
        <w:tab/>
      </w:r>
      <w:r w:rsidRPr="006346DD">
        <w:tab/>
        <w:t>AS</w:t>
      </w:r>
      <w:r w:rsidRPr="006346DD">
        <w:tab/>
      </w:r>
      <w:r w:rsidRPr="006346DD">
        <w:tab/>
      </w:r>
      <w:r w:rsidRPr="006346DD">
        <w:tab/>
      </w:r>
      <w:r w:rsidRPr="006346DD">
        <w:tab/>
        <w:t>MsgRcvd</w:t>
      </w:r>
      <w:r w:rsidRPr="006346DD">
        <w:tab/>
      </w:r>
      <w:r w:rsidRPr="006346DD">
        <w:tab/>
        <w:t>MsgSent</w:t>
      </w:r>
      <w:r w:rsidRPr="006346DD">
        <w:tab/>
      </w:r>
      <w:r w:rsidRPr="006346DD">
        <w:tab/>
        <w:t>OutQ</w:t>
      </w:r>
      <w:r w:rsidRPr="006346DD">
        <w:tab/>
      </w:r>
      <w:r w:rsidRPr="006346DD">
        <w:tab/>
        <w:t>Up/Down</w:t>
      </w:r>
      <w:r w:rsidRPr="006346DD">
        <w:tab/>
      </w:r>
      <w:r w:rsidRPr="006346DD">
        <w:tab/>
        <w:t>State</w:t>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t>PrefRcv</w:t>
      </w:r>
      <w:r w:rsidRPr="006346DD">
        <w:tab/>
      </w:r>
      <w:r w:rsidRPr="006346DD">
        <w:tab/>
      </w:r>
      <w:r w:rsidRPr="006346DD">
        <w:tab/>
      </w:r>
      <w:r w:rsidRPr="006346DD">
        <w:tab/>
      </w:r>
      <w:r w:rsidRPr="006346DD">
        <w:tab/>
      </w:r>
    </w:p>
    <w:p w14:paraId="5C178DB1" w14:textId="432587F3" w:rsidR="005921CA" w:rsidRPr="006346DD" w:rsidRDefault="005921CA" w:rsidP="008F1731">
      <w:pPr>
        <w:pStyle w:val="2f2"/>
        <w:ind w:firstLineChars="50" w:firstLine="90"/>
      </w:pPr>
      <w:r w:rsidRPr="006346DD">
        <w:t>1.0.0.1</w:t>
      </w:r>
      <w:r w:rsidRPr="006346DD">
        <w:tab/>
      </w:r>
      <w:r w:rsidRPr="006346DD">
        <w:tab/>
      </w:r>
      <w:r w:rsidRPr="006346DD">
        <w:tab/>
      </w:r>
      <w:r w:rsidRPr="006346DD">
        <w:tab/>
      </w:r>
      <w:r w:rsidRPr="006346DD">
        <w:tab/>
      </w:r>
      <w:r w:rsidRPr="006346DD">
        <w:tab/>
      </w:r>
      <w:r w:rsidRPr="006346DD">
        <w:tab/>
      </w:r>
      <w:r w:rsidRPr="006346DD">
        <w:tab/>
      </w:r>
      <w:r w:rsidRPr="006346DD">
        <w:tab/>
        <w:t>4</w:t>
      </w:r>
      <w:r w:rsidRPr="006346DD">
        <w:tab/>
      </w:r>
      <w:r w:rsidRPr="006346DD">
        <w:tab/>
      </w:r>
      <w:r w:rsidRPr="006346DD">
        <w:tab/>
      </w:r>
      <w:r w:rsidRPr="006346DD">
        <w:tab/>
        <w:t>65001</w:t>
      </w:r>
      <w:r w:rsidRPr="006346DD">
        <w:tab/>
      </w:r>
      <w:r w:rsidRPr="006346DD">
        <w:tab/>
      </w:r>
      <w:r w:rsidRPr="006346DD">
        <w:tab/>
      </w:r>
      <w:r w:rsidRPr="006346DD">
        <w:tab/>
        <w:t>19</w:t>
      </w:r>
      <w:r w:rsidRPr="006346DD">
        <w:tab/>
      </w:r>
      <w:r w:rsidRPr="006346DD">
        <w:tab/>
      </w:r>
      <w:r w:rsidRPr="006346DD">
        <w:tab/>
      </w:r>
      <w:r w:rsidRPr="006346DD">
        <w:tab/>
      </w:r>
      <w:r w:rsidRPr="006346DD">
        <w:tab/>
      </w:r>
      <w:r w:rsidRPr="006346DD">
        <w:tab/>
      </w:r>
      <w:r w:rsidRPr="006346DD">
        <w:tab/>
        <w:t>21</w:t>
      </w:r>
      <w:r w:rsidRPr="006346DD">
        <w:tab/>
      </w:r>
      <w:r w:rsidRPr="006346DD">
        <w:tab/>
      </w:r>
      <w:r w:rsidRPr="006346DD">
        <w:tab/>
      </w:r>
      <w:r w:rsidRPr="006346DD">
        <w:tab/>
      </w:r>
      <w:r w:rsidRPr="006346DD">
        <w:tab/>
      </w:r>
      <w:r w:rsidRPr="006346DD">
        <w:tab/>
        <w:t>0</w:t>
      </w:r>
      <w:r w:rsidRPr="006346DD">
        <w:tab/>
      </w:r>
      <w:r w:rsidRPr="006346DD">
        <w:tab/>
      </w:r>
      <w:r w:rsidRPr="006346DD">
        <w:tab/>
        <w:t>00:13:22</w:t>
      </w:r>
      <w:r w:rsidRPr="006346DD">
        <w:tab/>
      </w:r>
      <w:r w:rsidRPr="006346DD">
        <w:tab/>
      </w:r>
      <w:r w:rsidRPr="006346DD">
        <w:tab/>
      </w:r>
      <w:r w:rsidRPr="006346DD">
        <w:tab/>
        <w:t>Established</w:t>
      </w:r>
      <w:r w:rsidRPr="006346DD">
        <w:tab/>
      </w:r>
      <w:r w:rsidRPr="006346DD">
        <w:tab/>
      </w:r>
      <w:r w:rsidRPr="006346DD">
        <w:tab/>
      </w:r>
      <w:r w:rsidRPr="006346DD">
        <w:tab/>
      </w:r>
      <w:r w:rsidRPr="006346DD">
        <w:tab/>
        <w:t>0</w:t>
      </w:r>
    </w:p>
    <w:p w14:paraId="0EA39925" w14:textId="77777777" w:rsidR="005921CA" w:rsidRPr="006346DD" w:rsidRDefault="005921CA" w:rsidP="006E5188">
      <w:pPr>
        <w:pStyle w:val="2f2"/>
        <w:rPr>
          <w:rFonts w:cs="Huawei Sans"/>
        </w:rPr>
      </w:pP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00:13:23</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3536CBC0" w14:textId="77777777" w:rsidR="005921CA" w:rsidRPr="006346DD" w:rsidRDefault="005921CA" w:rsidP="006E5188">
      <w:pPr>
        <w:pStyle w:val="2f2"/>
        <w:rPr>
          <w:rFonts w:cs="Huawei Sans"/>
        </w:rPr>
      </w:pP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00:13:22</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12335E24" w14:textId="77777777" w:rsidR="005921CA" w:rsidRPr="006346DD" w:rsidRDefault="005921CA" w:rsidP="006E5188">
      <w:pPr>
        <w:pStyle w:val="2f2"/>
        <w:rPr>
          <w:rFonts w:cs="Huawei Sans"/>
        </w:rPr>
      </w:pP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19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00:13:20</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57AF594D" w14:textId="77777777" w:rsidR="005921CA" w:rsidRPr="006346DD" w:rsidRDefault="000430EA" w:rsidP="006E5188">
      <w:pPr>
        <w:pStyle w:val="2f2"/>
        <w:rPr>
          <w:rFonts w:cs="Huawei Sans"/>
        </w:rPr>
      </w:pPr>
      <w:r w:rsidRPr="006346DD">
        <w:rPr>
          <w:rFonts w:cs="Huawei Sans"/>
        </w:rPr>
        <w:tab/>
      </w:r>
      <w:r w:rsidRPr="006346DD">
        <w:rPr>
          <w:rFonts w:cs="Huawei Sans"/>
        </w:rPr>
        <w:tab/>
        <w:t>172.21.17.102</w:t>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t>18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00:13:20</w:t>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7D01D116" w14:textId="0702FA9A" w:rsidR="005921CA" w:rsidRPr="006346DD" w:rsidRDefault="00C61B0D" w:rsidP="00C67429">
      <w:pPr>
        <w:pStyle w:val="1f0"/>
        <w:rPr>
          <w:rFonts w:cs="Huawei Sans"/>
        </w:rPr>
      </w:pPr>
      <w:r>
        <w:t>A BGP SR Policy peer relationship is established between each RR and PE. After the BGP configuration is complete on iMaster NCE-IP (172.2</w:t>
      </w:r>
      <w:r w:rsidR="00797047">
        <w:t>1</w:t>
      </w:r>
      <w:bookmarkStart w:id="44" w:name="_GoBack"/>
      <w:bookmarkEnd w:id="44"/>
      <w:r>
        <w:t>.17.102), the BGP SR Policy peer relationship with iMaster NCE-IP is also established.</w:t>
      </w:r>
    </w:p>
    <w:p w14:paraId="45EE3CE9" w14:textId="77777777" w:rsidR="005921CA" w:rsidRPr="006346DD" w:rsidRDefault="005921CA" w:rsidP="006E15FA">
      <w:pPr>
        <w:pStyle w:val="4"/>
        <w:rPr>
          <w:rFonts w:cs="Huawei Sans" w:hint="default"/>
        </w:rPr>
      </w:pPr>
      <w:r w:rsidRPr="006346DD">
        <w:rPr>
          <w:rFonts w:cs="Huawei Sans" w:hint="default"/>
        </w:rPr>
        <w:lastRenderedPageBreak/>
        <w:t>Controller-Side Basic Configurations</w:t>
      </w:r>
    </w:p>
    <w:p w14:paraId="16ED9EC5" w14:textId="77777777" w:rsidR="00C61B0D" w:rsidRPr="009C3D49" w:rsidRDefault="00C61B0D" w:rsidP="00C61B0D">
      <w:pPr>
        <w:pStyle w:val="1f0"/>
      </w:pPr>
      <w:r>
        <w:t>On the controller, configure routes to devices' Loopback0 interfaces. The controller can then manage devices based on device Loopback0 addresses and establish BGP-LS and SR Policy peer relationships as well as PCEP sessions with RRs.</w:t>
      </w:r>
    </w:p>
    <w:p w14:paraId="71121BA8" w14:textId="77777777" w:rsidR="005921CA" w:rsidRPr="006346DD" w:rsidRDefault="005921CA" w:rsidP="006E15FA">
      <w:pPr>
        <w:pStyle w:val="5"/>
        <w:rPr>
          <w:rFonts w:cs="Huawei Sans" w:hint="default"/>
        </w:rPr>
      </w:pPr>
      <w:r w:rsidRPr="006346DD">
        <w:rPr>
          <w:rFonts w:cs="Huawei Sans" w:hint="default"/>
        </w:rPr>
        <w:t>Route Configuration</w:t>
      </w:r>
    </w:p>
    <w:p w14:paraId="5EBBF557" w14:textId="77777777" w:rsidR="005921CA" w:rsidRPr="006346DD" w:rsidRDefault="005921CA" w:rsidP="00C67429">
      <w:pPr>
        <w:pStyle w:val="1f0"/>
        <w:rPr>
          <w:rFonts w:cs="Huawei Sans"/>
        </w:rPr>
      </w:pPr>
      <w:r w:rsidRPr="006346DD">
        <w:rPr>
          <w:rFonts w:cs="Huawei Sans"/>
        </w:rPr>
        <w:t>Log in to the iMaster NCE-IP management plane and configure IPv4 routes to devices.</w:t>
      </w:r>
    </w:p>
    <w:p w14:paraId="7FF27720" w14:textId="77777777" w:rsidR="00C61B0D" w:rsidRPr="000D20E7" w:rsidRDefault="00C61B0D" w:rsidP="00C61B0D">
      <w:pPr>
        <w:pStyle w:val="1f0"/>
      </w:pPr>
      <w:r>
        <w:t xml:space="preserve"># On the home page, choose </w:t>
      </w:r>
      <w:r>
        <w:rPr>
          <w:b/>
          <w:bCs/>
        </w:rPr>
        <w:t>maintain</w:t>
      </w:r>
      <w:r>
        <w:t xml:space="preserve"> &gt; </w:t>
      </w:r>
      <w:r>
        <w:rPr>
          <w:b/>
          <w:bCs/>
        </w:rPr>
        <w:t>Network Configuration</w:t>
      </w:r>
      <w:r>
        <w:t xml:space="preserve"> &gt; </w:t>
      </w:r>
      <w:r>
        <w:rPr>
          <w:b/>
          <w:bCs/>
        </w:rPr>
        <w:t>Configure routing</w:t>
      </w:r>
      <w:r>
        <w:t xml:space="preserve"> from the main menu.</w:t>
      </w:r>
    </w:p>
    <w:p w14:paraId="0135A02A" w14:textId="592C57B6" w:rsidR="005921CA" w:rsidRDefault="00986173" w:rsidP="00C67429">
      <w:pPr>
        <w:pStyle w:val="1f0"/>
        <w:rPr>
          <w:rFonts w:cs="Huawei Sans"/>
        </w:rPr>
      </w:pPr>
      <w:r>
        <w:rPr>
          <w:noProof/>
        </w:rPr>
        <w:drawing>
          <wp:inline distT="0" distB="0" distL="0" distR="0" wp14:anchorId="152DC4C6" wp14:editId="17E2A9BD">
            <wp:extent cx="3600000" cy="2178751"/>
            <wp:effectExtent l="19050" t="19050" r="1968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00000" cy="2178751"/>
                    </a:xfrm>
                    <a:prstGeom prst="rect">
                      <a:avLst/>
                    </a:prstGeom>
                    <a:ln w="12700">
                      <a:solidFill>
                        <a:schemeClr val="bg1">
                          <a:lumMod val="85000"/>
                        </a:schemeClr>
                      </a:solidFill>
                    </a:ln>
                  </pic:spPr>
                </pic:pic>
              </a:graphicData>
            </a:graphic>
          </wp:inline>
        </w:drawing>
      </w:r>
    </w:p>
    <w:p w14:paraId="0A108478" w14:textId="77777777" w:rsidR="00E4158E" w:rsidRPr="006346DD" w:rsidRDefault="00E4158E" w:rsidP="00C67429">
      <w:pPr>
        <w:pStyle w:val="1f0"/>
        <w:rPr>
          <w:rFonts w:cs="Huawei Sans"/>
        </w:rPr>
      </w:pPr>
    </w:p>
    <w:p w14:paraId="29D62850" w14:textId="105D5A50" w:rsidR="005921CA" w:rsidRPr="006346DD" w:rsidRDefault="00C61B0D" w:rsidP="00C67429">
      <w:pPr>
        <w:pStyle w:val="1f0"/>
        <w:rPr>
          <w:rFonts w:cs="Huawei Sans"/>
        </w:rPr>
      </w:pPr>
      <w:r>
        <w:t xml:space="preserve"># On the </w:t>
      </w:r>
      <w:r>
        <w:rPr>
          <w:b/>
          <w:bCs/>
        </w:rPr>
        <w:t>Configure routing</w:t>
      </w:r>
      <w:r>
        <w:t xml:space="preserve"> page, select </w:t>
      </w:r>
      <w:r>
        <w:rPr>
          <w:b/>
          <w:bCs/>
        </w:rPr>
        <w:t>Analyzer_01</w:t>
      </w:r>
      <w:r>
        <w:t xml:space="preserve">, </w:t>
      </w:r>
      <w:r>
        <w:rPr>
          <w:b/>
          <w:bCs/>
        </w:rPr>
        <w:t>Controller_01</w:t>
      </w:r>
      <w:r>
        <w:t xml:space="preserve">, and </w:t>
      </w:r>
      <w:r>
        <w:rPr>
          <w:b/>
          <w:bCs/>
        </w:rPr>
        <w:t>NMS_01</w:t>
      </w:r>
      <w:r>
        <w:t xml:space="preserve">, and click </w:t>
      </w:r>
      <w:r>
        <w:rPr>
          <w:b/>
          <w:bCs/>
        </w:rPr>
        <w:t>Inquire</w:t>
      </w:r>
      <w:r>
        <w:t>.</w:t>
      </w:r>
    </w:p>
    <w:p w14:paraId="17D54AB5" w14:textId="3E0EEBF0" w:rsidR="005921CA" w:rsidRDefault="00986173" w:rsidP="00C67429">
      <w:pPr>
        <w:pStyle w:val="1f0"/>
        <w:rPr>
          <w:rFonts w:cs="Huawei Sans"/>
        </w:rPr>
      </w:pPr>
      <w:r>
        <w:rPr>
          <w:noProof/>
        </w:rPr>
        <w:drawing>
          <wp:inline distT="0" distB="0" distL="0" distR="0" wp14:anchorId="5D7E3BFA" wp14:editId="4ECFC9A0">
            <wp:extent cx="5454000" cy="2236944"/>
            <wp:effectExtent l="19050" t="19050" r="13970" b="1143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4000" cy="2236944"/>
                    </a:xfrm>
                    <a:prstGeom prst="rect">
                      <a:avLst/>
                    </a:prstGeom>
                    <a:ln w="12700">
                      <a:solidFill>
                        <a:schemeClr val="bg1">
                          <a:lumMod val="85000"/>
                        </a:schemeClr>
                      </a:solidFill>
                    </a:ln>
                  </pic:spPr>
                </pic:pic>
              </a:graphicData>
            </a:graphic>
          </wp:inline>
        </w:drawing>
      </w:r>
    </w:p>
    <w:p w14:paraId="36B6AE4F" w14:textId="77777777" w:rsidR="00E4158E" w:rsidRPr="006346DD" w:rsidRDefault="00E4158E" w:rsidP="00C67429">
      <w:pPr>
        <w:pStyle w:val="1f0"/>
        <w:rPr>
          <w:rFonts w:cs="Huawei Sans"/>
        </w:rPr>
      </w:pPr>
    </w:p>
    <w:p w14:paraId="4A32A96A" w14:textId="3989C7BC" w:rsidR="005921CA" w:rsidRPr="006346DD" w:rsidRDefault="00C61B0D" w:rsidP="00C67429">
      <w:pPr>
        <w:pStyle w:val="1f0"/>
        <w:rPr>
          <w:rFonts w:cs="Huawei Sans"/>
        </w:rPr>
      </w:pPr>
      <w:r>
        <w:t xml:space="preserve"># After the query is complete, click </w:t>
      </w:r>
      <w:r>
        <w:rPr>
          <w:b/>
          <w:bCs/>
        </w:rPr>
        <w:t>Add route</w:t>
      </w:r>
      <w:r>
        <w:t xml:space="preserve"> and select the preceding three nodes.</w:t>
      </w:r>
    </w:p>
    <w:p w14:paraId="149A2326" w14:textId="16A1CFB1" w:rsidR="005921CA" w:rsidRPr="006346DD" w:rsidRDefault="00986173" w:rsidP="00C67429">
      <w:pPr>
        <w:pStyle w:val="1f0"/>
        <w:rPr>
          <w:rFonts w:cs="Huawei Sans"/>
        </w:rPr>
      </w:pPr>
      <w:r>
        <w:rPr>
          <w:noProof/>
        </w:rPr>
        <w:lastRenderedPageBreak/>
        <w:drawing>
          <wp:inline distT="0" distB="0" distL="0" distR="0" wp14:anchorId="58A98880" wp14:editId="7AE6701C">
            <wp:extent cx="5454000" cy="2375020"/>
            <wp:effectExtent l="19050" t="19050" r="13970" b="2540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4000" cy="2375020"/>
                    </a:xfrm>
                    <a:prstGeom prst="rect">
                      <a:avLst/>
                    </a:prstGeom>
                    <a:ln w="12700">
                      <a:solidFill>
                        <a:schemeClr val="bg1">
                          <a:lumMod val="85000"/>
                        </a:schemeClr>
                      </a:solidFill>
                    </a:ln>
                  </pic:spPr>
                </pic:pic>
              </a:graphicData>
            </a:graphic>
          </wp:inline>
        </w:drawing>
      </w:r>
    </w:p>
    <w:p w14:paraId="784321E6" w14:textId="61A24380" w:rsidR="005921CA" w:rsidRDefault="00986173" w:rsidP="00C67429">
      <w:pPr>
        <w:pStyle w:val="1f0"/>
        <w:rPr>
          <w:rFonts w:cs="Huawei Sans"/>
        </w:rPr>
      </w:pPr>
      <w:r>
        <w:rPr>
          <w:noProof/>
        </w:rPr>
        <w:drawing>
          <wp:inline distT="0" distB="0" distL="0" distR="0" wp14:anchorId="29045DFE" wp14:editId="2796A09B">
            <wp:extent cx="5454000" cy="1402829"/>
            <wp:effectExtent l="19050" t="19050" r="13970" b="2603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54000" cy="1402829"/>
                    </a:xfrm>
                    <a:prstGeom prst="rect">
                      <a:avLst/>
                    </a:prstGeom>
                    <a:ln w="12700">
                      <a:solidFill>
                        <a:schemeClr val="bg1">
                          <a:lumMod val="85000"/>
                        </a:schemeClr>
                      </a:solidFill>
                    </a:ln>
                  </pic:spPr>
                </pic:pic>
              </a:graphicData>
            </a:graphic>
          </wp:inline>
        </w:drawing>
      </w:r>
    </w:p>
    <w:p w14:paraId="1949E7D1" w14:textId="77777777" w:rsidR="00E4158E" w:rsidRDefault="00E4158E" w:rsidP="00C67429">
      <w:pPr>
        <w:pStyle w:val="1f0"/>
        <w:rPr>
          <w:rFonts w:cs="Huawei Sans"/>
        </w:rPr>
      </w:pPr>
    </w:p>
    <w:p w14:paraId="42785E21" w14:textId="214B4493" w:rsidR="005921CA" w:rsidRPr="006346DD" w:rsidRDefault="005921CA" w:rsidP="00C67429">
      <w:pPr>
        <w:pStyle w:val="1f0"/>
        <w:rPr>
          <w:rFonts w:cs="Huawei Sans"/>
        </w:rPr>
      </w:pPr>
      <w:r w:rsidRPr="006346DD">
        <w:rPr>
          <w:rFonts w:cs="Huawei Sans"/>
        </w:rPr>
        <w:t xml:space="preserve">In the </w:t>
      </w:r>
      <w:r w:rsidR="00C61B0D">
        <w:rPr>
          <w:rFonts w:cs="Huawei Sans"/>
          <w:b/>
          <w:bCs/>
        </w:rPr>
        <w:t>Add r</w:t>
      </w:r>
      <w:r w:rsidRPr="006346DD">
        <w:rPr>
          <w:rFonts w:cs="Huawei Sans"/>
          <w:b/>
          <w:bCs/>
        </w:rPr>
        <w:t>oute</w:t>
      </w:r>
      <w:r w:rsidRPr="006346DD">
        <w:rPr>
          <w:rFonts w:cs="Huawei Sans"/>
        </w:rPr>
        <w:t xml:space="preserve"> area, add routes to NEs according to the following table.</w:t>
      </w:r>
    </w:p>
    <w:p w14:paraId="1EBFEF48" w14:textId="77777777" w:rsidR="005921CA" w:rsidRPr="006346DD" w:rsidRDefault="005921CA" w:rsidP="005921CA">
      <w:pPr>
        <w:pStyle w:val="5b"/>
        <w:ind w:left="480" w:right="480"/>
        <w:rPr>
          <w:rFonts w:cs="Huawei Sans"/>
        </w:rPr>
      </w:pPr>
      <w:r w:rsidRPr="006346DD">
        <w:rPr>
          <w:rFonts w:cs="Huawei Sans"/>
        </w:rPr>
        <w:t>Route configuration table</w:t>
      </w:r>
    </w:p>
    <w:tbl>
      <w:tblPr>
        <w:tblStyle w:val="V30"/>
        <w:tblW w:w="8121" w:type="dxa"/>
        <w:tblInd w:w="1071"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601"/>
        <w:gridCol w:w="1559"/>
        <w:gridCol w:w="2551"/>
        <w:gridCol w:w="2410"/>
      </w:tblGrid>
      <w:tr w:rsidR="005921CA" w:rsidRPr="006346DD" w14:paraId="5F29A373" w14:textId="77777777" w:rsidTr="005C380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01" w:type="dxa"/>
          </w:tcPr>
          <w:p w14:paraId="444B6816" w14:textId="77777777" w:rsidR="005921CA" w:rsidRPr="006346DD" w:rsidRDefault="005921CA" w:rsidP="00C67429">
            <w:pPr>
              <w:pStyle w:val="59"/>
              <w:rPr>
                <w:rFonts w:cs="Huawei Sans"/>
              </w:rPr>
            </w:pPr>
            <w:r w:rsidRPr="006346DD">
              <w:rPr>
                <w:rFonts w:cs="Huawei Sans"/>
              </w:rPr>
              <w:t>Destination Device</w:t>
            </w:r>
          </w:p>
        </w:tc>
        <w:tc>
          <w:tcPr>
            <w:tcW w:w="1559" w:type="dxa"/>
          </w:tcPr>
          <w:p w14:paraId="1BE4E00C"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Destination Network</w:t>
            </w:r>
          </w:p>
        </w:tc>
        <w:tc>
          <w:tcPr>
            <w:tcW w:w="2551" w:type="dxa"/>
          </w:tcPr>
          <w:p w14:paraId="3673EDD9"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Subnet Mask/Prefix Length</w:t>
            </w:r>
          </w:p>
        </w:tc>
        <w:tc>
          <w:tcPr>
            <w:tcW w:w="2410" w:type="dxa"/>
          </w:tcPr>
          <w:p w14:paraId="18786E3C" w14:textId="77777777" w:rsidR="005921CA" w:rsidRPr="006346DD" w:rsidRDefault="005921CA" w:rsidP="00C67429">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Gateway/Next Hop</w:t>
            </w:r>
          </w:p>
        </w:tc>
      </w:tr>
      <w:tr w:rsidR="005921CA" w:rsidRPr="006346DD" w14:paraId="18F7F00C"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5B7060B2" w14:textId="77777777" w:rsidR="005921CA" w:rsidRPr="006346DD" w:rsidRDefault="006E1B52" w:rsidP="00C67429">
            <w:pPr>
              <w:pStyle w:val="59"/>
              <w:rPr>
                <w:rFonts w:cs="Huawei Sans"/>
              </w:rPr>
            </w:pPr>
            <w:r w:rsidRPr="006346DD">
              <w:rPr>
                <w:rFonts w:cs="Huawei Sans"/>
              </w:rPr>
              <w:t>P1</w:t>
            </w:r>
          </w:p>
        </w:tc>
        <w:tc>
          <w:tcPr>
            <w:tcW w:w="1559" w:type="dxa"/>
          </w:tcPr>
          <w:p w14:paraId="013A786A" w14:textId="77777777" w:rsidR="005921CA" w:rsidRPr="006346DD" w:rsidRDefault="006E1B52"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1.0.0.5</w:t>
            </w:r>
          </w:p>
        </w:tc>
        <w:tc>
          <w:tcPr>
            <w:tcW w:w="2551" w:type="dxa"/>
          </w:tcPr>
          <w:p w14:paraId="3B2A35A0"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5D582107" w14:textId="77777777" w:rsidR="005921CA" w:rsidRPr="006346DD" w:rsidRDefault="006E1B52"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172.21.17.5</w:t>
            </w:r>
          </w:p>
        </w:tc>
      </w:tr>
      <w:tr w:rsidR="005921CA" w:rsidRPr="006346DD" w14:paraId="1C806DB4"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7AC0C26A" w14:textId="77777777" w:rsidR="005921CA" w:rsidRPr="006346DD" w:rsidRDefault="006E1B52" w:rsidP="00C67429">
            <w:pPr>
              <w:pStyle w:val="59"/>
              <w:rPr>
                <w:rFonts w:cs="Huawei Sans"/>
              </w:rPr>
            </w:pPr>
            <w:r w:rsidRPr="006346DD">
              <w:rPr>
                <w:rFonts w:cs="Huawei Sans"/>
              </w:rPr>
              <w:t>P2</w:t>
            </w:r>
          </w:p>
        </w:tc>
        <w:tc>
          <w:tcPr>
            <w:tcW w:w="1559" w:type="dxa"/>
          </w:tcPr>
          <w:p w14:paraId="4FEF5657"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1.0.0.6</w:t>
            </w:r>
          </w:p>
        </w:tc>
        <w:tc>
          <w:tcPr>
            <w:tcW w:w="2551" w:type="dxa"/>
          </w:tcPr>
          <w:p w14:paraId="2BD02EEF"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6CA54CCE"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172.21.17.6</w:t>
            </w:r>
          </w:p>
        </w:tc>
      </w:tr>
      <w:tr w:rsidR="005921CA" w:rsidRPr="006346DD" w14:paraId="74FB8748"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05FD5767" w14:textId="77777777" w:rsidR="005921CA" w:rsidRPr="006346DD" w:rsidRDefault="005921CA" w:rsidP="00C67429">
            <w:pPr>
              <w:pStyle w:val="59"/>
              <w:rPr>
                <w:rFonts w:cs="Huawei Sans"/>
              </w:rPr>
            </w:pPr>
            <w:r w:rsidRPr="006346DD">
              <w:rPr>
                <w:rFonts w:cs="Huawei Sans"/>
              </w:rPr>
              <w:t>PE1</w:t>
            </w:r>
          </w:p>
        </w:tc>
        <w:tc>
          <w:tcPr>
            <w:tcW w:w="1559" w:type="dxa"/>
          </w:tcPr>
          <w:p w14:paraId="630EC90E"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1.0.0.1</w:t>
            </w:r>
          </w:p>
        </w:tc>
        <w:tc>
          <w:tcPr>
            <w:tcW w:w="2551" w:type="dxa"/>
          </w:tcPr>
          <w:p w14:paraId="49441898"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54705862"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172.21.17.1</w:t>
            </w:r>
          </w:p>
        </w:tc>
      </w:tr>
      <w:tr w:rsidR="005921CA" w:rsidRPr="006346DD" w14:paraId="067E9337"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7081D3A2" w14:textId="77777777" w:rsidR="005921CA" w:rsidRPr="006346DD" w:rsidRDefault="005921CA" w:rsidP="00C67429">
            <w:pPr>
              <w:pStyle w:val="59"/>
              <w:rPr>
                <w:rFonts w:cs="Huawei Sans"/>
              </w:rPr>
            </w:pPr>
            <w:r w:rsidRPr="006346DD">
              <w:rPr>
                <w:rFonts w:cs="Huawei Sans"/>
              </w:rPr>
              <w:t>PE2</w:t>
            </w:r>
          </w:p>
        </w:tc>
        <w:tc>
          <w:tcPr>
            <w:tcW w:w="1559" w:type="dxa"/>
          </w:tcPr>
          <w:p w14:paraId="3FA0DF12"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1.0.0.2</w:t>
            </w:r>
          </w:p>
        </w:tc>
        <w:tc>
          <w:tcPr>
            <w:tcW w:w="2551" w:type="dxa"/>
          </w:tcPr>
          <w:p w14:paraId="199A7AB3"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5661F19A"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172.21.17.2</w:t>
            </w:r>
          </w:p>
        </w:tc>
      </w:tr>
      <w:tr w:rsidR="005921CA" w:rsidRPr="006346DD" w14:paraId="72767095"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40E25888" w14:textId="77777777" w:rsidR="005921CA" w:rsidRPr="006346DD" w:rsidRDefault="005921CA" w:rsidP="00C67429">
            <w:pPr>
              <w:pStyle w:val="59"/>
              <w:rPr>
                <w:rFonts w:cs="Huawei Sans"/>
              </w:rPr>
            </w:pPr>
            <w:r w:rsidRPr="006346DD">
              <w:rPr>
                <w:rFonts w:cs="Huawei Sans"/>
              </w:rPr>
              <w:t>PE3</w:t>
            </w:r>
          </w:p>
        </w:tc>
        <w:tc>
          <w:tcPr>
            <w:tcW w:w="1559" w:type="dxa"/>
          </w:tcPr>
          <w:p w14:paraId="466B320C"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1.0.0.3</w:t>
            </w:r>
          </w:p>
        </w:tc>
        <w:tc>
          <w:tcPr>
            <w:tcW w:w="2551" w:type="dxa"/>
          </w:tcPr>
          <w:p w14:paraId="196BCBA1"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576FAE16"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172.21.17.3</w:t>
            </w:r>
          </w:p>
        </w:tc>
      </w:tr>
      <w:tr w:rsidR="005921CA" w:rsidRPr="006346DD" w14:paraId="1A181A7C" w14:textId="77777777" w:rsidTr="00E94465">
        <w:tc>
          <w:tcPr>
            <w:cnfStyle w:val="001000000000" w:firstRow="0" w:lastRow="0" w:firstColumn="1" w:lastColumn="0" w:oddVBand="0" w:evenVBand="0" w:oddHBand="0" w:evenHBand="0" w:firstRowFirstColumn="0" w:firstRowLastColumn="0" w:lastRowFirstColumn="0" w:lastRowLastColumn="0"/>
            <w:tcW w:w="1601" w:type="dxa"/>
          </w:tcPr>
          <w:p w14:paraId="44CA083A" w14:textId="77777777" w:rsidR="005921CA" w:rsidRPr="006346DD" w:rsidRDefault="005921CA" w:rsidP="00C67429">
            <w:pPr>
              <w:pStyle w:val="59"/>
              <w:rPr>
                <w:rFonts w:cs="Huawei Sans"/>
              </w:rPr>
            </w:pPr>
            <w:r w:rsidRPr="006346DD">
              <w:rPr>
                <w:rFonts w:cs="Huawei Sans"/>
              </w:rPr>
              <w:t>PE4</w:t>
            </w:r>
          </w:p>
        </w:tc>
        <w:tc>
          <w:tcPr>
            <w:tcW w:w="1559" w:type="dxa"/>
          </w:tcPr>
          <w:p w14:paraId="15AA7BE7"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1.0.0.4</w:t>
            </w:r>
          </w:p>
        </w:tc>
        <w:tc>
          <w:tcPr>
            <w:tcW w:w="2551" w:type="dxa"/>
          </w:tcPr>
          <w:p w14:paraId="486016CC"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255.255.255.255</w:t>
            </w:r>
          </w:p>
        </w:tc>
        <w:tc>
          <w:tcPr>
            <w:tcW w:w="2410" w:type="dxa"/>
          </w:tcPr>
          <w:p w14:paraId="29576DB2" w14:textId="77777777" w:rsidR="005921CA" w:rsidRPr="006346DD" w:rsidRDefault="005921CA" w:rsidP="00C67429">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172.21.17.4</w:t>
            </w:r>
          </w:p>
        </w:tc>
      </w:tr>
    </w:tbl>
    <w:p w14:paraId="29BCD234" w14:textId="77777777" w:rsidR="005921CA" w:rsidRPr="006346DD" w:rsidRDefault="005921CA" w:rsidP="00C67429">
      <w:pPr>
        <w:pStyle w:val="1f0"/>
        <w:rPr>
          <w:rFonts w:cs="Huawei Sans"/>
        </w:rPr>
      </w:pPr>
    </w:p>
    <w:p w14:paraId="4BD8CF7C" w14:textId="77777777" w:rsidR="005921CA" w:rsidRPr="006346DD" w:rsidRDefault="005921CA" w:rsidP="006E15FA">
      <w:pPr>
        <w:pStyle w:val="5"/>
        <w:rPr>
          <w:rFonts w:cs="Huawei Sans" w:hint="default"/>
        </w:rPr>
      </w:pPr>
      <w:r w:rsidRPr="006346DD">
        <w:rPr>
          <w:rFonts w:cs="Huawei Sans" w:hint="default"/>
        </w:rPr>
        <w:t>NE Addition for Management</w:t>
      </w:r>
    </w:p>
    <w:p w14:paraId="0240AA7D" w14:textId="77777777" w:rsidR="00C61B0D" w:rsidRDefault="00C61B0D" w:rsidP="00C61B0D">
      <w:pPr>
        <w:pStyle w:val="1f0"/>
      </w:pPr>
      <w:r>
        <w:t>Before using iMaster NCE-IP to manage NEs, you need to configure communication templates (SNMP, STelnet, and NETCONF templates) on iMaster NCE-IP. Ensure that the parameters in the templates on iMaster NCE-IP are the same as those configured on NEs.</w:t>
      </w:r>
    </w:p>
    <w:p w14:paraId="74BE58B2" w14:textId="77777777" w:rsidR="005921CA" w:rsidRPr="006346DD" w:rsidRDefault="005921CA" w:rsidP="00671F43">
      <w:pPr>
        <w:pStyle w:val="30"/>
        <w:keepNext/>
        <w:rPr>
          <w:rFonts w:cs="Huawei Sans"/>
        </w:rPr>
      </w:pPr>
      <w:r w:rsidRPr="006346DD">
        <w:rPr>
          <w:rFonts w:cs="Huawei Sans"/>
        </w:rPr>
        <w:lastRenderedPageBreak/>
        <w:t>Create SNMP and STelnet parameter templates for to-be-managed NEs.</w:t>
      </w:r>
    </w:p>
    <w:p w14:paraId="455DA17F" w14:textId="77777777" w:rsidR="005921CA" w:rsidRPr="006346DD" w:rsidRDefault="005921CA" w:rsidP="00C67429">
      <w:pPr>
        <w:pStyle w:val="1f0"/>
        <w:rPr>
          <w:rFonts w:cs="Huawei Sans"/>
        </w:rPr>
      </w:pPr>
      <w:r w:rsidRPr="006346DD">
        <w:rPr>
          <w:rFonts w:cs="Huawei Sans"/>
        </w:rPr>
        <w:t xml:space="preserve"># Log in to the O&amp;M plane of iMaster NCE-IP and open the </w:t>
      </w:r>
      <w:r w:rsidRPr="0009454D">
        <w:rPr>
          <w:rFonts w:cs="Huawei Sans"/>
          <w:b/>
        </w:rPr>
        <w:t>Network Management</w:t>
      </w:r>
      <w:r w:rsidRPr="006346DD">
        <w:rPr>
          <w:rFonts w:cs="Huawei Sans"/>
        </w:rPr>
        <w:t xml:space="preserve"> app on the home page.</w:t>
      </w:r>
    </w:p>
    <w:p w14:paraId="3409504A" w14:textId="7FDB192F" w:rsidR="005921CA" w:rsidRDefault="00986173" w:rsidP="00C67429">
      <w:pPr>
        <w:pStyle w:val="1f0"/>
        <w:rPr>
          <w:rFonts w:cs="Huawei Sans"/>
        </w:rPr>
      </w:pPr>
      <w:r>
        <w:rPr>
          <w:noProof/>
        </w:rPr>
        <w:drawing>
          <wp:inline distT="0" distB="0" distL="0" distR="0" wp14:anchorId="13621F75" wp14:editId="365D76E3">
            <wp:extent cx="3600000" cy="2181739"/>
            <wp:effectExtent l="19050" t="19050" r="19685" b="2857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00000" cy="2181739"/>
                    </a:xfrm>
                    <a:prstGeom prst="rect">
                      <a:avLst/>
                    </a:prstGeom>
                    <a:ln w="12700">
                      <a:solidFill>
                        <a:schemeClr val="bg1">
                          <a:lumMod val="85000"/>
                        </a:schemeClr>
                      </a:solidFill>
                    </a:ln>
                  </pic:spPr>
                </pic:pic>
              </a:graphicData>
            </a:graphic>
          </wp:inline>
        </w:drawing>
      </w:r>
    </w:p>
    <w:p w14:paraId="434EEB9B" w14:textId="77777777" w:rsidR="00E4158E" w:rsidRPr="006346DD" w:rsidRDefault="00E4158E" w:rsidP="00C67429">
      <w:pPr>
        <w:pStyle w:val="1f0"/>
        <w:rPr>
          <w:rFonts w:cs="Huawei Sans"/>
        </w:rPr>
      </w:pPr>
    </w:p>
    <w:p w14:paraId="6CEB9E97" w14:textId="77777777" w:rsidR="005921CA" w:rsidRPr="006346DD" w:rsidRDefault="005921CA" w:rsidP="00C67429">
      <w:pPr>
        <w:pStyle w:val="1f0"/>
        <w:rPr>
          <w:rFonts w:cs="Huawei Sans"/>
        </w:rPr>
      </w:pPr>
      <w:r w:rsidRPr="006346DD">
        <w:rPr>
          <w:rFonts w:cs="Huawei Sans"/>
        </w:rPr>
        <w:t xml:space="preserve"># Choose </w:t>
      </w:r>
      <w:r w:rsidRPr="006346DD">
        <w:rPr>
          <w:rFonts w:cs="Huawei Sans"/>
          <w:b/>
          <w:bCs/>
        </w:rPr>
        <w:t>System</w:t>
      </w:r>
      <w:r w:rsidRPr="006346DD">
        <w:rPr>
          <w:rFonts w:cs="Huawei Sans"/>
        </w:rPr>
        <w:t xml:space="preserve"> &gt; </w:t>
      </w:r>
      <w:r w:rsidRPr="006346DD">
        <w:rPr>
          <w:rFonts w:cs="Huawei Sans"/>
          <w:b/>
          <w:bCs/>
        </w:rPr>
        <w:t>NE Communication Parameters</w:t>
      </w:r>
      <w:r w:rsidRPr="006346DD">
        <w:rPr>
          <w:rFonts w:cs="Huawei Sans"/>
        </w:rPr>
        <w:t xml:space="preserve"> from the main menu.</w:t>
      </w:r>
    </w:p>
    <w:p w14:paraId="262FFEBE" w14:textId="2A87498E" w:rsidR="005921CA" w:rsidRDefault="00986173" w:rsidP="00C67429">
      <w:pPr>
        <w:pStyle w:val="1f0"/>
        <w:rPr>
          <w:rFonts w:cs="Huawei Sans"/>
        </w:rPr>
      </w:pPr>
      <w:r>
        <w:rPr>
          <w:noProof/>
        </w:rPr>
        <w:drawing>
          <wp:inline distT="0" distB="0" distL="0" distR="0" wp14:anchorId="231D9532" wp14:editId="40F15304">
            <wp:extent cx="5454000" cy="1169685"/>
            <wp:effectExtent l="19050" t="19050" r="13970" b="1143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54000" cy="1169685"/>
                    </a:xfrm>
                    <a:prstGeom prst="rect">
                      <a:avLst/>
                    </a:prstGeom>
                    <a:ln w="12700">
                      <a:solidFill>
                        <a:schemeClr val="bg1">
                          <a:lumMod val="85000"/>
                        </a:schemeClr>
                      </a:solidFill>
                    </a:ln>
                  </pic:spPr>
                </pic:pic>
              </a:graphicData>
            </a:graphic>
          </wp:inline>
        </w:drawing>
      </w:r>
    </w:p>
    <w:p w14:paraId="45B1795E" w14:textId="77777777" w:rsidR="00E4158E" w:rsidRDefault="00E4158E" w:rsidP="00C67429">
      <w:pPr>
        <w:pStyle w:val="1f0"/>
        <w:rPr>
          <w:rFonts w:cs="Huawei Sans"/>
        </w:rPr>
      </w:pPr>
    </w:p>
    <w:p w14:paraId="1A4C8A7B" w14:textId="77777777" w:rsidR="005921CA" w:rsidRPr="006346DD" w:rsidRDefault="005921CA" w:rsidP="00C67429">
      <w:pPr>
        <w:pStyle w:val="1f0"/>
        <w:rPr>
          <w:rFonts w:cs="Huawei Sans"/>
        </w:rPr>
      </w:pPr>
      <w:r w:rsidRPr="006346DD">
        <w:rPr>
          <w:rFonts w:cs="Huawei Sans"/>
        </w:rPr>
        <w:t xml:space="preserve">On the page that is displayed, click </w:t>
      </w:r>
      <w:r w:rsidRPr="006346DD">
        <w:rPr>
          <w:rFonts w:cs="Huawei Sans"/>
          <w:b/>
          <w:bCs/>
        </w:rPr>
        <w:t>Default Access Protocol Parameters</w:t>
      </w:r>
      <w:r w:rsidRPr="006346DD">
        <w:rPr>
          <w:rFonts w:cs="Huawei Sans"/>
        </w:rPr>
        <w:t>.</w:t>
      </w:r>
    </w:p>
    <w:p w14:paraId="056940CB" w14:textId="16FBDCC8" w:rsidR="005921CA" w:rsidRDefault="00986173" w:rsidP="00C67429">
      <w:pPr>
        <w:pStyle w:val="1f0"/>
        <w:rPr>
          <w:rFonts w:cs="Huawei Sans"/>
        </w:rPr>
      </w:pPr>
      <w:r>
        <w:rPr>
          <w:noProof/>
        </w:rPr>
        <w:drawing>
          <wp:inline distT="0" distB="0" distL="0" distR="0" wp14:anchorId="5751B1FB" wp14:editId="7425D567">
            <wp:extent cx="5454000" cy="1324171"/>
            <wp:effectExtent l="19050" t="19050" r="13970" b="2857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54000" cy="1324171"/>
                    </a:xfrm>
                    <a:prstGeom prst="rect">
                      <a:avLst/>
                    </a:prstGeom>
                    <a:ln w="12700">
                      <a:solidFill>
                        <a:schemeClr val="bg1">
                          <a:lumMod val="85000"/>
                        </a:schemeClr>
                      </a:solidFill>
                    </a:ln>
                  </pic:spPr>
                </pic:pic>
              </a:graphicData>
            </a:graphic>
          </wp:inline>
        </w:drawing>
      </w:r>
    </w:p>
    <w:p w14:paraId="4489DFBE" w14:textId="77777777" w:rsidR="00E4158E" w:rsidRPr="006346DD" w:rsidRDefault="00E4158E" w:rsidP="00C67429">
      <w:pPr>
        <w:pStyle w:val="1f0"/>
        <w:rPr>
          <w:rFonts w:cs="Huawei Sans"/>
        </w:rPr>
      </w:pPr>
    </w:p>
    <w:p w14:paraId="1203B8FD" w14:textId="05D93490" w:rsidR="005921CA" w:rsidRPr="006346DD" w:rsidRDefault="005921CA" w:rsidP="00C67429">
      <w:pPr>
        <w:pStyle w:val="1f0"/>
        <w:rPr>
          <w:rFonts w:cs="Huawei Sans"/>
        </w:rPr>
      </w:pPr>
      <w:r w:rsidRPr="006346DD">
        <w:rPr>
          <w:rFonts w:cs="Huawei Sans"/>
        </w:rPr>
        <w:t xml:space="preserve"># On the </w:t>
      </w:r>
      <w:r w:rsidRPr="006346DD">
        <w:rPr>
          <w:rFonts w:cs="Huawei Sans"/>
          <w:b/>
          <w:bCs/>
        </w:rPr>
        <w:t>Default Access Protocol Parameters</w:t>
      </w:r>
      <w:r w:rsidRPr="006346DD">
        <w:rPr>
          <w:rFonts w:cs="Huawei Sans"/>
        </w:rPr>
        <w:t xml:space="preserve"> page, click </w:t>
      </w:r>
      <w:r w:rsidRPr="006346DD">
        <w:rPr>
          <w:rFonts w:cs="Huawei Sans"/>
          <w:b/>
          <w:bCs/>
        </w:rPr>
        <w:t>Create</w:t>
      </w:r>
      <w:r w:rsidRPr="006346DD">
        <w:rPr>
          <w:rFonts w:cs="Huawei Sans"/>
        </w:rPr>
        <w:t xml:space="preserve"> to switch to the </w:t>
      </w:r>
      <w:r w:rsidRPr="006346DD">
        <w:rPr>
          <w:rFonts w:cs="Huawei Sans"/>
          <w:b/>
          <w:bCs/>
        </w:rPr>
        <w:t>SNMP Template</w:t>
      </w:r>
      <w:r w:rsidRPr="006346DD">
        <w:rPr>
          <w:rFonts w:cs="Huawei Sans"/>
        </w:rPr>
        <w:t xml:space="preserve"> page.</w:t>
      </w:r>
    </w:p>
    <w:p w14:paraId="33DC7F47" w14:textId="43028213" w:rsidR="005921CA" w:rsidRPr="006346DD" w:rsidRDefault="00986173" w:rsidP="00C67429">
      <w:pPr>
        <w:pStyle w:val="1f0"/>
        <w:rPr>
          <w:rFonts w:cs="Huawei Sans"/>
        </w:rPr>
      </w:pPr>
      <w:r>
        <w:rPr>
          <w:noProof/>
        </w:rPr>
        <w:lastRenderedPageBreak/>
        <w:drawing>
          <wp:inline distT="0" distB="0" distL="0" distR="0" wp14:anchorId="5244F429" wp14:editId="3A5799E5">
            <wp:extent cx="5454000" cy="2593451"/>
            <wp:effectExtent l="19050" t="19050" r="13970" b="1651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54000" cy="2593451"/>
                    </a:xfrm>
                    <a:prstGeom prst="rect">
                      <a:avLst/>
                    </a:prstGeom>
                    <a:ln w="12700">
                      <a:solidFill>
                        <a:schemeClr val="bg1">
                          <a:lumMod val="85000"/>
                        </a:schemeClr>
                      </a:solidFill>
                    </a:ln>
                  </pic:spPr>
                </pic:pic>
              </a:graphicData>
            </a:graphic>
          </wp:inline>
        </w:drawing>
      </w:r>
    </w:p>
    <w:p w14:paraId="64AB02BB" w14:textId="77777777" w:rsidR="005C380F" w:rsidRPr="006346DD" w:rsidRDefault="005C380F" w:rsidP="00C67429">
      <w:pPr>
        <w:pStyle w:val="1f0"/>
        <w:rPr>
          <w:rFonts w:cs="Huawei Sans"/>
        </w:rPr>
      </w:pPr>
    </w:p>
    <w:p w14:paraId="2D0B9791" w14:textId="77777777" w:rsidR="005921CA" w:rsidRPr="006346DD" w:rsidRDefault="005921CA" w:rsidP="00C67429">
      <w:pPr>
        <w:pStyle w:val="1f0"/>
        <w:rPr>
          <w:rFonts w:cs="Huawei Sans"/>
        </w:rPr>
      </w:pPr>
      <w:r w:rsidRPr="006346DD">
        <w:rPr>
          <w:rFonts w:cs="Huawei Sans"/>
        </w:rPr>
        <w:t>Add SNMP parameters to the template according to those on devices.</w:t>
      </w:r>
    </w:p>
    <w:p w14:paraId="2D23394D" w14:textId="77777777" w:rsidR="005921CA" w:rsidRPr="006346DD" w:rsidRDefault="005921CA" w:rsidP="00C67429">
      <w:pPr>
        <w:pStyle w:val="1f0"/>
        <w:rPr>
          <w:rFonts w:cs="Huawei Sans"/>
        </w:rPr>
      </w:pPr>
      <w:r w:rsidRPr="006346DD">
        <w:rPr>
          <w:rFonts w:cs="Huawei Sans"/>
        </w:rPr>
        <w:t xml:space="preserve"># On the </w:t>
      </w:r>
      <w:r w:rsidRPr="006346DD">
        <w:rPr>
          <w:rFonts w:cs="Huawei Sans"/>
          <w:b/>
          <w:bCs/>
        </w:rPr>
        <w:t>NE Communication Parameters</w:t>
      </w:r>
      <w:r w:rsidRPr="006346DD">
        <w:rPr>
          <w:rFonts w:cs="Huawei Sans"/>
        </w:rPr>
        <w:t xml:space="preserve"> page, click </w:t>
      </w:r>
      <w:r w:rsidRPr="006346DD">
        <w:rPr>
          <w:rFonts w:cs="Huawei Sans"/>
          <w:b/>
          <w:bCs/>
        </w:rPr>
        <w:t>NE Telnet/STelnet Template Management</w:t>
      </w:r>
      <w:r w:rsidRPr="006346DD">
        <w:rPr>
          <w:rFonts w:cs="Huawei Sans"/>
        </w:rPr>
        <w:t>.</w:t>
      </w:r>
    </w:p>
    <w:p w14:paraId="3B5A063B" w14:textId="7AB399EF" w:rsidR="005921CA" w:rsidRPr="006346DD" w:rsidRDefault="00986173" w:rsidP="00C67429">
      <w:pPr>
        <w:pStyle w:val="1f0"/>
        <w:rPr>
          <w:rFonts w:cs="Huawei Sans"/>
        </w:rPr>
      </w:pPr>
      <w:r>
        <w:rPr>
          <w:noProof/>
        </w:rPr>
        <w:drawing>
          <wp:inline distT="0" distB="0" distL="0" distR="0" wp14:anchorId="5725546B" wp14:editId="4E246A9B">
            <wp:extent cx="5454000" cy="1379062"/>
            <wp:effectExtent l="19050" t="19050" r="13970" b="1206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54000" cy="1379062"/>
                    </a:xfrm>
                    <a:prstGeom prst="rect">
                      <a:avLst/>
                    </a:prstGeom>
                    <a:ln w="12700">
                      <a:solidFill>
                        <a:schemeClr val="bg1">
                          <a:lumMod val="85000"/>
                        </a:schemeClr>
                      </a:solidFill>
                    </a:ln>
                  </pic:spPr>
                </pic:pic>
              </a:graphicData>
            </a:graphic>
          </wp:inline>
        </w:drawing>
      </w:r>
    </w:p>
    <w:p w14:paraId="0F94A2FE" w14:textId="77777777" w:rsidR="005C380F" w:rsidRPr="006346DD" w:rsidRDefault="005C380F" w:rsidP="00C67429">
      <w:pPr>
        <w:pStyle w:val="1f0"/>
        <w:rPr>
          <w:rFonts w:cs="Huawei Sans"/>
        </w:rPr>
      </w:pPr>
    </w:p>
    <w:p w14:paraId="4A4AE1BD" w14:textId="77777777" w:rsidR="00C61B0D" w:rsidRPr="00B416B0" w:rsidRDefault="00C61B0D" w:rsidP="00C61B0D">
      <w:pPr>
        <w:pStyle w:val="1f0"/>
      </w:pPr>
      <w:r>
        <w:t xml:space="preserve">In the dialog box that is displayed, click </w:t>
      </w:r>
      <w:r>
        <w:rPr>
          <w:b/>
          <w:bCs/>
        </w:rPr>
        <w:t>Create</w:t>
      </w:r>
      <w:r>
        <w:t xml:space="preserve"> at the bottom. In the </w:t>
      </w:r>
      <w:r>
        <w:rPr>
          <w:b/>
          <w:bCs/>
        </w:rPr>
        <w:t>Create Template</w:t>
      </w:r>
      <w:r>
        <w:t xml:space="preserve"> dialog box, set </w:t>
      </w:r>
      <w:r>
        <w:rPr>
          <w:b/>
          <w:bCs/>
        </w:rPr>
        <w:t>Protocol Name</w:t>
      </w:r>
      <w:r>
        <w:t xml:space="preserve"> to </w:t>
      </w:r>
      <w:r>
        <w:rPr>
          <w:b/>
          <w:bCs/>
        </w:rPr>
        <w:t>STelnet</w:t>
      </w:r>
      <w:r>
        <w:t xml:space="preserve">, </w:t>
      </w:r>
      <w:r>
        <w:rPr>
          <w:b/>
          <w:bCs/>
        </w:rPr>
        <w:t>Template Type</w:t>
      </w:r>
      <w:r>
        <w:t xml:space="preserve"> to </w:t>
      </w:r>
      <w:r>
        <w:rPr>
          <w:b/>
          <w:bCs/>
        </w:rPr>
        <w:t>Private</w:t>
      </w:r>
      <w:r>
        <w:t xml:space="preserve">, and </w:t>
      </w:r>
      <w:r>
        <w:rPr>
          <w:b/>
          <w:bCs/>
        </w:rPr>
        <w:t>Template name</w:t>
      </w:r>
      <w:r>
        <w:t xml:space="preserve"> to </w:t>
      </w:r>
      <w:r>
        <w:rPr>
          <w:b/>
          <w:bCs/>
        </w:rPr>
        <w:t>STelnet_Template</w:t>
      </w:r>
      <w:r>
        <w:t>.</w:t>
      </w:r>
    </w:p>
    <w:p w14:paraId="32DD034E" w14:textId="5CC16521" w:rsidR="005921CA" w:rsidRPr="006346DD" w:rsidRDefault="00986173" w:rsidP="005921CA">
      <w:pPr>
        <w:ind w:left="1021"/>
        <w:rPr>
          <w:rFonts w:ascii="Huawei Sans" w:hAnsi="Huawei Sans" w:cs="Huawei Sans"/>
          <w:sz w:val="21"/>
        </w:rPr>
      </w:pPr>
      <w:r>
        <w:rPr>
          <w:noProof/>
        </w:rPr>
        <w:lastRenderedPageBreak/>
        <w:drawing>
          <wp:inline distT="0" distB="0" distL="0" distR="0" wp14:anchorId="025197E1" wp14:editId="362F184B">
            <wp:extent cx="5454000" cy="32770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4000" cy="3277040"/>
                    </a:xfrm>
                    <a:prstGeom prst="rect">
                      <a:avLst/>
                    </a:prstGeom>
                  </pic:spPr>
                </pic:pic>
              </a:graphicData>
            </a:graphic>
          </wp:inline>
        </w:drawing>
      </w:r>
    </w:p>
    <w:p w14:paraId="543DA2B2" w14:textId="77777777" w:rsidR="005C380F" w:rsidRPr="006346DD" w:rsidRDefault="005C380F" w:rsidP="005921CA">
      <w:pPr>
        <w:ind w:left="1021"/>
        <w:rPr>
          <w:rFonts w:ascii="Huawei Sans" w:hAnsi="Huawei Sans" w:cs="Huawei Sans"/>
          <w:sz w:val="21"/>
        </w:rPr>
      </w:pPr>
    </w:p>
    <w:p w14:paraId="63D48560" w14:textId="77777777" w:rsidR="005921CA" w:rsidRPr="006346DD" w:rsidRDefault="005921CA" w:rsidP="00C67429">
      <w:pPr>
        <w:pStyle w:val="1f0"/>
        <w:rPr>
          <w:rFonts w:cs="Huawei Sans"/>
        </w:rPr>
      </w:pPr>
      <w:r w:rsidRPr="006346DD">
        <w:rPr>
          <w:rFonts w:cs="Huawei Sans"/>
        </w:rPr>
        <w:t xml:space="preserve">Click the created template, set parameters based on parameter settings on the device, and click </w:t>
      </w:r>
      <w:r w:rsidRPr="006346DD">
        <w:rPr>
          <w:rFonts w:cs="Huawei Sans"/>
          <w:b/>
          <w:bCs/>
        </w:rPr>
        <w:t>OK</w:t>
      </w:r>
      <w:r w:rsidRPr="006346DD">
        <w:rPr>
          <w:rFonts w:cs="Huawei Sans"/>
        </w:rPr>
        <w:t xml:space="preserve"> to save the settings.</w:t>
      </w:r>
    </w:p>
    <w:p w14:paraId="6B0D9CFF" w14:textId="1FD8AD9E" w:rsidR="005921CA" w:rsidRPr="006346DD" w:rsidRDefault="00986173" w:rsidP="005921CA">
      <w:pPr>
        <w:ind w:left="1021"/>
        <w:rPr>
          <w:rFonts w:ascii="Huawei Sans" w:hAnsi="Huawei Sans" w:cs="Huawei Sans"/>
          <w:sz w:val="21"/>
        </w:rPr>
      </w:pPr>
      <w:r>
        <w:rPr>
          <w:noProof/>
        </w:rPr>
        <w:drawing>
          <wp:inline distT="0" distB="0" distL="0" distR="0" wp14:anchorId="56894E41" wp14:editId="5FC1EBC1">
            <wp:extent cx="5454000" cy="32798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54000" cy="3279870"/>
                    </a:xfrm>
                    <a:prstGeom prst="rect">
                      <a:avLst/>
                    </a:prstGeom>
                  </pic:spPr>
                </pic:pic>
              </a:graphicData>
            </a:graphic>
          </wp:inline>
        </w:drawing>
      </w:r>
    </w:p>
    <w:p w14:paraId="044CDCC6" w14:textId="77777777" w:rsidR="005921CA" w:rsidRPr="006346DD" w:rsidRDefault="005921CA" w:rsidP="005921CA">
      <w:pPr>
        <w:ind w:left="1021"/>
        <w:rPr>
          <w:rFonts w:ascii="Huawei Sans" w:hAnsi="Huawei Sans" w:cs="Huawei Sans"/>
          <w:sz w:val="21"/>
        </w:rPr>
      </w:pPr>
    </w:p>
    <w:p w14:paraId="13BE4E68" w14:textId="77777777" w:rsidR="005921CA" w:rsidRPr="006346DD" w:rsidRDefault="005921CA" w:rsidP="005921CA">
      <w:pPr>
        <w:pStyle w:val="30"/>
        <w:rPr>
          <w:rFonts w:cs="Huawei Sans"/>
        </w:rPr>
      </w:pPr>
      <w:r w:rsidRPr="006346DD">
        <w:rPr>
          <w:rFonts w:cs="Huawei Sans"/>
        </w:rPr>
        <w:t>Create a NETCONF template for gateway management.</w:t>
      </w:r>
    </w:p>
    <w:p w14:paraId="06D2A149" w14:textId="77777777" w:rsidR="005921CA" w:rsidRPr="006346DD" w:rsidRDefault="005921CA" w:rsidP="00C67429">
      <w:pPr>
        <w:pStyle w:val="1f0"/>
        <w:rPr>
          <w:rFonts w:cs="Huawei Sans"/>
        </w:rPr>
      </w:pPr>
      <w:r w:rsidRPr="006346DD">
        <w:rPr>
          <w:rFonts w:cs="Huawei Sans"/>
        </w:rPr>
        <w:t xml:space="preserve"># On the </w:t>
      </w:r>
      <w:r w:rsidRPr="006346DD">
        <w:rPr>
          <w:rFonts w:cs="Huawei Sans"/>
          <w:b/>
          <w:bCs/>
        </w:rPr>
        <w:t>NE Communication Parameters</w:t>
      </w:r>
      <w:r w:rsidRPr="006346DD">
        <w:rPr>
          <w:rFonts w:cs="Huawei Sans"/>
        </w:rPr>
        <w:t xml:space="preserve"> page, click </w:t>
      </w:r>
      <w:r w:rsidRPr="006346DD">
        <w:rPr>
          <w:rFonts w:cs="Huawei Sans"/>
          <w:b/>
          <w:bCs/>
        </w:rPr>
        <w:t>NE NETCONF Parameter Template Management</w:t>
      </w:r>
      <w:r w:rsidRPr="006346DD">
        <w:rPr>
          <w:rFonts w:cs="Huawei Sans"/>
        </w:rPr>
        <w:t xml:space="preserve"> and then click </w:t>
      </w:r>
      <w:r w:rsidRPr="006346DD">
        <w:rPr>
          <w:rFonts w:cs="Huawei Sans"/>
          <w:b/>
          <w:bCs/>
        </w:rPr>
        <w:t>Create</w:t>
      </w:r>
      <w:r w:rsidRPr="006346DD">
        <w:rPr>
          <w:rFonts w:cs="Huawei Sans"/>
        </w:rPr>
        <w:t>.</w:t>
      </w:r>
    </w:p>
    <w:p w14:paraId="59821528" w14:textId="77777777" w:rsidR="005921CA" w:rsidRPr="006346DD" w:rsidRDefault="005921CA" w:rsidP="00C67429">
      <w:pPr>
        <w:pStyle w:val="1f0"/>
        <w:rPr>
          <w:rFonts w:cs="Huawei Sans"/>
        </w:rPr>
      </w:pPr>
      <w:r w:rsidRPr="006346DD">
        <w:rPr>
          <w:rFonts w:cs="Huawei Sans"/>
        </w:rPr>
        <w:t>"NETCONF_Template".</w:t>
      </w:r>
    </w:p>
    <w:p w14:paraId="6E727CBD" w14:textId="69C9CC3F" w:rsidR="005921CA" w:rsidRPr="006346DD" w:rsidRDefault="00986173" w:rsidP="005921CA">
      <w:pPr>
        <w:ind w:left="1021"/>
        <w:rPr>
          <w:rFonts w:ascii="Huawei Sans" w:hAnsi="Huawei Sans" w:cs="Huawei Sans"/>
          <w:sz w:val="21"/>
        </w:rPr>
      </w:pPr>
      <w:r>
        <w:rPr>
          <w:noProof/>
        </w:rPr>
        <w:lastRenderedPageBreak/>
        <w:drawing>
          <wp:inline distT="0" distB="0" distL="0" distR="0" wp14:anchorId="7DAD76D5" wp14:editId="0A8B0954">
            <wp:extent cx="5454000" cy="2484235"/>
            <wp:effectExtent l="19050" t="19050" r="13970" b="114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54000" cy="2484235"/>
                    </a:xfrm>
                    <a:prstGeom prst="rect">
                      <a:avLst/>
                    </a:prstGeom>
                    <a:ln w="12700">
                      <a:solidFill>
                        <a:schemeClr val="bg1">
                          <a:lumMod val="85000"/>
                        </a:schemeClr>
                      </a:solidFill>
                    </a:ln>
                  </pic:spPr>
                </pic:pic>
              </a:graphicData>
            </a:graphic>
          </wp:inline>
        </w:drawing>
      </w:r>
    </w:p>
    <w:p w14:paraId="39285D5D" w14:textId="77777777" w:rsidR="005921CA" w:rsidRPr="006346DD" w:rsidRDefault="005921CA" w:rsidP="005921CA">
      <w:pPr>
        <w:ind w:left="1021"/>
        <w:rPr>
          <w:rFonts w:ascii="Huawei Sans" w:hAnsi="Huawei Sans" w:cs="Huawei Sans"/>
          <w:sz w:val="21"/>
        </w:rPr>
      </w:pPr>
    </w:p>
    <w:p w14:paraId="5C92989E" w14:textId="77777777" w:rsidR="005921CA" w:rsidRPr="006346DD" w:rsidRDefault="005921CA" w:rsidP="005921CA">
      <w:pPr>
        <w:ind w:left="1021"/>
        <w:rPr>
          <w:rFonts w:ascii="Huawei Sans" w:hAnsi="Huawei Sans" w:cs="Huawei Sans"/>
          <w:sz w:val="21"/>
        </w:rPr>
      </w:pPr>
      <w:r w:rsidRPr="006346DD">
        <w:rPr>
          <w:rFonts w:ascii="Huawei Sans" w:hAnsi="Huawei Sans" w:cs="Huawei Sans"/>
          <w:sz w:val="21"/>
        </w:rPr>
        <w:t xml:space="preserve"># Click the created template, set parameters as planned, and click </w:t>
      </w:r>
      <w:r w:rsidRPr="006346DD">
        <w:rPr>
          <w:rFonts w:ascii="Huawei Sans" w:hAnsi="Huawei Sans" w:cs="Huawei Sans"/>
          <w:b/>
          <w:bCs/>
          <w:sz w:val="21"/>
        </w:rPr>
        <w:t>OK</w:t>
      </w:r>
      <w:r w:rsidRPr="006346DD">
        <w:rPr>
          <w:rFonts w:ascii="Huawei Sans" w:hAnsi="Huawei Sans" w:cs="Huawei Sans"/>
          <w:sz w:val="21"/>
        </w:rPr>
        <w:t>.</w:t>
      </w:r>
    </w:p>
    <w:p w14:paraId="7EF5CB72" w14:textId="7E7ED06F" w:rsidR="005921CA" w:rsidRPr="006346DD" w:rsidRDefault="00986173" w:rsidP="005921CA">
      <w:pPr>
        <w:ind w:left="1021"/>
        <w:rPr>
          <w:rFonts w:ascii="Huawei Sans" w:hAnsi="Huawei Sans" w:cs="Huawei Sans"/>
          <w:sz w:val="21"/>
        </w:rPr>
      </w:pPr>
      <w:r>
        <w:rPr>
          <w:noProof/>
        </w:rPr>
        <w:drawing>
          <wp:inline distT="0" distB="0" distL="0" distR="0" wp14:anchorId="620F1BF9" wp14:editId="61288B8C">
            <wp:extent cx="5454000" cy="4232255"/>
            <wp:effectExtent l="19050" t="19050" r="13970" b="1651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4000" cy="4232255"/>
                    </a:xfrm>
                    <a:prstGeom prst="rect">
                      <a:avLst/>
                    </a:prstGeom>
                    <a:ln w="12700">
                      <a:solidFill>
                        <a:schemeClr val="bg1">
                          <a:lumMod val="85000"/>
                        </a:schemeClr>
                      </a:solidFill>
                    </a:ln>
                  </pic:spPr>
                </pic:pic>
              </a:graphicData>
            </a:graphic>
          </wp:inline>
        </w:drawing>
      </w:r>
    </w:p>
    <w:p w14:paraId="368AE3C1" w14:textId="77777777" w:rsidR="005921CA" w:rsidRPr="006346DD" w:rsidRDefault="005921CA" w:rsidP="005921CA">
      <w:pPr>
        <w:ind w:left="1021"/>
        <w:rPr>
          <w:rFonts w:ascii="Huawei Sans" w:hAnsi="Huawei Sans" w:cs="Huawei Sans"/>
          <w:sz w:val="21"/>
        </w:rPr>
      </w:pPr>
    </w:p>
    <w:p w14:paraId="09502906" w14:textId="77777777" w:rsidR="005921CA" w:rsidRPr="006346DD" w:rsidRDefault="005921CA" w:rsidP="00671F43">
      <w:pPr>
        <w:pStyle w:val="30"/>
        <w:keepNext/>
        <w:rPr>
          <w:rFonts w:cs="Huawei Sans"/>
        </w:rPr>
      </w:pPr>
      <w:r w:rsidRPr="006346DD">
        <w:rPr>
          <w:rFonts w:cs="Huawei Sans"/>
        </w:rPr>
        <w:t>Add NEs for management.</w:t>
      </w:r>
    </w:p>
    <w:p w14:paraId="634290B6" w14:textId="77777777" w:rsidR="005921CA" w:rsidRPr="006346DD" w:rsidRDefault="005921CA" w:rsidP="00671F43">
      <w:pPr>
        <w:pStyle w:val="1f0"/>
        <w:keepNext/>
        <w:rPr>
          <w:rFonts w:cs="Huawei Sans"/>
        </w:rPr>
      </w:pPr>
      <w:r w:rsidRPr="006346DD">
        <w:rPr>
          <w:rFonts w:cs="Huawei Sans"/>
        </w:rPr>
        <w:t>Use the Network Management app to add network devices for management.</w:t>
      </w:r>
    </w:p>
    <w:p w14:paraId="742DB66D" w14:textId="77777777" w:rsidR="005921CA" w:rsidRPr="006346DD" w:rsidRDefault="005921CA" w:rsidP="00C67429">
      <w:pPr>
        <w:pStyle w:val="1f0"/>
        <w:rPr>
          <w:rFonts w:cs="Huawei Sans"/>
        </w:rPr>
      </w:pPr>
      <w:r w:rsidRPr="006346DD">
        <w:rPr>
          <w:rFonts w:cs="Huawei Sans"/>
        </w:rPr>
        <w:t xml:space="preserve"># Open the Network Management app and choose </w:t>
      </w:r>
      <w:r w:rsidRPr="006346DD">
        <w:rPr>
          <w:rFonts w:cs="Huawei Sans"/>
          <w:b/>
          <w:bCs/>
        </w:rPr>
        <w:t>Topology</w:t>
      </w:r>
      <w:r w:rsidRPr="006346DD">
        <w:rPr>
          <w:rFonts w:cs="Huawei Sans"/>
        </w:rPr>
        <w:t xml:space="preserve"> &gt; </w:t>
      </w:r>
      <w:r w:rsidRPr="006346DD">
        <w:rPr>
          <w:rFonts w:cs="Huawei Sans"/>
          <w:b/>
          <w:bCs/>
        </w:rPr>
        <w:t>Discovery</w:t>
      </w:r>
      <w:r w:rsidRPr="006346DD">
        <w:rPr>
          <w:rFonts w:cs="Huawei Sans"/>
        </w:rPr>
        <w:t xml:space="preserve"> &gt; </w:t>
      </w:r>
      <w:r w:rsidRPr="006346DD">
        <w:rPr>
          <w:rFonts w:cs="Huawei Sans"/>
          <w:b/>
          <w:bCs/>
        </w:rPr>
        <w:t>NE</w:t>
      </w:r>
      <w:r w:rsidRPr="006346DD">
        <w:rPr>
          <w:rFonts w:cs="Huawei Sans"/>
        </w:rPr>
        <w:t xml:space="preserve"> from the main menu.</w:t>
      </w:r>
    </w:p>
    <w:p w14:paraId="18BC75C0" w14:textId="58E4577E" w:rsidR="005921CA" w:rsidRPr="006346DD" w:rsidRDefault="00986173" w:rsidP="005921CA">
      <w:pPr>
        <w:ind w:left="1021"/>
        <w:rPr>
          <w:rFonts w:ascii="Huawei Sans" w:hAnsi="Huawei Sans" w:cs="Huawei Sans"/>
          <w:sz w:val="21"/>
        </w:rPr>
      </w:pPr>
      <w:r>
        <w:rPr>
          <w:noProof/>
        </w:rPr>
        <w:lastRenderedPageBreak/>
        <w:drawing>
          <wp:inline distT="0" distB="0" distL="0" distR="0" wp14:anchorId="4AFD5065" wp14:editId="73020170">
            <wp:extent cx="5454000" cy="2991268"/>
            <wp:effectExtent l="19050" t="19050" r="13970" b="190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4000" cy="2991268"/>
                    </a:xfrm>
                    <a:prstGeom prst="rect">
                      <a:avLst/>
                    </a:prstGeom>
                    <a:ln w="12700">
                      <a:solidFill>
                        <a:schemeClr val="bg1">
                          <a:lumMod val="85000"/>
                        </a:schemeClr>
                      </a:solidFill>
                    </a:ln>
                  </pic:spPr>
                </pic:pic>
              </a:graphicData>
            </a:graphic>
          </wp:inline>
        </w:drawing>
      </w:r>
    </w:p>
    <w:p w14:paraId="10FE0DDC" w14:textId="77777777" w:rsidR="005921CA" w:rsidRPr="006346DD" w:rsidRDefault="005921CA" w:rsidP="005921CA">
      <w:pPr>
        <w:ind w:left="1021"/>
        <w:rPr>
          <w:rFonts w:ascii="Huawei Sans" w:hAnsi="Huawei Sans" w:cs="Huawei Sans"/>
          <w:sz w:val="21"/>
        </w:rPr>
      </w:pPr>
    </w:p>
    <w:p w14:paraId="5E5135C4" w14:textId="3A0D1CB8" w:rsidR="005921CA" w:rsidRPr="006346DD" w:rsidRDefault="005921CA" w:rsidP="0009454D">
      <w:pPr>
        <w:pStyle w:val="1f0"/>
        <w:rPr>
          <w:rFonts w:cs="Huawei Sans"/>
        </w:rPr>
      </w:pPr>
      <w:r w:rsidRPr="006346DD">
        <w:rPr>
          <w:rFonts w:cs="Huawei Sans"/>
        </w:rPr>
        <w:t xml:space="preserve"># In the </w:t>
      </w:r>
      <w:r w:rsidRPr="006346DD">
        <w:rPr>
          <w:rFonts w:cs="Huawei Sans"/>
          <w:b/>
          <w:bCs/>
        </w:rPr>
        <w:t>NE Discovery</w:t>
      </w:r>
      <w:r w:rsidRPr="006346DD">
        <w:rPr>
          <w:rFonts w:cs="Huawei Sans"/>
        </w:rPr>
        <w:t xml:space="preserve"> dialog box, click </w:t>
      </w:r>
      <w:r w:rsidRPr="006346DD">
        <w:rPr>
          <w:rFonts w:cs="Huawei Sans"/>
          <w:b/>
          <w:bCs/>
        </w:rPr>
        <w:t>Default SNMP Parameters</w:t>
      </w:r>
      <w:r w:rsidRPr="006346DD">
        <w:rPr>
          <w:rFonts w:cs="Huawei Sans"/>
        </w:rPr>
        <w:t xml:space="preserve"> and select the configured SNMP template.</w:t>
      </w:r>
    </w:p>
    <w:p w14:paraId="7D8BFDBB" w14:textId="42ADC6D3" w:rsidR="005C380F" w:rsidRPr="006346DD" w:rsidRDefault="0009454D" w:rsidP="005921CA">
      <w:pPr>
        <w:ind w:left="1021"/>
        <w:rPr>
          <w:rFonts w:ascii="Huawei Sans" w:hAnsi="Huawei Sans" w:cs="Huawei Sans"/>
          <w:sz w:val="21"/>
        </w:rPr>
      </w:pPr>
      <w:r>
        <w:rPr>
          <w:noProof/>
        </w:rPr>
        <w:drawing>
          <wp:inline distT="0" distB="0" distL="0" distR="0" wp14:anchorId="1FB1721C" wp14:editId="7065808E">
            <wp:extent cx="5454000" cy="2775100"/>
            <wp:effectExtent l="19050" t="19050" r="13970" b="254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54000" cy="2775100"/>
                    </a:xfrm>
                    <a:prstGeom prst="rect">
                      <a:avLst/>
                    </a:prstGeom>
                    <a:ln w="12700">
                      <a:solidFill>
                        <a:schemeClr val="bg1">
                          <a:lumMod val="85000"/>
                        </a:schemeClr>
                      </a:solidFill>
                    </a:ln>
                  </pic:spPr>
                </pic:pic>
              </a:graphicData>
            </a:graphic>
          </wp:inline>
        </w:drawing>
      </w:r>
    </w:p>
    <w:p w14:paraId="6C8883EE" w14:textId="77777777" w:rsidR="005921CA" w:rsidRPr="006346DD" w:rsidRDefault="005921CA" w:rsidP="00C67429">
      <w:pPr>
        <w:pStyle w:val="1f0"/>
        <w:rPr>
          <w:rFonts w:cs="Huawei Sans"/>
        </w:rPr>
      </w:pPr>
      <w:r w:rsidRPr="006346DD">
        <w:rPr>
          <w:rFonts w:cs="Huawei Sans"/>
        </w:rPr>
        <w:t xml:space="preserve">Return to the </w:t>
      </w:r>
      <w:r w:rsidRPr="006346DD">
        <w:rPr>
          <w:rFonts w:cs="Huawei Sans"/>
          <w:b/>
          <w:bCs/>
        </w:rPr>
        <w:t>NE Discovery</w:t>
      </w:r>
      <w:r w:rsidRPr="006346DD">
        <w:rPr>
          <w:rFonts w:cs="Huawei Sans"/>
        </w:rPr>
        <w:t xml:space="preserve"> dialog box, click </w:t>
      </w:r>
      <w:r w:rsidRPr="006346DD">
        <w:rPr>
          <w:rFonts w:cs="Huawei Sans"/>
          <w:b/>
          <w:bCs/>
        </w:rPr>
        <w:t>Advanced</w:t>
      </w:r>
      <w:r w:rsidRPr="006346DD">
        <w:rPr>
          <w:rFonts w:cs="Huawei Sans"/>
        </w:rPr>
        <w:t>, and select the configured Telnet/STelnet parameter template and NETCONF parameter template.</w:t>
      </w:r>
    </w:p>
    <w:p w14:paraId="4C3A3899" w14:textId="0439D832" w:rsidR="005921CA" w:rsidRPr="006346DD" w:rsidRDefault="00986173" w:rsidP="005921CA">
      <w:pPr>
        <w:ind w:left="1021"/>
        <w:rPr>
          <w:rFonts w:ascii="Huawei Sans" w:hAnsi="Huawei Sans" w:cs="Huawei Sans"/>
          <w:sz w:val="21"/>
        </w:rPr>
      </w:pPr>
      <w:r>
        <w:rPr>
          <w:noProof/>
        </w:rPr>
        <w:lastRenderedPageBreak/>
        <w:drawing>
          <wp:inline distT="0" distB="0" distL="0" distR="0" wp14:anchorId="3A27AE70" wp14:editId="376F84D2">
            <wp:extent cx="5454000" cy="3662408"/>
            <wp:effectExtent l="19050" t="19050" r="13970" b="1460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54000" cy="3662408"/>
                    </a:xfrm>
                    <a:prstGeom prst="rect">
                      <a:avLst/>
                    </a:prstGeom>
                    <a:ln w="12700">
                      <a:solidFill>
                        <a:schemeClr val="bg1">
                          <a:lumMod val="85000"/>
                        </a:schemeClr>
                      </a:solidFill>
                    </a:ln>
                  </pic:spPr>
                </pic:pic>
              </a:graphicData>
            </a:graphic>
          </wp:inline>
        </w:drawing>
      </w:r>
    </w:p>
    <w:p w14:paraId="7E91DECC" w14:textId="77777777" w:rsidR="005C380F" w:rsidRPr="006346DD" w:rsidRDefault="005C380F" w:rsidP="005921CA">
      <w:pPr>
        <w:ind w:left="1021"/>
        <w:rPr>
          <w:rFonts w:ascii="Huawei Sans" w:hAnsi="Huawei Sans" w:cs="Huawei Sans"/>
          <w:sz w:val="21"/>
        </w:rPr>
      </w:pPr>
    </w:p>
    <w:p w14:paraId="709A183A" w14:textId="77777777" w:rsidR="005921CA" w:rsidRPr="006346DD" w:rsidRDefault="005921CA" w:rsidP="00C67429">
      <w:pPr>
        <w:pStyle w:val="1f0"/>
        <w:rPr>
          <w:rFonts w:cs="Huawei Sans"/>
        </w:rPr>
      </w:pPr>
      <w:r w:rsidRPr="006346DD">
        <w:rPr>
          <w:rFonts w:cs="Huawei Sans"/>
        </w:rPr>
        <w:t xml:space="preserve">Return to the </w:t>
      </w:r>
      <w:r w:rsidRPr="006346DD">
        <w:rPr>
          <w:rFonts w:cs="Huawei Sans"/>
          <w:b/>
          <w:bCs/>
        </w:rPr>
        <w:t>NE Discovery</w:t>
      </w:r>
      <w:r w:rsidRPr="006346DD">
        <w:rPr>
          <w:rFonts w:cs="Huawei Sans"/>
        </w:rPr>
        <w:t xml:space="preserve"> dialog box, click </w:t>
      </w:r>
      <w:r w:rsidRPr="006346DD">
        <w:rPr>
          <w:rFonts w:cs="Huawei Sans"/>
          <w:b/>
          <w:bCs/>
        </w:rPr>
        <w:t>Add</w:t>
      </w:r>
      <w:r w:rsidRPr="006346DD">
        <w:rPr>
          <w:rFonts w:cs="Huawei Sans"/>
        </w:rPr>
        <w:t>, and enter the start and end IP addresses of the network segment for management.</w:t>
      </w:r>
    </w:p>
    <w:p w14:paraId="62A05052" w14:textId="1D6B8A5E" w:rsidR="00411410" w:rsidRPr="006346DD" w:rsidRDefault="00986173" w:rsidP="005921CA">
      <w:pPr>
        <w:ind w:left="1021"/>
        <w:rPr>
          <w:rFonts w:ascii="Huawei Sans" w:hAnsi="Huawei Sans" w:cs="Huawei Sans"/>
          <w:sz w:val="21"/>
        </w:rPr>
      </w:pPr>
      <w:r>
        <w:rPr>
          <w:noProof/>
        </w:rPr>
        <w:drawing>
          <wp:inline distT="0" distB="0" distL="0" distR="0" wp14:anchorId="41A8033A" wp14:editId="3AA89B8C">
            <wp:extent cx="5454000" cy="3644865"/>
            <wp:effectExtent l="19050" t="19050" r="13970" b="1333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54000" cy="3644865"/>
                    </a:xfrm>
                    <a:prstGeom prst="rect">
                      <a:avLst/>
                    </a:prstGeom>
                    <a:ln w="12700">
                      <a:solidFill>
                        <a:schemeClr val="bg1">
                          <a:lumMod val="85000"/>
                        </a:schemeClr>
                      </a:solidFill>
                    </a:ln>
                  </pic:spPr>
                </pic:pic>
              </a:graphicData>
            </a:graphic>
          </wp:inline>
        </w:drawing>
      </w:r>
    </w:p>
    <w:p w14:paraId="3D1D3FA8" w14:textId="77777777" w:rsidR="005C380F" w:rsidRPr="006346DD" w:rsidRDefault="005C380F" w:rsidP="005921CA">
      <w:pPr>
        <w:ind w:left="1021"/>
        <w:rPr>
          <w:rFonts w:ascii="Huawei Sans" w:hAnsi="Huawei Sans" w:cs="Huawei Sans"/>
          <w:sz w:val="21"/>
        </w:rPr>
      </w:pPr>
    </w:p>
    <w:p w14:paraId="6AB1F1A6" w14:textId="77777777" w:rsidR="00C61B0D" w:rsidRDefault="00C61B0D" w:rsidP="00C61B0D">
      <w:pPr>
        <w:pStyle w:val="1f0"/>
      </w:pPr>
      <w:r>
        <w:lastRenderedPageBreak/>
        <w:t xml:space="preserve">Click </w:t>
      </w:r>
      <w:r>
        <w:rPr>
          <w:b/>
          <w:bCs/>
        </w:rPr>
        <w:t>OK</w:t>
      </w:r>
      <w:r>
        <w:t xml:space="preserve">. Then select the created IP address range and click </w:t>
      </w:r>
      <w:r>
        <w:rPr>
          <w:b/>
          <w:bCs/>
        </w:rPr>
        <w:t>Next</w:t>
      </w:r>
      <w:r>
        <w:t>. In the dialog box that is displayed, iMaster NCE-IP automatically scans for network devices.</w:t>
      </w:r>
    </w:p>
    <w:p w14:paraId="2B27E4FD" w14:textId="44F75FAE" w:rsidR="00411410" w:rsidRPr="006346DD" w:rsidRDefault="00986173" w:rsidP="005921CA">
      <w:pPr>
        <w:ind w:left="1021"/>
        <w:rPr>
          <w:rFonts w:ascii="Huawei Sans" w:hAnsi="Huawei Sans" w:cs="Huawei Sans"/>
          <w:sz w:val="21"/>
        </w:rPr>
      </w:pPr>
      <w:r>
        <w:rPr>
          <w:noProof/>
        </w:rPr>
        <w:drawing>
          <wp:inline distT="0" distB="0" distL="0" distR="0" wp14:anchorId="611E70A6" wp14:editId="49E98F33">
            <wp:extent cx="5454000" cy="3662408"/>
            <wp:effectExtent l="19050" t="19050" r="13970" b="1460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54000" cy="3662408"/>
                    </a:xfrm>
                    <a:prstGeom prst="rect">
                      <a:avLst/>
                    </a:prstGeom>
                    <a:ln w="12700">
                      <a:solidFill>
                        <a:schemeClr val="bg1">
                          <a:lumMod val="85000"/>
                        </a:schemeClr>
                      </a:solidFill>
                    </a:ln>
                  </pic:spPr>
                </pic:pic>
              </a:graphicData>
            </a:graphic>
          </wp:inline>
        </w:drawing>
      </w:r>
    </w:p>
    <w:p w14:paraId="34887A3A" w14:textId="43486BF6" w:rsidR="005921CA" w:rsidRPr="006346DD" w:rsidRDefault="00986173" w:rsidP="005921CA">
      <w:pPr>
        <w:ind w:left="1021"/>
        <w:rPr>
          <w:rFonts w:ascii="Huawei Sans" w:hAnsi="Huawei Sans" w:cs="Huawei Sans"/>
          <w:sz w:val="21"/>
        </w:rPr>
      </w:pPr>
      <w:r>
        <w:rPr>
          <w:noProof/>
        </w:rPr>
        <w:drawing>
          <wp:inline distT="0" distB="0" distL="0" distR="0" wp14:anchorId="4C62A138" wp14:editId="28BEFB89">
            <wp:extent cx="5454000" cy="3677687"/>
            <wp:effectExtent l="19050" t="19050" r="13970" b="1841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54000" cy="3677687"/>
                    </a:xfrm>
                    <a:prstGeom prst="rect">
                      <a:avLst/>
                    </a:prstGeom>
                    <a:ln w="12700">
                      <a:solidFill>
                        <a:schemeClr val="bg1">
                          <a:lumMod val="85000"/>
                        </a:schemeClr>
                      </a:solidFill>
                    </a:ln>
                  </pic:spPr>
                </pic:pic>
              </a:graphicData>
            </a:graphic>
          </wp:inline>
        </w:drawing>
      </w:r>
    </w:p>
    <w:p w14:paraId="261FDA23" w14:textId="77777777" w:rsidR="005C380F" w:rsidRPr="006346DD" w:rsidRDefault="005C380F" w:rsidP="005921CA">
      <w:pPr>
        <w:ind w:left="1021"/>
        <w:rPr>
          <w:rFonts w:ascii="Huawei Sans" w:hAnsi="Huawei Sans" w:cs="Huawei Sans"/>
          <w:sz w:val="21"/>
        </w:rPr>
      </w:pPr>
    </w:p>
    <w:p w14:paraId="4C237597" w14:textId="77777777" w:rsidR="00C61B0D" w:rsidRPr="00534BFB" w:rsidRDefault="00C61B0D" w:rsidP="00C61B0D">
      <w:pPr>
        <w:pStyle w:val="1f0"/>
      </w:pPr>
      <w:r>
        <w:t>iMaster NCE-IP automatically adds discovered devices to the physical topology.</w:t>
      </w:r>
    </w:p>
    <w:p w14:paraId="7C83E024" w14:textId="77777777" w:rsidR="00C61B0D" w:rsidRDefault="00C61B0D" w:rsidP="00C61B0D">
      <w:pPr>
        <w:pStyle w:val="1f0"/>
      </w:pPr>
      <w:r>
        <w:lastRenderedPageBreak/>
        <w:t>After NEs are added to iMaster NCE-IP, you can perform the following tests to check whether the SNMP, NETCONF, and STelnet communication between iMaster NCE-IP and NEs is normal.</w:t>
      </w:r>
    </w:p>
    <w:p w14:paraId="34A4E282" w14:textId="77777777" w:rsidR="005921CA" w:rsidRPr="006346DD" w:rsidRDefault="005921CA" w:rsidP="00C67429">
      <w:pPr>
        <w:pStyle w:val="1f0"/>
        <w:rPr>
          <w:rFonts w:cs="Huawei Sans"/>
        </w:rPr>
      </w:pPr>
      <w:r w:rsidRPr="006346DD">
        <w:rPr>
          <w:rFonts w:cs="Huawei Sans"/>
        </w:rPr>
        <w:t># Test SNMP communication.</w:t>
      </w:r>
    </w:p>
    <w:p w14:paraId="6BDD2AD5" w14:textId="1EC11887" w:rsidR="00C61B0D" w:rsidRPr="00534BFB" w:rsidRDefault="00C61B0D" w:rsidP="00C61B0D">
      <w:pPr>
        <w:pStyle w:val="1f0"/>
      </w:pPr>
      <w:r>
        <w:t xml:space="preserve">Choose </w:t>
      </w:r>
      <w:r>
        <w:rPr>
          <w:b/>
          <w:bCs/>
        </w:rPr>
        <w:t>System</w:t>
      </w:r>
      <w:r>
        <w:t xml:space="preserve"> &gt; </w:t>
      </w:r>
      <w:r>
        <w:rPr>
          <w:b/>
          <w:bCs/>
        </w:rPr>
        <w:t>NE Communication Parameters</w:t>
      </w:r>
      <w:r>
        <w:t xml:space="preserve"> from the main menu. Then click </w:t>
      </w:r>
      <w:r>
        <w:rPr>
          <w:b/>
          <w:bCs/>
        </w:rPr>
        <w:t>NE Access Protocol Parameters</w:t>
      </w:r>
      <w:r>
        <w:t>.</w:t>
      </w:r>
    </w:p>
    <w:p w14:paraId="707993D2" w14:textId="0E2F6C18" w:rsidR="005921CA" w:rsidRPr="006346DD" w:rsidRDefault="00986173" w:rsidP="005921CA">
      <w:pPr>
        <w:ind w:left="1021"/>
        <w:rPr>
          <w:rFonts w:ascii="Huawei Sans" w:hAnsi="Huawei Sans" w:cs="Huawei Sans"/>
          <w:sz w:val="21"/>
        </w:rPr>
      </w:pPr>
      <w:r>
        <w:rPr>
          <w:noProof/>
        </w:rPr>
        <w:drawing>
          <wp:inline distT="0" distB="0" distL="0" distR="0" wp14:anchorId="4C52869F" wp14:editId="15035A8E">
            <wp:extent cx="5454000" cy="1343411"/>
            <wp:effectExtent l="19050" t="19050" r="13970"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54000" cy="1343411"/>
                    </a:xfrm>
                    <a:prstGeom prst="rect">
                      <a:avLst/>
                    </a:prstGeom>
                    <a:ln w="12700">
                      <a:solidFill>
                        <a:schemeClr val="bg1">
                          <a:lumMod val="85000"/>
                        </a:schemeClr>
                      </a:solidFill>
                    </a:ln>
                  </pic:spPr>
                </pic:pic>
              </a:graphicData>
            </a:graphic>
          </wp:inline>
        </w:drawing>
      </w:r>
    </w:p>
    <w:p w14:paraId="2F003CD8" w14:textId="77777777" w:rsidR="005C380F" w:rsidRPr="006346DD" w:rsidRDefault="005C380F" w:rsidP="005921CA">
      <w:pPr>
        <w:ind w:left="1021"/>
        <w:rPr>
          <w:rFonts w:ascii="Huawei Sans" w:hAnsi="Huawei Sans" w:cs="Huawei Sans"/>
          <w:sz w:val="21"/>
        </w:rPr>
      </w:pPr>
    </w:p>
    <w:p w14:paraId="0328CABE" w14:textId="77777777" w:rsidR="005921CA" w:rsidRPr="006346DD" w:rsidRDefault="005921CA" w:rsidP="00C67429">
      <w:pPr>
        <w:pStyle w:val="1f0"/>
        <w:rPr>
          <w:rFonts w:cs="Huawei Sans"/>
        </w:rPr>
      </w:pPr>
      <w:r w:rsidRPr="006346DD">
        <w:rPr>
          <w:rFonts w:cs="Huawei Sans"/>
        </w:rPr>
        <w:t xml:space="preserve">Select all NEs, click </w:t>
      </w:r>
      <w:r w:rsidRPr="006346DD">
        <w:rPr>
          <w:rFonts w:cs="Huawei Sans"/>
          <w:b/>
          <w:bCs/>
        </w:rPr>
        <w:t>Test</w:t>
      </w:r>
      <w:r w:rsidRPr="006346DD">
        <w:rPr>
          <w:rFonts w:cs="Huawei Sans"/>
        </w:rPr>
        <w:t xml:space="preserve"> on the right, and wait for the test result.</w:t>
      </w:r>
    </w:p>
    <w:p w14:paraId="4EF67A6B" w14:textId="61DC38AF" w:rsidR="005921CA" w:rsidRPr="006346DD" w:rsidRDefault="00986173" w:rsidP="005921CA">
      <w:pPr>
        <w:ind w:left="1021"/>
        <w:rPr>
          <w:rFonts w:ascii="Huawei Sans" w:hAnsi="Huawei Sans" w:cs="Huawei Sans"/>
          <w:sz w:val="21"/>
        </w:rPr>
      </w:pPr>
      <w:r>
        <w:rPr>
          <w:noProof/>
        </w:rPr>
        <w:drawing>
          <wp:inline distT="0" distB="0" distL="0" distR="0" wp14:anchorId="587786FC" wp14:editId="7C826396">
            <wp:extent cx="5454000" cy="1590137"/>
            <wp:effectExtent l="19050" t="19050" r="13970"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54000" cy="1590137"/>
                    </a:xfrm>
                    <a:prstGeom prst="rect">
                      <a:avLst/>
                    </a:prstGeom>
                    <a:ln w="12700">
                      <a:solidFill>
                        <a:schemeClr val="bg1">
                          <a:lumMod val="85000"/>
                        </a:schemeClr>
                      </a:solidFill>
                    </a:ln>
                  </pic:spPr>
                </pic:pic>
              </a:graphicData>
            </a:graphic>
          </wp:inline>
        </w:drawing>
      </w:r>
    </w:p>
    <w:p w14:paraId="60C338D5" w14:textId="19C5DC5B" w:rsidR="005921CA" w:rsidRPr="006346DD" w:rsidRDefault="00986173" w:rsidP="005921CA">
      <w:pPr>
        <w:ind w:left="1021"/>
        <w:jc w:val="center"/>
        <w:rPr>
          <w:rFonts w:ascii="Huawei Sans" w:hAnsi="Huawei Sans" w:cs="Huawei Sans"/>
          <w:sz w:val="21"/>
        </w:rPr>
      </w:pPr>
      <w:r>
        <w:rPr>
          <w:noProof/>
        </w:rPr>
        <w:drawing>
          <wp:inline distT="0" distB="0" distL="0" distR="0" wp14:anchorId="56A34754" wp14:editId="50F44B2A">
            <wp:extent cx="3600000" cy="1909068"/>
            <wp:effectExtent l="19050" t="19050" r="19685"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00000" cy="1909068"/>
                    </a:xfrm>
                    <a:prstGeom prst="rect">
                      <a:avLst/>
                    </a:prstGeom>
                    <a:ln w="12700">
                      <a:solidFill>
                        <a:schemeClr val="bg1">
                          <a:lumMod val="85000"/>
                        </a:schemeClr>
                      </a:solidFill>
                    </a:ln>
                  </pic:spPr>
                </pic:pic>
              </a:graphicData>
            </a:graphic>
          </wp:inline>
        </w:drawing>
      </w:r>
    </w:p>
    <w:p w14:paraId="372AF2ED" w14:textId="77777777" w:rsidR="005C380F" w:rsidRPr="006346DD" w:rsidRDefault="005C380F" w:rsidP="00671F43">
      <w:pPr>
        <w:pStyle w:val="1f0"/>
      </w:pPr>
    </w:p>
    <w:p w14:paraId="3C682BAE" w14:textId="77777777" w:rsidR="005921CA" w:rsidRPr="006346DD" w:rsidRDefault="005921CA" w:rsidP="00C67429">
      <w:pPr>
        <w:pStyle w:val="1f0"/>
        <w:rPr>
          <w:rFonts w:cs="Huawei Sans"/>
        </w:rPr>
      </w:pPr>
      <w:r w:rsidRPr="006346DD">
        <w:rPr>
          <w:rFonts w:cs="Huawei Sans"/>
        </w:rPr>
        <w:t>If the SNMP communication with all devices is normal, the system displays a message indicating that the test is successful.</w:t>
      </w:r>
    </w:p>
    <w:p w14:paraId="2903AABE" w14:textId="77777777" w:rsidR="005921CA" w:rsidRPr="006346DD" w:rsidRDefault="005921CA" w:rsidP="00C67429">
      <w:pPr>
        <w:pStyle w:val="1f0"/>
        <w:rPr>
          <w:rFonts w:cs="Huawei Sans"/>
        </w:rPr>
      </w:pPr>
      <w:r w:rsidRPr="006346DD">
        <w:rPr>
          <w:rFonts w:cs="Huawei Sans"/>
        </w:rPr>
        <w:t># Test STelnet communication.</w:t>
      </w:r>
    </w:p>
    <w:p w14:paraId="0CBA04D5" w14:textId="76D68C4D" w:rsidR="00411410" w:rsidRPr="006346DD" w:rsidRDefault="00986173" w:rsidP="005921CA">
      <w:pPr>
        <w:ind w:left="1021"/>
        <w:rPr>
          <w:rFonts w:ascii="Huawei Sans" w:hAnsi="Huawei Sans" w:cs="Huawei Sans"/>
          <w:sz w:val="21"/>
        </w:rPr>
      </w:pPr>
      <w:r>
        <w:rPr>
          <w:noProof/>
        </w:rPr>
        <w:lastRenderedPageBreak/>
        <w:drawing>
          <wp:inline distT="0" distB="0" distL="0" distR="0" wp14:anchorId="1FD16BA6" wp14:editId="03190B99">
            <wp:extent cx="5454000" cy="4128131"/>
            <wp:effectExtent l="19050" t="19050" r="13970" b="2540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54000" cy="4128131"/>
                    </a:xfrm>
                    <a:prstGeom prst="rect">
                      <a:avLst/>
                    </a:prstGeom>
                    <a:ln w="12700">
                      <a:solidFill>
                        <a:schemeClr val="bg1">
                          <a:lumMod val="85000"/>
                        </a:schemeClr>
                      </a:solidFill>
                    </a:ln>
                  </pic:spPr>
                </pic:pic>
              </a:graphicData>
            </a:graphic>
          </wp:inline>
        </w:drawing>
      </w:r>
    </w:p>
    <w:p w14:paraId="05B63A61" w14:textId="77777777" w:rsidR="005C380F" w:rsidRPr="006346DD" w:rsidRDefault="005C380F" w:rsidP="005921CA">
      <w:pPr>
        <w:ind w:left="1021"/>
        <w:rPr>
          <w:rFonts w:ascii="Huawei Sans" w:hAnsi="Huawei Sans" w:cs="Huawei Sans"/>
          <w:sz w:val="21"/>
        </w:rPr>
      </w:pPr>
    </w:p>
    <w:p w14:paraId="7A0EDC53" w14:textId="77777777" w:rsidR="00C61B0D" w:rsidRPr="00534BFB" w:rsidRDefault="00C61B0D" w:rsidP="00C61B0D">
      <w:pPr>
        <w:pStyle w:val="1f0"/>
      </w:pPr>
      <w:r>
        <w:t xml:space="preserve">Return to the </w:t>
      </w:r>
      <w:r>
        <w:rPr>
          <w:b/>
          <w:bCs/>
        </w:rPr>
        <w:t>NE Communication Parameters</w:t>
      </w:r>
      <w:r>
        <w:t xml:space="preserve"> page and click </w:t>
      </w:r>
      <w:r>
        <w:rPr>
          <w:b/>
          <w:bCs/>
        </w:rPr>
        <w:t>Set NE Telnet/STelenet Parameter</w:t>
      </w:r>
      <w:r>
        <w:t xml:space="preserve">. In the dialog box that is displayed, select all NEs and click the button in area 3 to add the NEs to the right pane. Then, click </w:t>
      </w:r>
      <w:r>
        <w:rPr>
          <w:b/>
          <w:bCs/>
        </w:rPr>
        <w:t>Test</w:t>
      </w:r>
      <w:r>
        <w:t>. If a message is displayed indicating that the operation is successful, the STelnet communication between iMaster NCE-IP and NEs is normal.</w:t>
      </w:r>
    </w:p>
    <w:p w14:paraId="42784086" w14:textId="77777777" w:rsidR="005921CA" w:rsidRPr="006346DD" w:rsidRDefault="005921CA" w:rsidP="00C67429">
      <w:pPr>
        <w:pStyle w:val="1f0"/>
        <w:rPr>
          <w:rFonts w:cs="Huawei Sans"/>
        </w:rPr>
      </w:pPr>
      <w:r w:rsidRPr="006346DD">
        <w:rPr>
          <w:rFonts w:cs="Huawei Sans"/>
        </w:rPr>
        <w:t># Test NETCONF communication.</w:t>
      </w:r>
    </w:p>
    <w:p w14:paraId="1A503929" w14:textId="716F9411" w:rsidR="00923AA3" w:rsidRPr="006346DD" w:rsidRDefault="00986173" w:rsidP="005921CA">
      <w:pPr>
        <w:ind w:left="1021"/>
        <w:rPr>
          <w:rFonts w:ascii="Huawei Sans" w:hAnsi="Huawei Sans" w:cs="Huawei Sans"/>
          <w:sz w:val="21"/>
        </w:rPr>
      </w:pPr>
      <w:r>
        <w:rPr>
          <w:noProof/>
        </w:rPr>
        <w:lastRenderedPageBreak/>
        <w:drawing>
          <wp:inline distT="0" distB="0" distL="0" distR="0" wp14:anchorId="60903E52" wp14:editId="6D904EDB">
            <wp:extent cx="5454000" cy="3291754"/>
            <wp:effectExtent l="19050" t="19050" r="13970" b="23495"/>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54000" cy="3291754"/>
                    </a:xfrm>
                    <a:prstGeom prst="rect">
                      <a:avLst/>
                    </a:prstGeom>
                    <a:ln w="12700">
                      <a:solidFill>
                        <a:schemeClr val="bg1">
                          <a:lumMod val="85000"/>
                        </a:schemeClr>
                      </a:solidFill>
                    </a:ln>
                  </pic:spPr>
                </pic:pic>
              </a:graphicData>
            </a:graphic>
          </wp:inline>
        </w:drawing>
      </w:r>
    </w:p>
    <w:p w14:paraId="3AEA4B45" w14:textId="77777777" w:rsidR="005C380F" w:rsidRPr="006346DD" w:rsidRDefault="005C380F" w:rsidP="005921CA">
      <w:pPr>
        <w:ind w:left="1021"/>
        <w:rPr>
          <w:rFonts w:ascii="Huawei Sans" w:hAnsi="Huawei Sans" w:cs="Huawei Sans"/>
          <w:sz w:val="21"/>
        </w:rPr>
      </w:pPr>
    </w:p>
    <w:p w14:paraId="2A9371E1" w14:textId="77777777" w:rsidR="00C61B0D" w:rsidRPr="00534BFB" w:rsidRDefault="00C61B0D" w:rsidP="00C61B0D">
      <w:pPr>
        <w:pStyle w:val="1f0"/>
      </w:pPr>
      <w:r>
        <w:t xml:space="preserve">The test process is similar to that of STelnet. On the </w:t>
      </w:r>
      <w:r>
        <w:rPr>
          <w:b/>
          <w:bCs/>
        </w:rPr>
        <w:t>NE Communication Parameters</w:t>
      </w:r>
      <w:r>
        <w:t xml:space="preserve"> page, click </w:t>
      </w:r>
      <w:r>
        <w:rPr>
          <w:b/>
          <w:bCs/>
        </w:rPr>
        <w:t>Set NE NETCONF Parameter</w:t>
      </w:r>
      <w:r>
        <w:t xml:space="preserve">. In the dialog box that is displayed, add devices to the right pane, click </w:t>
      </w:r>
      <w:r>
        <w:rPr>
          <w:b/>
          <w:bCs/>
        </w:rPr>
        <w:t>Test</w:t>
      </w:r>
      <w:r>
        <w:t>, and wait for the test result.</w:t>
      </w:r>
    </w:p>
    <w:p w14:paraId="660988FD" w14:textId="77777777" w:rsidR="005921CA" w:rsidRPr="006346DD" w:rsidRDefault="005921CA" w:rsidP="00C67429">
      <w:pPr>
        <w:pStyle w:val="1f0"/>
        <w:rPr>
          <w:rFonts w:cs="Huawei Sans"/>
        </w:rPr>
      </w:pPr>
      <w:r w:rsidRPr="006346DD">
        <w:rPr>
          <w:rFonts w:cs="Huawei Sans"/>
        </w:rPr>
        <w:t>If all the preceding tests are successful, iMaster NCE-IP can communicate with devices properly.</w:t>
      </w:r>
    </w:p>
    <w:p w14:paraId="27DFCEDA" w14:textId="77777777" w:rsidR="005921CA" w:rsidRPr="006346DD" w:rsidRDefault="005921CA" w:rsidP="005921CA">
      <w:pPr>
        <w:pStyle w:val="30"/>
        <w:rPr>
          <w:rFonts w:cs="Huawei Sans"/>
        </w:rPr>
      </w:pPr>
      <w:r w:rsidRPr="006346DD">
        <w:rPr>
          <w:rFonts w:cs="Huawei Sans"/>
        </w:rPr>
        <w:t>Create a topology.</w:t>
      </w:r>
    </w:p>
    <w:p w14:paraId="38F8756A" w14:textId="77777777" w:rsidR="00C61B0D" w:rsidRDefault="00C61B0D" w:rsidP="00C61B0D">
      <w:pPr>
        <w:pStyle w:val="1f0"/>
      </w:pPr>
      <w:r>
        <w:t>To facilitate device management, you can create subnets. A subnet, as a logical concept on iMaster NCE-IP, displays topology objects in the same area or with similar attributes.</w:t>
      </w:r>
    </w:p>
    <w:p w14:paraId="2EBD2645" w14:textId="77777777" w:rsidR="00C61B0D" w:rsidRDefault="00C61B0D" w:rsidP="00C61B0D">
      <w:pPr>
        <w:pStyle w:val="1f0"/>
      </w:pPr>
    </w:p>
    <w:p w14:paraId="2971F8D7" w14:textId="1464066E" w:rsidR="00C61B0D" w:rsidRDefault="00C61B0D" w:rsidP="00C61B0D">
      <w:pPr>
        <w:pStyle w:val="1f0"/>
      </w:pPr>
      <w:r>
        <w:t xml:space="preserve"># Open the Network Management app and choose </w:t>
      </w:r>
      <w:r>
        <w:rPr>
          <w:b/>
          <w:bCs/>
        </w:rPr>
        <w:t>Topology</w:t>
      </w:r>
      <w:r>
        <w:t xml:space="preserve"> &gt; </w:t>
      </w:r>
      <w:r>
        <w:rPr>
          <w:b/>
          <w:bCs/>
        </w:rPr>
        <w:t>View</w:t>
      </w:r>
      <w:r>
        <w:t xml:space="preserve"> &gt; </w:t>
      </w:r>
      <w:r>
        <w:rPr>
          <w:b/>
          <w:bCs/>
        </w:rPr>
        <w:t>Physical Topology</w:t>
      </w:r>
      <w:r>
        <w:t xml:space="preserve"> from the main menu.</w:t>
      </w:r>
    </w:p>
    <w:p w14:paraId="07466F34" w14:textId="3B0AF06E" w:rsidR="005921CA" w:rsidRPr="006346DD" w:rsidRDefault="00986173" w:rsidP="00C67429">
      <w:pPr>
        <w:pStyle w:val="1f0"/>
        <w:rPr>
          <w:rFonts w:cs="Huawei Sans"/>
        </w:rPr>
      </w:pPr>
      <w:r>
        <w:rPr>
          <w:noProof/>
        </w:rPr>
        <w:drawing>
          <wp:inline distT="0" distB="0" distL="0" distR="0" wp14:anchorId="2DB66DF9" wp14:editId="4AA5C445">
            <wp:extent cx="3600000" cy="2144013"/>
            <wp:effectExtent l="19050" t="19050" r="19685" b="279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00000" cy="2144013"/>
                    </a:xfrm>
                    <a:prstGeom prst="rect">
                      <a:avLst/>
                    </a:prstGeom>
                    <a:ln w="12700">
                      <a:solidFill>
                        <a:schemeClr val="bg1">
                          <a:lumMod val="85000"/>
                        </a:schemeClr>
                      </a:solidFill>
                    </a:ln>
                  </pic:spPr>
                </pic:pic>
              </a:graphicData>
            </a:graphic>
          </wp:inline>
        </w:drawing>
      </w:r>
    </w:p>
    <w:p w14:paraId="3424DD35" w14:textId="77777777" w:rsidR="005921CA" w:rsidRDefault="005921CA" w:rsidP="00C67429">
      <w:pPr>
        <w:pStyle w:val="1f0"/>
        <w:rPr>
          <w:rFonts w:cs="Huawei Sans"/>
        </w:rPr>
      </w:pPr>
      <w:r w:rsidRPr="006346DD">
        <w:rPr>
          <w:rFonts w:cs="Huawei Sans"/>
        </w:rPr>
        <w:lastRenderedPageBreak/>
        <w:t xml:space="preserve">Right-click in the blank area and choose </w:t>
      </w:r>
      <w:r w:rsidRPr="006346DD">
        <w:rPr>
          <w:rFonts w:cs="Huawei Sans"/>
          <w:b/>
          <w:bCs/>
        </w:rPr>
        <w:t>New</w:t>
      </w:r>
      <w:r w:rsidRPr="006346DD">
        <w:rPr>
          <w:rFonts w:cs="Huawei Sans"/>
        </w:rPr>
        <w:t xml:space="preserve"> &gt; </w:t>
      </w:r>
      <w:r w:rsidRPr="006346DD">
        <w:rPr>
          <w:rFonts w:cs="Huawei Sans"/>
          <w:b/>
          <w:bCs/>
        </w:rPr>
        <w:t>Subnet</w:t>
      </w:r>
      <w:r w:rsidRPr="006346DD">
        <w:rPr>
          <w:rFonts w:cs="Huawei Sans"/>
        </w:rPr>
        <w:t xml:space="preserve"> from the shortcut menu to create a subnet.</w:t>
      </w:r>
    </w:p>
    <w:p w14:paraId="26F73165" w14:textId="742EC867" w:rsidR="00986173" w:rsidRDefault="00986173" w:rsidP="00C67429">
      <w:pPr>
        <w:pStyle w:val="1f0"/>
        <w:rPr>
          <w:rFonts w:cs="Huawei Sans"/>
        </w:rPr>
      </w:pPr>
      <w:r w:rsidRPr="0090454B">
        <w:rPr>
          <w:noProof/>
        </w:rPr>
        <w:drawing>
          <wp:inline distT="0" distB="0" distL="0" distR="0" wp14:anchorId="41CB1A05" wp14:editId="27B1FC5F">
            <wp:extent cx="5454000" cy="1930800"/>
            <wp:effectExtent l="19050" t="19050" r="13970" b="127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54000" cy="1930800"/>
                    </a:xfrm>
                    <a:prstGeom prst="rect">
                      <a:avLst/>
                    </a:prstGeom>
                    <a:ln w="12700">
                      <a:solidFill>
                        <a:schemeClr val="bg1">
                          <a:lumMod val="85000"/>
                        </a:schemeClr>
                      </a:solidFill>
                    </a:ln>
                  </pic:spPr>
                </pic:pic>
              </a:graphicData>
            </a:graphic>
          </wp:inline>
        </w:drawing>
      </w:r>
    </w:p>
    <w:p w14:paraId="785958A2" w14:textId="77777777" w:rsidR="00E4158E" w:rsidRPr="006346DD" w:rsidRDefault="00E4158E" w:rsidP="00C67429">
      <w:pPr>
        <w:pStyle w:val="1f0"/>
        <w:rPr>
          <w:rFonts w:cs="Huawei Sans"/>
        </w:rPr>
      </w:pPr>
    </w:p>
    <w:p w14:paraId="05470064" w14:textId="769D38B4" w:rsidR="005921CA" w:rsidRPr="006346DD" w:rsidRDefault="005921CA" w:rsidP="00C67429">
      <w:pPr>
        <w:pStyle w:val="1f0"/>
        <w:rPr>
          <w:rFonts w:cs="Huawei Sans"/>
        </w:rPr>
      </w:pPr>
      <w:r w:rsidRPr="006346DD">
        <w:rPr>
          <w:rFonts w:cs="Huawei Sans"/>
        </w:rPr>
        <w:t xml:space="preserve">In the dialog box that is displayed, enter the subnet name and click </w:t>
      </w:r>
      <w:r w:rsidRPr="006346DD">
        <w:rPr>
          <w:rFonts w:cs="Huawei Sans"/>
          <w:b/>
          <w:bCs/>
        </w:rPr>
        <w:t>Select Object</w:t>
      </w:r>
      <w:r w:rsidR="00287020">
        <w:rPr>
          <w:rFonts w:cs="Huawei Sans"/>
          <w:b/>
          <w:bCs/>
        </w:rPr>
        <w:t>s</w:t>
      </w:r>
      <w:r w:rsidRPr="006346DD">
        <w:rPr>
          <w:rFonts w:cs="Huawei Sans"/>
        </w:rPr>
        <w:t xml:space="preserve"> to add NEs to the subnet.</w:t>
      </w:r>
    </w:p>
    <w:p w14:paraId="0FE6B068" w14:textId="18C38C1F" w:rsidR="005921CA" w:rsidRPr="006346DD" w:rsidRDefault="00986173" w:rsidP="00C67429">
      <w:pPr>
        <w:pStyle w:val="1f0"/>
        <w:rPr>
          <w:rFonts w:cs="Huawei Sans"/>
        </w:rPr>
      </w:pPr>
      <w:r>
        <w:rPr>
          <w:noProof/>
        </w:rPr>
        <w:drawing>
          <wp:inline distT="0" distB="0" distL="0" distR="0" wp14:anchorId="20E350C3" wp14:editId="75DA4D55">
            <wp:extent cx="5454000" cy="3484720"/>
            <wp:effectExtent l="19050" t="19050" r="13970" b="2095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54000" cy="3484720"/>
                    </a:xfrm>
                    <a:prstGeom prst="rect">
                      <a:avLst/>
                    </a:prstGeom>
                    <a:ln w="12700">
                      <a:solidFill>
                        <a:schemeClr val="bg1">
                          <a:lumMod val="85000"/>
                        </a:schemeClr>
                      </a:solidFill>
                    </a:ln>
                  </pic:spPr>
                </pic:pic>
              </a:graphicData>
            </a:graphic>
          </wp:inline>
        </w:drawing>
      </w:r>
    </w:p>
    <w:p w14:paraId="213CC957" w14:textId="77777777" w:rsidR="005C380F" w:rsidRPr="006346DD" w:rsidRDefault="005C380F" w:rsidP="00C67429">
      <w:pPr>
        <w:pStyle w:val="1f0"/>
        <w:rPr>
          <w:rFonts w:cs="Huawei Sans"/>
        </w:rPr>
      </w:pPr>
    </w:p>
    <w:p w14:paraId="200A427A" w14:textId="77777777" w:rsidR="005921CA" w:rsidRPr="006346DD" w:rsidRDefault="005921CA" w:rsidP="00C67429">
      <w:pPr>
        <w:pStyle w:val="1f0"/>
        <w:rPr>
          <w:rFonts w:cs="Huawei Sans"/>
        </w:rPr>
      </w:pPr>
      <w:r w:rsidRPr="006346DD">
        <w:rPr>
          <w:rFonts w:cs="Huawei Sans"/>
        </w:rPr>
        <w:t>After NEs are added, you can view the added subnet and its subordinate NEs on the left. If the subordinate NEs are displayed in blue, the connections are normal.</w:t>
      </w:r>
    </w:p>
    <w:p w14:paraId="44A4FABE" w14:textId="13192989" w:rsidR="00C71A6F" w:rsidRPr="006346DD" w:rsidRDefault="00986173" w:rsidP="00C67429">
      <w:pPr>
        <w:pStyle w:val="1f0"/>
        <w:rPr>
          <w:rFonts w:cs="Huawei Sans"/>
        </w:rPr>
      </w:pPr>
      <w:r>
        <w:rPr>
          <w:noProof/>
        </w:rPr>
        <w:lastRenderedPageBreak/>
        <w:drawing>
          <wp:inline distT="0" distB="0" distL="0" distR="0" wp14:anchorId="475B3AB2" wp14:editId="11E794E9">
            <wp:extent cx="3600000" cy="4255319"/>
            <wp:effectExtent l="19050" t="19050" r="19685" b="1206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00000" cy="4255319"/>
                    </a:xfrm>
                    <a:prstGeom prst="rect">
                      <a:avLst/>
                    </a:prstGeom>
                    <a:ln w="12700">
                      <a:solidFill>
                        <a:schemeClr val="bg1">
                          <a:lumMod val="85000"/>
                        </a:schemeClr>
                      </a:solidFill>
                    </a:ln>
                  </pic:spPr>
                </pic:pic>
              </a:graphicData>
            </a:graphic>
          </wp:inline>
        </w:drawing>
      </w:r>
    </w:p>
    <w:p w14:paraId="08341C40" w14:textId="77777777" w:rsidR="005921CA" w:rsidRPr="006346DD" w:rsidRDefault="005921CA" w:rsidP="00C67429">
      <w:pPr>
        <w:pStyle w:val="1f0"/>
        <w:rPr>
          <w:rFonts w:cs="Huawei Sans"/>
        </w:rPr>
      </w:pPr>
    </w:p>
    <w:p w14:paraId="522C72D4" w14:textId="77777777" w:rsidR="005921CA" w:rsidRPr="006346DD" w:rsidRDefault="005921CA" w:rsidP="005921CA">
      <w:pPr>
        <w:pStyle w:val="30"/>
        <w:rPr>
          <w:rFonts w:cs="Huawei Sans"/>
        </w:rPr>
      </w:pPr>
      <w:r w:rsidRPr="006346DD">
        <w:rPr>
          <w:rFonts w:cs="Huawei Sans"/>
        </w:rPr>
        <w:t>Create links.</w:t>
      </w:r>
    </w:p>
    <w:p w14:paraId="0E3E15F8" w14:textId="77777777" w:rsidR="005921CA" w:rsidRPr="006346DD" w:rsidRDefault="005921CA" w:rsidP="00C67429">
      <w:pPr>
        <w:pStyle w:val="1f0"/>
        <w:rPr>
          <w:rFonts w:cs="Huawei Sans"/>
        </w:rPr>
      </w:pPr>
      <w:r w:rsidRPr="006346DD">
        <w:rPr>
          <w:rFonts w:cs="Huawei Sans"/>
        </w:rPr>
        <w:t xml:space="preserve">Open the Network Management app and choose </w:t>
      </w:r>
      <w:r w:rsidRPr="006346DD">
        <w:rPr>
          <w:rFonts w:cs="Huawei Sans"/>
          <w:b/>
          <w:bCs/>
        </w:rPr>
        <w:t>Topology</w:t>
      </w:r>
      <w:r w:rsidRPr="006346DD">
        <w:rPr>
          <w:rFonts w:cs="Huawei Sans"/>
        </w:rPr>
        <w:t xml:space="preserve"> &gt; </w:t>
      </w:r>
      <w:r w:rsidRPr="006346DD">
        <w:rPr>
          <w:rFonts w:cs="Huawei Sans"/>
          <w:b/>
          <w:bCs/>
        </w:rPr>
        <w:t>Discovery</w:t>
      </w:r>
      <w:r w:rsidRPr="006346DD">
        <w:rPr>
          <w:rFonts w:cs="Huawei Sans"/>
        </w:rPr>
        <w:t xml:space="preserve"> &gt; </w:t>
      </w:r>
      <w:r w:rsidRPr="006346DD">
        <w:rPr>
          <w:rFonts w:cs="Huawei Sans"/>
          <w:b/>
          <w:bCs/>
        </w:rPr>
        <w:t>Link</w:t>
      </w:r>
      <w:r w:rsidRPr="006346DD">
        <w:rPr>
          <w:rFonts w:cs="Huawei Sans"/>
        </w:rPr>
        <w:t xml:space="preserve"> from the main menu. On the page that is displayed, select all NEs</w:t>
      </w:r>
    </w:p>
    <w:p w14:paraId="7EDD9498" w14:textId="555084E2" w:rsidR="004344AC" w:rsidRPr="006346DD" w:rsidRDefault="00986173" w:rsidP="005921CA">
      <w:pPr>
        <w:ind w:left="1021"/>
        <w:rPr>
          <w:rFonts w:ascii="Huawei Sans" w:hAnsi="Huawei Sans" w:cs="Huawei Sans"/>
          <w:sz w:val="21"/>
        </w:rPr>
      </w:pPr>
      <w:r>
        <w:rPr>
          <w:noProof/>
        </w:rPr>
        <w:drawing>
          <wp:inline distT="0" distB="0" distL="0" distR="0" wp14:anchorId="0D06B1DD" wp14:editId="44F8F8D7">
            <wp:extent cx="5454000" cy="2540258"/>
            <wp:effectExtent l="19050" t="19050" r="13970" b="1270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54000" cy="2540258"/>
                    </a:xfrm>
                    <a:prstGeom prst="rect">
                      <a:avLst/>
                    </a:prstGeom>
                    <a:ln w="12700">
                      <a:solidFill>
                        <a:schemeClr val="bg1">
                          <a:lumMod val="85000"/>
                        </a:schemeClr>
                      </a:solidFill>
                    </a:ln>
                  </pic:spPr>
                </pic:pic>
              </a:graphicData>
            </a:graphic>
          </wp:inline>
        </w:drawing>
      </w:r>
    </w:p>
    <w:p w14:paraId="270CBDF8" w14:textId="77777777" w:rsidR="005C380F" w:rsidRPr="006346DD" w:rsidRDefault="005C380F" w:rsidP="005921CA">
      <w:pPr>
        <w:ind w:left="1021"/>
        <w:rPr>
          <w:rFonts w:ascii="Huawei Sans" w:hAnsi="Huawei Sans" w:cs="Huawei Sans"/>
          <w:sz w:val="21"/>
        </w:rPr>
      </w:pPr>
    </w:p>
    <w:p w14:paraId="7DA75079" w14:textId="77777777" w:rsidR="006F13F1" w:rsidRPr="00CC2B46" w:rsidRDefault="006F13F1" w:rsidP="006F13F1">
      <w:pPr>
        <w:pStyle w:val="1f0"/>
      </w:pPr>
      <w:r>
        <w:t>Click the Add icon and wait for the detection result.</w:t>
      </w:r>
    </w:p>
    <w:p w14:paraId="16C72ABF" w14:textId="77777777" w:rsidR="006F13F1" w:rsidRDefault="006F13F1" w:rsidP="006F13F1">
      <w:pPr>
        <w:pStyle w:val="1f0"/>
      </w:pPr>
      <w:r>
        <w:lastRenderedPageBreak/>
        <w:t xml:space="preserve">Links between devices are detected. If this operation is performed for the first time, the status of all links is </w:t>
      </w:r>
      <w:r>
        <w:rPr>
          <w:b/>
          <w:bCs/>
        </w:rPr>
        <w:t>Not exist</w:t>
      </w:r>
      <w:r>
        <w:t>.</w:t>
      </w:r>
    </w:p>
    <w:p w14:paraId="390CB861" w14:textId="5C9F40E3" w:rsidR="005921CA" w:rsidRPr="00C61B0D" w:rsidRDefault="006F13F1" w:rsidP="006F13F1">
      <w:pPr>
        <w:pStyle w:val="1f0"/>
        <w:rPr>
          <w:rFonts w:cs="Huawei Sans"/>
        </w:rPr>
      </w:pPr>
      <w:r>
        <w:t xml:space="preserve"># Hold down </w:t>
      </w:r>
      <w:r>
        <w:rPr>
          <w:b/>
          <w:bCs/>
        </w:rPr>
        <w:t>Shift</w:t>
      </w:r>
      <w:r>
        <w:t xml:space="preserve"> to select links in the </w:t>
      </w:r>
      <w:r>
        <w:rPr>
          <w:b/>
          <w:bCs/>
        </w:rPr>
        <w:t>Not exist</w:t>
      </w:r>
      <w:r>
        <w:t xml:space="preserve"> state and click </w:t>
      </w:r>
      <w:r>
        <w:rPr>
          <w:b/>
          <w:bCs/>
        </w:rPr>
        <w:t>Create</w:t>
      </w:r>
      <w:r>
        <w:t>.</w:t>
      </w:r>
    </w:p>
    <w:p w14:paraId="380A30AA" w14:textId="69ABDB39" w:rsidR="005921CA" w:rsidRPr="006346DD" w:rsidRDefault="00986173" w:rsidP="00C67429">
      <w:pPr>
        <w:pStyle w:val="1f0"/>
        <w:rPr>
          <w:rFonts w:cs="Huawei Sans"/>
        </w:rPr>
      </w:pPr>
      <w:r>
        <w:rPr>
          <w:noProof/>
        </w:rPr>
        <w:drawing>
          <wp:inline distT="0" distB="0" distL="0" distR="0" wp14:anchorId="01061831" wp14:editId="099896F0">
            <wp:extent cx="5454000" cy="2880355"/>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54000" cy="2880355"/>
                    </a:xfrm>
                    <a:prstGeom prst="rect">
                      <a:avLst/>
                    </a:prstGeom>
                  </pic:spPr>
                </pic:pic>
              </a:graphicData>
            </a:graphic>
          </wp:inline>
        </w:drawing>
      </w:r>
    </w:p>
    <w:p w14:paraId="2EE0A13F" w14:textId="77777777" w:rsidR="005C380F" w:rsidRPr="006346DD" w:rsidRDefault="005C380F" w:rsidP="00C67429">
      <w:pPr>
        <w:pStyle w:val="1f0"/>
        <w:rPr>
          <w:rFonts w:cs="Huawei Sans"/>
        </w:rPr>
      </w:pPr>
    </w:p>
    <w:p w14:paraId="79F9B1E9" w14:textId="66E78F70" w:rsidR="005921CA" w:rsidRPr="006346DD" w:rsidRDefault="006F13F1" w:rsidP="00C67429">
      <w:pPr>
        <w:pStyle w:val="1f0"/>
        <w:rPr>
          <w:rFonts w:cs="Huawei Sans"/>
        </w:rPr>
      </w:pPr>
      <w:r>
        <w:t>The controller then automatically creates these links and displays a message asking you whether to import these links as fiber links.</w:t>
      </w:r>
    </w:p>
    <w:p w14:paraId="7B2B34C6" w14:textId="4EA186BF" w:rsidR="005921CA" w:rsidRPr="006346DD" w:rsidRDefault="00986173" w:rsidP="00C67429">
      <w:pPr>
        <w:pStyle w:val="1f0"/>
        <w:rPr>
          <w:rFonts w:cs="Huawei Sans"/>
        </w:rPr>
      </w:pPr>
      <w:r>
        <w:rPr>
          <w:noProof/>
        </w:rPr>
        <w:drawing>
          <wp:inline distT="0" distB="0" distL="0" distR="0" wp14:anchorId="25BB3BAF" wp14:editId="178E3064">
            <wp:extent cx="3600000" cy="1407692"/>
            <wp:effectExtent l="19050" t="19050" r="19685" b="2159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00000" cy="1407692"/>
                    </a:xfrm>
                    <a:prstGeom prst="rect">
                      <a:avLst/>
                    </a:prstGeom>
                    <a:ln w="12700">
                      <a:solidFill>
                        <a:schemeClr val="bg1">
                          <a:lumMod val="85000"/>
                        </a:schemeClr>
                      </a:solidFill>
                    </a:ln>
                  </pic:spPr>
                </pic:pic>
              </a:graphicData>
            </a:graphic>
          </wp:inline>
        </w:drawing>
      </w:r>
    </w:p>
    <w:p w14:paraId="7A96B2AB" w14:textId="77777777" w:rsidR="005C380F" w:rsidRPr="006346DD" w:rsidRDefault="005C380F" w:rsidP="00C67429">
      <w:pPr>
        <w:pStyle w:val="1f0"/>
        <w:rPr>
          <w:rFonts w:cs="Huawei Sans"/>
        </w:rPr>
      </w:pPr>
    </w:p>
    <w:p w14:paraId="3AD383AC" w14:textId="77777777" w:rsidR="006F13F1" w:rsidRDefault="006F13F1" w:rsidP="006F13F1">
      <w:pPr>
        <w:pStyle w:val="1f0"/>
      </w:pPr>
      <w:r>
        <w:t xml:space="preserve">Retain the default value </w:t>
      </w:r>
      <w:r>
        <w:rPr>
          <w:b/>
          <w:bCs/>
        </w:rPr>
        <w:t>No</w:t>
      </w:r>
      <w:r>
        <w:t>. In this experiment, the links between devices are not fiber links.</w:t>
      </w:r>
    </w:p>
    <w:p w14:paraId="0AD8B62E" w14:textId="46AD73B7" w:rsidR="005921CA" w:rsidRPr="006346DD" w:rsidRDefault="006F13F1" w:rsidP="006F13F1">
      <w:pPr>
        <w:pStyle w:val="1f0"/>
        <w:rPr>
          <w:rFonts w:cs="Huawei Sans"/>
        </w:rPr>
      </w:pPr>
      <w:r>
        <w:t># Return to the physical topology page and drag the mouse to adjust device locations in the topology.</w:t>
      </w:r>
    </w:p>
    <w:p w14:paraId="36D1C207" w14:textId="1C513CC7" w:rsidR="004344AC" w:rsidRPr="006346DD" w:rsidRDefault="00986173" w:rsidP="00C67429">
      <w:pPr>
        <w:pStyle w:val="1f0"/>
        <w:rPr>
          <w:rFonts w:cs="Huawei Sans"/>
        </w:rPr>
      </w:pPr>
      <w:r>
        <w:rPr>
          <w:noProof/>
        </w:rPr>
        <w:lastRenderedPageBreak/>
        <w:drawing>
          <wp:inline distT="0" distB="0" distL="0" distR="0" wp14:anchorId="73955F7A" wp14:editId="447CCC92">
            <wp:extent cx="5452203" cy="2809875"/>
            <wp:effectExtent l="19050" t="19050" r="15240"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58371" cy="2813054"/>
                    </a:xfrm>
                    <a:prstGeom prst="rect">
                      <a:avLst/>
                    </a:prstGeom>
                    <a:ln w="12700">
                      <a:solidFill>
                        <a:schemeClr val="bg1">
                          <a:lumMod val="85000"/>
                        </a:schemeClr>
                      </a:solidFill>
                    </a:ln>
                  </pic:spPr>
                </pic:pic>
              </a:graphicData>
            </a:graphic>
          </wp:inline>
        </w:drawing>
      </w:r>
    </w:p>
    <w:p w14:paraId="02514096" w14:textId="1F06D7D4" w:rsidR="005C380F" w:rsidRDefault="00717325" w:rsidP="00C67429">
      <w:pPr>
        <w:pStyle w:val="1f0"/>
        <w:rPr>
          <w:rFonts w:cs="Huawei Sans"/>
        </w:rPr>
      </w:pPr>
      <w:r>
        <w:rPr>
          <w:noProof/>
        </w:rPr>
        <w:drawing>
          <wp:inline distT="0" distB="0" distL="0" distR="0" wp14:anchorId="6492AC5E" wp14:editId="62D22F3F">
            <wp:extent cx="5454000" cy="2455942"/>
            <wp:effectExtent l="19050" t="19050" r="13970" b="2095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54000" cy="2455942"/>
                    </a:xfrm>
                    <a:prstGeom prst="rect">
                      <a:avLst/>
                    </a:prstGeom>
                    <a:ln w="12700">
                      <a:solidFill>
                        <a:schemeClr val="bg1">
                          <a:lumMod val="85000"/>
                        </a:schemeClr>
                      </a:solidFill>
                    </a:ln>
                  </pic:spPr>
                </pic:pic>
              </a:graphicData>
            </a:graphic>
          </wp:inline>
        </w:drawing>
      </w:r>
    </w:p>
    <w:p w14:paraId="16AA2C2D" w14:textId="77777777" w:rsidR="00E4158E" w:rsidRPr="006346DD" w:rsidRDefault="00E4158E" w:rsidP="00C67429">
      <w:pPr>
        <w:pStyle w:val="1f0"/>
        <w:rPr>
          <w:rFonts w:cs="Huawei Sans"/>
        </w:rPr>
      </w:pPr>
    </w:p>
    <w:p w14:paraId="100DF627" w14:textId="77777777" w:rsidR="006F13F1" w:rsidRDefault="006F13F1" w:rsidP="006F13F1">
      <w:pPr>
        <w:pStyle w:val="1f0"/>
      </w:pPr>
      <w:r>
        <w:t>Click the Save icon in the upper right corner to save the current topology layout.</w:t>
      </w:r>
    </w:p>
    <w:p w14:paraId="3144CA93" w14:textId="77777777" w:rsidR="005921CA" w:rsidRPr="006346DD" w:rsidRDefault="005921CA" w:rsidP="005921CA">
      <w:pPr>
        <w:pStyle w:val="30"/>
        <w:rPr>
          <w:rFonts w:cs="Huawei Sans"/>
        </w:rPr>
      </w:pPr>
      <w:r w:rsidRPr="006346DD">
        <w:rPr>
          <w:rFonts w:cs="Huawei Sans"/>
        </w:rPr>
        <w:t>Synchronize NE data.</w:t>
      </w:r>
    </w:p>
    <w:p w14:paraId="371C4830" w14:textId="77777777" w:rsidR="005921CA" w:rsidRPr="006346DD" w:rsidRDefault="005921CA" w:rsidP="00C67429">
      <w:pPr>
        <w:pStyle w:val="1f0"/>
        <w:rPr>
          <w:rFonts w:cs="Huawei Sans"/>
        </w:rPr>
      </w:pPr>
      <w:r w:rsidRPr="006346DD">
        <w:rPr>
          <w:rFonts w:cs="Huawei Sans"/>
        </w:rPr>
        <w:t>Network maintenance and service configuration can proceed properly only after NE data is synchronized to iMaster NCE-IP and data is consistent between the NE side and controller-side.</w:t>
      </w:r>
    </w:p>
    <w:p w14:paraId="48136B56" w14:textId="77777777" w:rsidR="005921CA" w:rsidRPr="006346DD" w:rsidRDefault="005921CA" w:rsidP="00C67429">
      <w:pPr>
        <w:pStyle w:val="1f0"/>
        <w:rPr>
          <w:rFonts w:cs="Huawei Sans"/>
        </w:rPr>
      </w:pPr>
      <w:r w:rsidRPr="006346DD">
        <w:rPr>
          <w:rFonts w:cs="Huawei Sans"/>
        </w:rPr>
        <w:t xml:space="preserve"># Open the Network Management app and choose </w:t>
      </w:r>
      <w:r w:rsidRPr="006346DD">
        <w:rPr>
          <w:rFonts w:cs="Huawei Sans"/>
          <w:b/>
          <w:bCs/>
        </w:rPr>
        <w:t>Configuration</w:t>
      </w:r>
      <w:r w:rsidRPr="006346DD">
        <w:rPr>
          <w:rFonts w:cs="Huawei Sans"/>
        </w:rPr>
        <w:t xml:space="preserve"> &gt; </w:t>
      </w:r>
      <w:r w:rsidRPr="006346DD">
        <w:rPr>
          <w:rFonts w:cs="Huawei Sans"/>
          <w:b/>
          <w:bCs/>
        </w:rPr>
        <w:t>Synchronize NE Configuration Data</w:t>
      </w:r>
      <w:r w:rsidRPr="006346DD">
        <w:rPr>
          <w:rFonts w:cs="Huawei Sans"/>
        </w:rPr>
        <w:t xml:space="preserve"> from the main menu</w:t>
      </w:r>
    </w:p>
    <w:p w14:paraId="2C09A932" w14:textId="3990256F" w:rsidR="004344AC" w:rsidRPr="006346DD" w:rsidRDefault="00717325" w:rsidP="00C67429">
      <w:pPr>
        <w:pStyle w:val="1f0"/>
        <w:rPr>
          <w:rFonts w:cs="Huawei Sans"/>
        </w:rPr>
      </w:pPr>
      <w:r>
        <w:rPr>
          <w:noProof/>
        </w:rPr>
        <w:lastRenderedPageBreak/>
        <w:drawing>
          <wp:inline distT="0" distB="0" distL="0" distR="0" wp14:anchorId="69F8DC14" wp14:editId="04E2DFC1">
            <wp:extent cx="5454000" cy="2574211"/>
            <wp:effectExtent l="19050" t="19050" r="13970" b="1714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54000" cy="2574211"/>
                    </a:xfrm>
                    <a:prstGeom prst="rect">
                      <a:avLst/>
                    </a:prstGeom>
                    <a:ln w="12700">
                      <a:solidFill>
                        <a:schemeClr val="bg1">
                          <a:lumMod val="85000"/>
                        </a:schemeClr>
                      </a:solidFill>
                    </a:ln>
                  </pic:spPr>
                </pic:pic>
              </a:graphicData>
            </a:graphic>
          </wp:inline>
        </w:drawing>
      </w:r>
    </w:p>
    <w:p w14:paraId="022774B7" w14:textId="77777777" w:rsidR="005C380F" w:rsidRPr="006346DD" w:rsidRDefault="005C380F" w:rsidP="00C67429">
      <w:pPr>
        <w:pStyle w:val="1f0"/>
        <w:rPr>
          <w:rFonts w:cs="Huawei Sans"/>
        </w:rPr>
      </w:pPr>
    </w:p>
    <w:p w14:paraId="6290B85A" w14:textId="77777777" w:rsidR="006F13F1" w:rsidRDefault="006F13F1" w:rsidP="006F13F1">
      <w:pPr>
        <w:pStyle w:val="1f0"/>
      </w:pPr>
      <w:r>
        <w:t xml:space="preserve">On the page that is displayed, add devices to the right pane, hold down </w:t>
      </w:r>
      <w:r>
        <w:rPr>
          <w:b/>
          <w:bCs/>
        </w:rPr>
        <w:t>Shift</w:t>
      </w:r>
      <w:r>
        <w:t xml:space="preserve"> to select all devices, and click </w:t>
      </w:r>
      <w:r>
        <w:rPr>
          <w:b/>
          <w:bCs/>
        </w:rPr>
        <w:t>Synchronize</w:t>
      </w:r>
      <w:r>
        <w:t xml:space="preserve"> in the lower part of the page to synchronize NE configurations. </w:t>
      </w:r>
    </w:p>
    <w:p w14:paraId="16C7837F" w14:textId="613C8070" w:rsidR="005921CA" w:rsidRPr="006346DD" w:rsidRDefault="006F13F1" w:rsidP="006F13F1">
      <w:pPr>
        <w:pStyle w:val="1f0"/>
        <w:rPr>
          <w:rFonts w:cs="Huawei Sans"/>
        </w:rPr>
      </w:pPr>
      <w:r>
        <w:t xml:space="preserve">If the message "Success" is displayed in the </w:t>
      </w:r>
      <w:r>
        <w:rPr>
          <w:b/>
          <w:bCs/>
        </w:rPr>
        <w:t>Operation Result</w:t>
      </w:r>
      <w:r>
        <w:t xml:space="preserve"> column, iMaster NCE-IP has successfully synchronized device data through SFTP.</w:t>
      </w:r>
    </w:p>
    <w:p w14:paraId="1A0E9D13" w14:textId="77777777" w:rsidR="005921CA" w:rsidRPr="006346DD" w:rsidRDefault="005921CA" w:rsidP="006E15FA">
      <w:pPr>
        <w:pStyle w:val="4"/>
        <w:rPr>
          <w:rFonts w:cs="Huawei Sans" w:hint="default"/>
        </w:rPr>
      </w:pPr>
      <w:r w:rsidRPr="006346DD">
        <w:rPr>
          <w:rFonts w:cs="Huawei Sans" w:hint="default"/>
        </w:rPr>
        <w:t>Controller-Side BGP Configurations</w:t>
      </w:r>
    </w:p>
    <w:p w14:paraId="5CEFF58A" w14:textId="77777777" w:rsidR="006F13F1" w:rsidRDefault="006F13F1" w:rsidP="006F13F1">
      <w:pPr>
        <w:pStyle w:val="1f0"/>
      </w:pPr>
      <w:r>
        <w:t>Establish a BGP-LS peer relationship between iMaster NCE-IP and each RR, so that iMaster NCE-IP can receive information, such as link, bandwidth, and TE tunnel status, from NEs.</w:t>
      </w:r>
    </w:p>
    <w:p w14:paraId="251E8B8B" w14:textId="7CABA0B9" w:rsidR="005921CA" w:rsidRPr="006346DD" w:rsidRDefault="006F13F1" w:rsidP="006F13F1">
      <w:pPr>
        <w:pStyle w:val="1f0"/>
        <w:rPr>
          <w:rFonts w:cs="Huawei Sans"/>
        </w:rPr>
      </w:pPr>
      <w:r>
        <w:t>Establish a BGP SR Policy peer relationship between iMaster NCE-IP and each RR, so that iMaster NCE-IP can deliver SR Policies to NEs through RRs.</w:t>
      </w:r>
    </w:p>
    <w:p w14:paraId="5BB01A54" w14:textId="77777777" w:rsidR="005921CA" w:rsidRPr="006346DD" w:rsidRDefault="005921CA" w:rsidP="005921CA">
      <w:pPr>
        <w:pStyle w:val="30"/>
        <w:rPr>
          <w:rFonts w:cs="Huawei Sans"/>
        </w:rPr>
      </w:pPr>
      <w:r w:rsidRPr="006346DD">
        <w:rPr>
          <w:rFonts w:cs="Huawei Sans"/>
        </w:rPr>
        <w:t>Configure basic BGP functions.</w:t>
      </w:r>
    </w:p>
    <w:p w14:paraId="0DEEEDE6" w14:textId="77777777" w:rsidR="005921CA" w:rsidRPr="006346DD" w:rsidRDefault="005921CA" w:rsidP="00C67429">
      <w:pPr>
        <w:pStyle w:val="1f0"/>
        <w:rPr>
          <w:rFonts w:cs="Huawei Sans"/>
        </w:rPr>
      </w:pPr>
      <w:r w:rsidRPr="006346DD">
        <w:rPr>
          <w:rFonts w:cs="Huawei Sans"/>
        </w:rPr>
        <w:t xml:space="preserve">Open the Network Management app and choose </w:t>
      </w:r>
      <w:r w:rsidRPr="006346DD">
        <w:rPr>
          <w:rFonts w:cs="Huawei Sans"/>
          <w:b/>
          <w:bCs/>
        </w:rPr>
        <w:t>Configuration</w:t>
      </w:r>
      <w:r w:rsidRPr="006346DD">
        <w:rPr>
          <w:rFonts w:cs="Huawei Sans"/>
        </w:rPr>
        <w:t xml:space="preserve"> &gt; </w:t>
      </w:r>
      <w:r w:rsidRPr="006346DD">
        <w:rPr>
          <w:rFonts w:cs="Huawei Sans"/>
          <w:b/>
          <w:bCs/>
        </w:rPr>
        <w:t>Control Unit</w:t>
      </w:r>
      <w:r w:rsidRPr="006346DD">
        <w:rPr>
          <w:rFonts w:cs="Huawei Sans"/>
        </w:rPr>
        <w:t xml:space="preserve"> &gt; </w:t>
      </w:r>
      <w:r w:rsidRPr="006346DD">
        <w:rPr>
          <w:rFonts w:cs="Huawei Sans"/>
          <w:b/>
          <w:bCs/>
        </w:rPr>
        <w:t>BGP</w:t>
      </w:r>
      <w:r w:rsidRPr="006346DD">
        <w:rPr>
          <w:rFonts w:cs="Huawei Sans"/>
        </w:rPr>
        <w:t xml:space="preserve"> from the main menu to configure BGP.</w:t>
      </w:r>
    </w:p>
    <w:p w14:paraId="22C2287D" w14:textId="2CC5622B" w:rsidR="005921CA" w:rsidRPr="006346DD" w:rsidRDefault="00717325" w:rsidP="00C67429">
      <w:pPr>
        <w:pStyle w:val="1f0"/>
        <w:rPr>
          <w:rFonts w:cs="Huawei Sans"/>
        </w:rPr>
      </w:pPr>
      <w:r>
        <w:rPr>
          <w:noProof/>
        </w:rPr>
        <w:lastRenderedPageBreak/>
        <w:drawing>
          <wp:inline distT="0" distB="0" distL="0" distR="0" wp14:anchorId="2B53DF2B" wp14:editId="4BA53C67">
            <wp:extent cx="5454000" cy="3334761"/>
            <wp:effectExtent l="19050" t="19050" r="13970" b="1841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54000" cy="3334761"/>
                    </a:xfrm>
                    <a:prstGeom prst="rect">
                      <a:avLst/>
                    </a:prstGeom>
                    <a:ln w="12700">
                      <a:solidFill>
                        <a:schemeClr val="bg1">
                          <a:lumMod val="85000"/>
                        </a:schemeClr>
                      </a:solidFill>
                    </a:ln>
                  </pic:spPr>
                </pic:pic>
              </a:graphicData>
            </a:graphic>
          </wp:inline>
        </w:drawing>
      </w:r>
    </w:p>
    <w:p w14:paraId="0D97FE9B" w14:textId="77777777" w:rsidR="005921CA" w:rsidRPr="006346DD" w:rsidRDefault="005921CA" w:rsidP="00C67429">
      <w:pPr>
        <w:pStyle w:val="1f0"/>
        <w:rPr>
          <w:rFonts w:cs="Huawei Sans"/>
        </w:rPr>
      </w:pPr>
    </w:p>
    <w:p w14:paraId="1B0F46D2" w14:textId="77777777" w:rsidR="005921CA" w:rsidRPr="006346DD" w:rsidRDefault="005921CA" w:rsidP="00C67429">
      <w:pPr>
        <w:pStyle w:val="1f0"/>
        <w:rPr>
          <w:rFonts w:cs="Huawei Sans"/>
        </w:rPr>
      </w:pPr>
      <w:r w:rsidRPr="006346DD">
        <w:rPr>
          <w:rFonts w:cs="Huawei Sans"/>
        </w:rPr>
        <w:t>Set the parameters as follows.</w:t>
      </w:r>
    </w:p>
    <w:p w14:paraId="341C96D8" w14:textId="77777777" w:rsidR="005921CA" w:rsidRPr="006346DD" w:rsidRDefault="005921CA" w:rsidP="005921CA">
      <w:pPr>
        <w:pStyle w:val="5b"/>
        <w:ind w:left="0"/>
        <w:rPr>
          <w:rFonts w:cs="Huawei Sans"/>
        </w:rPr>
      </w:pPr>
      <w:r w:rsidRPr="006346DD">
        <w:rPr>
          <w:rFonts w:cs="Huawei Sans"/>
        </w:rPr>
        <w:t>Basic BGP parameters of the controller</w:t>
      </w:r>
    </w:p>
    <w:tbl>
      <w:tblPr>
        <w:tblStyle w:val="V30"/>
        <w:tblW w:w="4508" w:type="dxa"/>
        <w:tblInd w:w="2387"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254"/>
        <w:gridCol w:w="2254"/>
      </w:tblGrid>
      <w:tr w:rsidR="00287020" w:rsidRPr="006346DD" w14:paraId="1EC92486" w14:textId="77777777" w:rsidTr="006E0F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14:paraId="47D3AAEB" w14:textId="669E13F3" w:rsidR="00287020" w:rsidRPr="006346DD" w:rsidRDefault="00287020" w:rsidP="00287020">
            <w:pPr>
              <w:pStyle w:val="59"/>
              <w:rPr>
                <w:rFonts w:cs="Huawei Sans"/>
              </w:rPr>
            </w:pPr>
            <w:r>
              <w:t>Parameter</w:t>
            </w:r>
          </w:p>
        </w:tc>
        <w:tc>
          <w:tcPr>
            <w:tcW w:w="2254" w:type="dxa"/>
          </w:tcPr>
          <w:p w14:paraId="1E50DA08" w14:textId="42748A11" w:rsidR="00287020" w:rsidRPr="006346DD" w:rsidRDefault="00287020" w:rsidP="00287020">
            <w:pPr>
              <w:pStyle w:val="59"/>
              <w:cnfStyle w:val="100000000000" w:firstRow="1" w:lastRow="0" w:firstColumn="0" w:lastColumn="0" w:oddVBand="0" w:evenVBand="0" w:oddHBand="0" w:evenHBand="0" w:firstRowFirstColumn="0" w:firstRowLastColumn="0" w:lastRowFirstColumn="0" w:lastRowLastColumn="0"/>
              <w:rPr>
                <w:rFonts w:cs="Huawei Sans"/>
              </w:rPr>
            </w:pPr>
            <w:r>
              <w:t>Value</w:t>
            </w:r>
          </w:p>
        </w:tc>
      </w:tr>
      <w:tr w:rsidR="00287020" w:rsidRPr="006346DD" w14:paraId="5238065D" w14:textId="77777777" w:rsidTr="006E0FC2">
        <w:tc>
          <w:tcPr>
            <w:cnfStyle w:val="001000000000" w:firstRow="0" w:lastRow="0" w:firstColumn="1" w:lastColumn="0" w:oddVBand="0" w:evenVBand="0" w:oddHBand="0" w:evenHBand="0" w:firstRowFirstColumn="0" w:firstRowLastColumn="0" w:lastRowFirstColumn="0" w:lastRowLastColumn="0"/>
            <w:tcW w:w="2254" w:type="dxa"/>
          </w:tcPr>
          <w:p w14:paraId="258AE453" w14:textId="653A5DFD" w:rsidR="00287020" w:rsidRPr="006346DD" w:rsidRDefault="00287020" w:rsidP="00287020">
            <w:pPr>
              <w:pStyle w:val="59"/>
              <w:rPr>
                <w:rFonts w:cs="Huawei Sans"/>
              </w:rPr>
            </w:pPr>
            <w:r>
              <w:t>*Enable BGP</w:t>
            </w:r>
          </w:p>
        </w:tc>
        <w:tc>
          <w:tcPr>
            <w:tcW w:w="2254" w:type="dxa"/>
          </w:tcPr>
          <w:p w14:paraId="5C660E1B" w14:textId="7A19B2A5" w:rsidR="00287020" w:rsidRPr="006346DD" w:rsidRDefault="00287020" w:rsidP="00287020">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Yes</w:t>
            </w:r>
          </w:p>
        </w:tc>
      </w:tr>
      <w:tr w:rsidR="00287020" w:rsidRPr="006346DD" w14:paraId="3751A2D7" w14:textId="77777777" w:rsidTr="006E0FC2">
        <w:tc>
          <w:tcPr>
            <w:cnfStyle w:val="001000000000" w:firstRow="0" w:lastRow="0" w:firstColumn="1" w:lastColumn="0" w:oddVBand="0" w:evenVBand="0" w:oddHBand="0" w:evenHBand="0" w:firstRowFirstColumn="0" w:firstRowLastColumn="0" w:lastRowFirstColumn="0" w:lastRowLastColumn="0"/>
            <w:tcW w:w="2254" w:type="dxa"/>
          </w:tcPr>
          <w:p w14:paraId="4A58EE7C" w14:textId="3233DCA5" w:rsidR="00287020" w:rsidRPr="006346DD" w:rsidRDefault="00287020" w:rsidP="00287020">
            <w:pPr>
              <w:pStyle w:val="59"/>
              <w:rPr>
                <w:rFonts w:cs="Huawei Sans"/>
              </w:rPr>
            </w:pPr>
            <w:r>
              <w:t>*Local AS number</w:t>
            </w:r>
          </w:p>
        </w:tc>
        <w:tc>
          <w:tcPr>
            <w:tcW w:w="2254" w:type="dxa"/>
          </w:tcPr>
          <w:p w14:paraId="50C1D693" w14:textId="5F8B3E15" w:rsidR="00287020" w:rsidRPr="006346DD" w:rsidRDefault="00287020" w:rsidP="00287020">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65001</w:t>
            </w:r>
          </w:p>
        </w:tc>
      </w:tr>
      <w:tr w:rsidR="00287020" w:rsidRPr="006346DD" w14:paraId="7596D18A" w14:textId="77777777" w:rsidTr="006E0FC2">
        <w:tc>
          <w:tcPr>
            <w:cnfStyle w:val="001000000000" w:firstRow="0" w:lastRow="0" w:firstColumn="1" w:lastColumn="0" w:oddVBand="0" w:evenVBand="0" w:oddHBand="0" w:evenHBand="0" w:firstRowFirstColumn="0" w:firstRowLastColumn="0" w:lastRowFirstColumn="0" w:lastRowLastColumn="0"/>
            <w:tcW w:w="2254" w:type="dxa"/>
          </w:tcPr>
          <w:p w14:paraId="51E0D8FD" w14:textId="65ADDE10" w:rsidR="00287020" w:rsidRPr="006346DD" w:rsidRDefault="00287020" w:rsidP="00287020">
            <w:pPr>
              <w:pStyle w:val="59"/>
              <w:rPr>
                <w:rFonts w:cs="Huawei Sans"/>
              </w:rPr>
            </w:pPr>
            <w:r>
              <w:t>Local IPv4 IP</w:t>
            </w:r>
          </w:p>
        </w:tc>
        <w:tc>
          <w:tcPr>
            <w:tcW w:w="2254" w:type="dxa"/>
          </w:tcPr>
          <w:p w14:paraId="39F1354E" w14:textId="08D7794F" w:rsidR="00287020" w:rsidRPr="006346DD" w:rsidRDefault="00287020" w:rsidP="00287020">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172.21.17.102</w:t>
            </w:r>
          </w:p>
        </w:tc>
      </w:tr>
      <w:tr w:rsidR="00287020" w:rsidRPr="006346DD" w14:paraId="1B4ADC96" w14:textId="77777777" w:rsidTr="006E0FC2">
        <w:tc>
          <w:tcPr>
            <w:cnfStyle w:val="001000000000" w:firstRow="0" w:lastRow="0" w:firstColumn="1" w:lastColumn="0" w:oddVBand="0" w:evenVBand="0" w:oddHBand="0" w:evenHBand="0" w:firstRowFirstColumn="0" w:firstRowLastColumn="0" w:lastRowFirstColumn="0" w:lastRowLastColumn="0"/>
            <w:tcW w:w="2254" w:type="dxa"/>
          </w:tcPr>
          <w:p w14:paraId="35F1A407" w14:textId="62140901" w:rsidR="00287020" w:rsidRPr="006346DD" w:rsidRDefault="00287020" w:rsidP="00287020">
            <w:pPr>
              <w:pStyle w:val="59"/>
              <w:rPr>
                <w:rFonts w:cs="Huawei Sans"/>
              </w:rPr>
            </w:pPr>
            <w:r>
              <w:t>*Router ID</w:t>
            </w:r>
          </w:p>
        </w:tc>
        <w:tc>
          <w:tcPr>
            <w:tcW w:w="2254" w:type="dxa"/>
          </w:tcPr>
          <w:p w14:paraId="122E74FE" w14:textId="619D9D02" w:rsidR="00287020" w:rsidRPr="006346DD" w:rsidRDefault="00287020" w:rsidP="00287020">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172.21.17.102</w:t>
            </w:r>
          </w:p>
        </w:tc>
      </w:tr>
    </w:tbl>
    <w:p w14:paraId="21FD35B2" w14:textId="77777777" w:rsidR="005921CA" w:rsidRPr="006346DD" w:rsidRDefault="005921CA" w:rsidP="00C67429">
      <w:pPr>
        <w:pStyle w:val="1f0"/>
        <w:rPr>
          <w:rFonts w:cs="Huawei Sans"/>
        </w:rPr>
      </w:pPr>
    </w:p>
    <w:p w14:paraId="0A01A0EB" w14:textId="77777777" w:rsidR="005921CA" w:rsidRPr="006346DD" w:rsidRDefault="005921CA" w:rsidP="00C67429">
      <w:pPr>
        <w:pStyle w:val="1f0"/>
        <w:rPr>
          <w:rFonts w:cs="Huawei Sans"/>
        </w:rPr>
      </w:pPr>
      <w:r w:rsidRPr="006346DD">
        <w:rPr>
          <w:rFonts w:cs="Huawei Sans"/>
        </w:rPr>
        <w:t>Set basic BGP parameters according to the parameter planning.</w:t>
      </w:r>
    </w:p>
    <w:p w14:paraId="7B871422" w14:textId="2D60C550" w:rsidR="005921CA" w:rsidRPr="006346DD" w:rsidRDefault="00717325" w:rsidP="00C67429">
      <w:pPr>
        <w:pStyle w:val="1f0"/>
        <w:rPr>
          <w:rFonts w:cs="Huawei Sans"/>
        </w:rPr>
      </w:pPr>
      <w:r>
        <w:rPr>
          <w:noProof/>
        </w:rPr>
        <w:lastRenderedPageBreak/>
        <w:drawing>
          <wp:inline distT="0" distB="0" distL="0" distR="0" wp14:anchorId="747E5371" wp14:editId="2D541DE6">
            <wp:extent cx="5454000" cy="3020694"/>
            <wp:effectExtent l="19050" t="19050" r="13970" b="2794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54000" cy="3020694"/>
                    </a:xfrm>
                    <a:prstGeom prst="rect">
                      <a:avLst/>
                    </a:prstGeom>
                    <a:ln w="12700">
                      <a:solidFill>
                        <a:schemeClr val="bg1">
                          <a:lumMod val="85000"/>
                        </a:schemeClr>
                      </a:solidFill>
                    </a:ln>
                  </pic:spPr>
                </pic:pic>
              </a:graphicData>
            </a:graphic>
          </wp:inline>
        </w:drawing>
      </w:r>
    </w:p>
    <w:p w14:paraId="081C6879" w14:textId="77777777" w:rsidR="005921CA" w:rsidRPr="006346DD" w:rsidRDefault="005921CA" w:rsidP="00C67429">
      <w:pPr>
        <w:pStyle w:val="1f0"/>
        <w:rPr>
          <w:rFonts w:cs="Huawei Sans"/>
        </w:rPr>
      </w:pPr>
    </w:p>
    <w:p w14:paraId="44E090D8" w14:textId="77777777" w:rsidR="005921CA" w:rsidRPr="006346DD" w:rsidRDefault="005921CA" w:rsidP="005921CA">
      <w:pPr>
        <w:pStyle w:val="30"/>
        <w:rPr>
          <w:rFonts w:cs="Huawei Sans"/>
        </w:rPr>
      </w:pPr>
      <w:r w:rsidRPr="006346DD">
        <w:rPr>
          <w:rFonts w:cs="Huawei Sans"/>
        </w:rPr>
        <w:t>Create BGP peers.</w:t>
      </w:r>
    </w:p>
    <w:p w14:paraId="725D6852" w14:textId="77777777" w:rsidR="006F13F1" w:rsidRDefault="006F13F1" w:rsidP="006F13F1">
      <w:pPr>
        <w:pStyle w:val="1f0"/>
      </w:pPr>
      <w:r>
        <w:t>Create BGP peers. These BGP peers need to be enabled in specific address families later.</w:t>
      </w:r>
    </w:p>
    <w:p w14:paraId="75F764C6" w14:textId="094F1D60" w:rsidR="005921CA" w:rsidRPr="006346DD" w:rsidRDefault="006F13F1" w:rsidP="006F13F1">
      <w:pPr>
        <w:pStyle w:val="1f0"/>
        <w:rPr>
          <w:rFonts w:cs="Huawei Sans"/>
        </w:rPr>
      </w:pPr>
      <w:r>
        <w:t xml:space="preserve">On the </w:t>
      </w:r>
      <w:r>
        <w:rPr>
          <w:b/>
          <w:bCs/>
        </w:rPr>
        <w:t>Basic Peer Information</w:t>
      </w:r>
      <w:r>
        <w:t xml:space="preserve"> tab page of the BGP configuration page, click </w:t>
      </w:r>
      <w:r>
        <w:rPr>
          <w:b/>
          <w:bCs/>
        </w:rPr>
        <w:t>Create Peer</w:t>
      </w:r>
      <w:r>
        <w:t>.</w:t>
      </w:r>
    </w:p>
    <w:p w14:paraId="2EE20933" w14:textId="4A29CC6F" w:rsidR="005921CA" w:rsidRPr="006346DD" w:rsidRDefault="00717325" w:rsidP="006E0FC2">
      <w:pPr>
        <w:ind w:left="1021"/>
        <w:rPr>
          <w:rFonts w:ascii="Huawei Sans" w:hAnsi="Huawei Sans" w:cs="Huawei Sans"/>
          <w:sz w:val="21"/>
        </w:rPr>
      </w:pPr>
      <w:r>
        <w:rPr>
          <w:noProof/>
        </w:rPr>
        <w:lastRenderedPageBreak/>
        <w:drawing>
          <wp:inline distT="0" distB="0" distL="0" distR="0" wp14:anchorId="1B333AFE" wp14:editId="176AD30F">
            <wp:extent cx="5454000" cy="741309"/>
            <wp:effectExtent l="19050" t="19050" r="13970" b="209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54000" cy="741309"/>
                    </a:xfrm>
                    <a:prstGeom prst="rect">
                      <a:avLst/>
                    </a:prstGeom>
                    <a:ln w="12700">
                      <a:solidFill>
                        <a:schemeClr val="bg1">
                          <a:lumMod val="85000"/>
                        </a:schemeClr>
                      </a:solidFill>
                    </a:ln>
                  </pic:spPr>
                </pic:pic>
              </a:graphicData>
            </a:graphic>
          </wp:inline>
        </w:drawing>
      </w:r>
      <w:r>
        <w:rPr>
          <w:noProof/>
        </w:rPr>
        <w:drawing>
          <wp:inline distT="0" distB="0" distL="0" distR="0" wp14:anchorId="40949F82" wp14:editId="20B81F43">
            <wp:extent cx="3600000" cy="4150944"/>
            <wp:effectExtent l="19050" t="19050" r="19685" b="2159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0000" cy="4150944"/>
                    </a:xfrm>
                    <a:prstGeom prst="rect">
                      <a:avLst/>
                    </a:prstGeom>
                    <a:ln w="12700">
                      <a:solidFill>
                        <a:schemeClr val="bg1">
                          <a:lumMod val="85000"/>
                        </a:schemeClr>
                      </a:solidFill>
                    </a:ln>
                  </pic:spPr>
                </pic:pic>
              </a:graphicData>
            </a:graphic>
          </wp:inline>
        </w:drawing>
      </w:r>
    </w:p>
    <w:p w14:paraId="45DE3A37" w14:textId="77777777" w:rsidR="00FA12ED" w:rsidRPr="006346DD" w:rsidRDefault="00FA12ED" w:rsidP="006E0FC2">
      <w:pPr>
        <w:ind w:left="1021"/>
        <w:rPr>
          <w:rFonts w:ascii="Huawei Sans" w:hAnsi="Huawei Sans" w:cs="Huawei Sans"/>
          <w:sz w:val="21"/>
        </w:rPr>
      </w:pPr>
    </w:p>
    <w:p w14:paraId="3087C5EA" w14:textId="77777777" w:rsidR="005921CA" w:rsidRPr="006346DD" w:rsidRDefault="005921CA" w:rsidP="00C67429">
      <w:pPr>
        <w:pStyle w:val="1f0"/>
        <w:rPr>
          <w:rFonts w:cs="Huawei Sans"/>
        </w:rPr>
      </w:pPr>
      <w:r w:rsidRPr="006346DD">
        <w:rPr>
          <w:rFonts w:cs="Huawei Sans"/>
        </w:rPr>
        <w:t>Create IPv4 peers 1.0.0.5 and 1.0.0.6 (corresponding to P1 and P2, which serve as RRs), and disable authentication.</w:t>
      </w:r>
    </w:p>
    <w:p w14:paraId="6A2567F5" w14:textId="77777777" w:rsidR="005921CA" w:rsidRPr="006346DD" w:rsidRDefault="005921CA" w:rsidP="005921CA">
      <w:pPr>
        <w:pStyle w:val="30"/>
        <w:rPr>
          <w:rFonts w:cs="Huawei Sans"/>
        </w:rPr>
      </w:pPr>
      <w:r w:rsidRPr="006346DD">
        <w:rPr>
          <w:rFonts w:cs="Huawei Sans"/>
        </w:rPr>
        <w:t>Enable IPv4 peers in the BGP-LS address family.</w:t>
      </w:r>
    </w:p>
    <w:p w14:paraId="08F09E2A" w14:textId="77777777" w:rsidR="006F13F1" w:rsidRDefault="006F13F1" w:rsidP="006F13F1">
      <w:pPr>
        <w:pStyle w:val="1f0"/>
      </w:pPr>
      <w:r>
        <w:t>Enable IPv4 peers in the BGP-LS address family, so that iMaster NCE-IP can receive link, bandwidth, and other information from RRs.</w:t>
      </w:r>
    </w:p>
    <w:p w14:paraId="11F07991" w14:textId="77777777" w:rsidR="006F13F1" w:rsidRDefault="006F13F1" w:rsidP="006F13F1">
      <w:pPr>
        <w:pStyle w:val="1f0"/>
      </w:pPr>
    </w:p>
    <w:p w14:paraId="43FDBDD9" w14:textId="7AAD6E16" w:rsidR="005921CA" w:rsidRPr="006346DD" w:rsidRDefault="006F13F1" w:rsidP="006F13F1">
      <w:pPr>
        <w:pStyle w:val="1f0"/>
        <w:rPr>
          <w:rFonts w:cs="Huawei Sans"/>
        </w:rPr>
      </w:pPr>
      <w:r>
        <w:t xml:space="preserve">On the </w:t>
      </w:r>
      <w:r>
        <w:rPr>
          <w:b/>
          <w:bCs/>
        </w:rPr>
        <w:t>Address Family Information</w:t>
      </w:r>
      <w:r>
        <w:t xml:space="preserve"> tab page, click </w:t>
      </w:r>
      <w:r>
        <w:rPr>
          <w:b/>
          <w:bCs/>
        </w:rPr>
        <w:t>Link-state</w:t>
      </w:r>
      <w:r>
        <w:t xml:space="preserve">. (If </w:t>
      </w:r>
      <w:r>
        <w:rPr>
          <w:b/>
          <w:bCs/>
        </w:rPr>
        <w:t>Link-state</w:t>
      </w:r>
      <w:r>
        <w:t xml:space="preserve"> is not displayed, click </w:t>
      </w:r>
      <w:r>
        <w:rPr>
          <w:b/>
          <w:bCs/>
        </w:rPr>
        <w:t>Create Address Family</w:t>
      </w:r>
      <w:r>
        <w:t xml:space="preserve"> to add it.)</w:t>
      </w:r>
    </w:p>
    <w:p w14:paraId="786901AC" w14:textId="69601850" w:rsidR="005921CA" w:rsidRPr="006346DD" w:rsidRDefault="00717325" w:rsidP="00C67429">
      <w:pPr>
        <w:pStyle w:val="1f0"/>
        <w:rPr>
          <w:rFonts w:cs="Huawei Sans"/>
        </w:rPr>
      </w:pPr>
      <w:r>
        <w:rPr>
          <w:noProof/>
        </w:rPr>
        <w:drawing>
          <wp:inline distT="0" distB="0" distL="0" distR="0" wp14:anchorId="26919B6B" wp14:editId="3B040FFE">
            <wp:extent cx="5454000" cy="959175"/>
            <wp:effectExtent l="19050" t="19050" r="13970" b="1270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54000" cy="959175"/>
                    </a:xfrm>
                    <a:prstGeom prst="rect">
                      <a:avLst/>
                    </a:prstGeom>
                    <a:ln w="12700">
                      <a:solidFill>
                        <a:schemeClr val="bg1">
                          <a:lumMod val="85000"/>
                        </a:schemeClr>
                      </a:solidFill>
                    </a:ln>
                  </pic:spPr>
                </pic:pic>
              </a:graphicData>
            </a:graphic>
          </wp:inline>
        </w:drawing>
      </w:r>
    </w:p>
    <w:p w14:paraId="6F722D80" w14:textId="77777777" w:rsidR="005921CA" w:rsidRPr="006346DD" w:rsidRDefault="005921CA" w:rsidP="00C67429">
      <w:pPr>
        <w:pStyle w:val="1f0"/>
        <w:rPr>
          <w:rFonts w:cs="Huawei Sans"/>
        </w:rPr>
      </w:pPr>
    </w:p>
    <w:p w14:paraId="0A4877D2" w14:textId="77777777" w:rsidR="005921CA" w:rsidRPr="006346DD" w:rsidRDefault="005921CA" w:rsidP="00C67429">
      <w:pPr>
        <w:pStyle w:val="1f0"/>
        <w:rPr>
          <w:rFonts w:cs="Huawei Sans"/>
        </w:rPr>
      </w:pPr>
      <w:r w:rsidRPr="006346DD">
        <w:rPr>
          <w:rFonts w:cs="Huawei Sans"/>
        </w:rPr>
        <w:t xml:space="preserve">Click </w:t>
      </w:r>
      <w:r w:rsidRPr="006346DD">
        <w:rPr>
          <w:rFonts w:cs="Huawei Sans"/>
          <w:b/>
          <w:bCs/>
        </w:rPr>
        <w:t>Create Peer</w:t>
      </w:r>
      <w:r w:rsidRPr="006346DD">
        <w:rPr>
          <w:rFonts w:cs="Huawei Sans"/>
        </w:rPr>
        <w:t xml:space="preserve">. In the dialog box that is displayed, click </w:t>
      </w:r>
      <w:r w:rsidRPr="006346DD">
        <w:rPr>
          <w:rFonts w:cs="Huawei Sans"/>
          <w:b/>
          <w:bCs/>
        </w:rPr>
        <w:t>Select Peer</w:t>
      </w:r>
      <w:r w:rsidRPr="006346DD">
        <w:rPr>
          <w:rFonts w:cs="Huawei Sans"/>
        </w:rPr>
        <w:t>.</w:t>
      </w:r>
    </w:p>
    <w:p w14:paraId="1929718F" w14:textId="5E9D8B0D" w:rsidR="005921CA" w:rsidRPr="006346DD" w:rsidRDefault="00717325" w:rsidP="00C67429">
      <w:pPr>
        <w:pStyle w:val="1f0"/>
        <w:rPr>
          <w:rFonts w:cs="Huawei Sans"/>
        </w:rPr>
      </w:pPr>
      <w:r>
        <w:rPr>
          <w:noProof/>
        </w:rPr>
        <w:lastRenderedPageBreak/>
        <w:drawing>
          <wp:inline distT="0" distB="0" distL="0" distR="0" wp14:anchorId="5CEC63FD" wp14:editId="519C2A94">
            <wp:extent cx="3600000" cy="2180245"/>
            <wp:effectExtent l="19050" t="19050" r="19685" b="1079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00000" cy="2180245"/>
                    </a:xfrm>
                    <a:prstGeom prst="rect">
                      <a:avLst/>
                    </a:prstGeom>
                    <a:ln w="12700">
                      <a:solidFill>
                        <a:schemeClr val="bg1">
                          <a:lumMod val="85000"/>
                        </a:schemeClr>
                      </a:solidFill>
                    </a:ln>
                  </pic:spPr>
                </pic:pic>
              </a:graphicData>
            </a:graphic>
          </wp:inline>
        </w:drawing>
      </w:r>
    </w:p>
    <w:p w14:paraId="796C33EE" w14:textId="77777777" w:rsidR="00FA12ED" w:rsidRPr="006346DD" w:rsidRDefault="00FA12ED" w:rsidP="00C67429">
      <w:pPr>
        <w:pStyle w:val="1f0"/>
        <w:rPr>
          <w:rFonts w:cs="Huawei Sans"/>
        </w:rPr>
      </w:pPr>
    </w:p>
    <w:p w14:paraId="236737F7" w14:textId="77777777" w:rsidR="006F13F1" w:rsidRDefault="006F13F1" w:rsidP="006F13F1">
      <w:pPr>
        <w:pStyle w:val="1f0"/>
      </w:pPr>
      <w:r>
        <w:t xml:space="preserve">Note that iMaster NCE-IP does not need to send routes to RRs; instead, it only needs to receive routes. Therefore, you need to set </w:t>
      </w:r>
      <w:r>
        <w:rPr>
          <w:b/>
          <w:bCs/>
        </w:rPr>
        <w:t>Advertise route to the peer</w:t>
      </w:r>
      <w:r>
        <w:t xml:space="preserve"> to </w:t>
      </w:r>
      <w:r>
        <w:rPr>
          <w:b/>
          <w:bCs/>
        </w:rPr>
        <w:t>No</w:t>
      </w:r>
      <w:r>
        <w:t>.</w:t>
      </w:r>
    </w:p>
    <w:p w14:paraId="6ABE7AA0" w14:textId="67D09775" w:rsidR="005921CA" w:rsidRPr="006346DD" w:rsidRDefault="006F13F1" w:rsidP="006F13F1">
      <w:pPr>
        <w:pStyle w:val="1f0"/>
        <w:rPr>
          <w:rFonts w:cs="Huawei Sans"/>
        </w:rPr>
      </w:pPr>
      <w:r>
        <w:t xml:space="preserve">In the </w:t>
      </w:r>
      <w:r>
        <w:rPr>
          <w:b/>
          <w:bCs/>
        </w:rPr>
        <w:t>Select Peer</w:t>
      </w:r>
      <w:r>
        <w:t xml:space="preserve"> dialog box, select the previously created peers (1.0.0.5 and 1.0.0.6).</w:t>
      </w:r>
    </w:p>
    <w:p w14:paraId="287335DA" w14:textId="5199396C" w:rsidR="005921CA" w:rsidRPr="006346DD" w:rsidRDefault="00717325" w:rsidP="00C67429">
      <w:pPr>
        <w:pStyle w:val="1f0"/>
        <w:rPr>
          <w:rFonts w:cs="Huawei Sans"/>
        </w:rPr>
      </w:pPr>
      <w:r>
        <w:rPr>
          <w:noProof/>
        </w:rPr>
        <w:drawing>
          <wp:inline distT="0" distB="0" distL="0" distR="0" wp14:anchorId="7E3CC843" wp14:editId="7CDB9EFC">
            <wp:extent cx="5454000" cy="4375989"/>
            <wp:effectExtent l="19050" t="19050" r="13970" b="2476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54000" cy="4375989"/>
                    </a:xfrm>
                    <a:prstGeom prst="rect">
                      <a:avLst/>
                    </a:prstGeom>
                    <a:ln w="12700">
                      <a:solidFill>
                        <a:schemeClr val="bg1">
                          <a:lumMod val="85000"/>
                        </a:schemeClr>
                      </a:solidFill>
                    </a:ln>
                  </pic:spPr>
                </pic:pic>
              </a:graphicData>
            </a:graphic>
          </wp:inline>
        </w:drawing>
      </w:r>
    </w:p>
    <w:p w14:paraId="66E5AAFC" w14:textId="77777777" w:rsidR="005921CA" w:rsidRPr="006346DD" w:rsidRDefault="005921CA" w:rsidP="00C67429">
      <w:pPr>
        <w:pStyle w:val="1f0"/>
        <w:rPr>
          <w:rFonts w:cs="Huawei Sans"/>
        </w:rPr>
      </w:pPr>
    </w:p>
    <w:p w14:paraId="2FDD5C6A" w14:textId="77777777" w:rsidR="005921CA" w:rsidRPr="006346DD" w:rsidRDefault="005921CA" w:rsidP="005921CA">
      <w:pPr>
        <w:pStyle w:val="30"/>
        <w:rPr>
          <w:rFonts w:cs="Huawei Sans"/>
        </w:rPr>
      </w:pPr>
      <w:r w:rsidRPr="006346DD">
        <w:rPr>
          <w:rFonts w:cs="Huawei Sans"/>
        </w:rPr>
        <w:t>Enable IPv4 peers in the BGP SR Policy address family.</w:t>
      </w:r>
    </w:p>
    <w:p w14:paraId="298947FE" w14:textId="77777777" w:rsidR="006F13F1" w:rsidRDefault="006F13F1" w:rsidP="006F13F1">
      <w:pPr>
        <w:pStyle w:val="1f0"/>
      </w:pPr>
      <w:r>
        <w:t>Enable IPv4 peers in the BGP SR Policy address family, so that iMaster NCE-IP can deliver SR Policy configurations to NEs.</w:t>
      </w:r>
    </w:p>
    <w:p w14:paraId="286C8E1D" w14:textId="75446778" w:rsidR="005921CA" w:rsidRPr="006346DD" w:rsidRDefault="006F13F1" w:rsidP="006F13F1">
      <w:pPr>
        <w:pStyle w:val="1f0"/>
        <w:rPr>
          <w:rFonts w:cs="Huawei Sans"/>
        </w:rPr>
      </w:pPr>
      <w:r>
        <w:lastRenderedPageBreak/>
        <w:t xml:space="preserve">On the </w:t>
      </w:r>
      <w:r>
        <w:rPr>
          <w:b/>
          <w:bCs/>
        </w:rPr>
        <w:t>Address Family Information</w:t>
      </w:r>
      <w:r>
        <w:t xml:space="preserve"> tab page, select </w:t>
      </w:r>
      <w:r>
        <w:rPr>
          <w:b/>
          <w:bCs/>
        </w:rPr>
        <w:t>IPv4-family SR-Policy</w:t>
      </w:r>
      <w:r>
        <w:t>.</w:t>
      </w:r>
    </w:p>
    <w:p w14:paraId="6794B75D" w14:textId="077F94B5" w:rsidR="005921CA" w:rsidRPr="006346DD" w:rsidRDefault="00717325" w:rsidP="00C67429">
      <w:pPr>
        <w:pStyle w:val="1f0"/>
        <w:rPr>
          <w:rFonts w:cs="Huawei Sans"/>
        </w:rPr>
      </w:pPr>
      <w:r>
        <w:rPr>
          <w:noProof/>
        </w:rPr>
        <w:drawing>
          <wp:inline distT="0" distB="0" distL="0" distR="0" wp14:anchorId="29EB9D09" wp14:editId="2BF87F16">
            <wp:extent cx="5454000" cy="882780"/>
            <wp:effectExtent l="19050" t="19050" r="13970" b="1270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54000" cy="882780"/>
                    </a:xfrm>
                    <a:prstGeom prst="rect">
                      <a:avLst/>
                    </a:prstGeom>
                    <a:ln w="12700">
                      <a:solidFill>
                        <a:schemeClr val="bg1">
                          <a:lumMod val="85000"/>
                        </a:schemeClr>
                      </a:solidFill>
                    </a:ln>
                  </pic:spPr>
                </pic:pic>
              </a:graphicData>
            </a:graphic>
          </wp:inline>
        </w:drawing>
      </w:r>
    </w:p>
    <w:p w14:paraId="4F4B59E7" w14:textId="77777777" w:rsidR="005921CA" w:rsidRPr="006346DD" w:rsidRDefault="005921CA" w:rsidP="00C67429">
      <w:pPr>
        <w:pStyle w:val="1f0"/>
        <w:rPr>
          <w:rFonts w:cs="Huawei Sans"/>
        </w:rPr>
      </w:pPr>
    </w:p>
    <w:p w14:paraId="18C4DB12" w14:textId="0B5A8C7F" w:rsidR="005921CA" w:rsidRPr="006346DD" w:rsidRDefault="006F13F1" w:rsidP="00C67429">
      <w:pPr>
        <w:pStyle w:val="1f0"/>
        <w:rPr>
          <w:rFonts w:cs="Huawei Sans"/>
        </w:rPr>
      </w:pPr>
      <w:r>
        <w:t xml:space="preserve">Click </w:t>
      </w:r>
      <w:r>
        <w:rPr>
          <w:b/>
          <w:bCs/>
        </w:rPr>
        <w:t>Create Peer</w:t>
      </w:r>
      <w:r>
        <w:t xml:space="preserve">. In the </w:t>
      </w:r>
      <w:r>
        <w:rPr>
          <w:b/>
          <w:bCs/>
        </w:rPr>
        <w:t>Create Peer</w:t>
      </w:r>
      <w:r>
        <w:t xml:space="preserve"> dialog box, click </w:t>
      </w:r>
      <w:r>
        <w:rPr>
          <w:b/>
          <w:bCs/>
        </w:rPr>
        <w:t>Select Peer</w:t>
      </w:r>
      <w:r>
        <w:t>.</w:t>
      </w:r>
    </w:p>
    <w:p w14:paraId="53150772" w14:textId="02E12BC1" w:rsidR="005921CA" w:rsidRPr="006346DD" w:rsidRDefault="00717325" w:rsidP="00C67429">
      <w:pPr>
        <w:pStyle w:val="1f0"/>
        <w:rPr>
          <w:rFonts w:cs="Huawei Sans"/>
        </w:rPr>
      </w:pPr>
      <w:r>
        <w:rPr>
          <w:noProof/>
        </w:rPr>
        <w:drawing>
          <wp:inline distT="0" distB="0" distL="0" distR="0" wp14:anchorId="1358390C" wp14:editId="3A914D99">
            <wp:extent cx="3600000" cy="1758913"/>
            <wp:effectExtent l="19050" t="19050" r="19685" b="1333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600000" cy="1758913"/>
                    </a:xfrm>
                    <a:prstGeom prst="rect">
                      <a:avLst/>
                    </a:prstGeom>
                    <a:ln w="12700">
                      <a:solidFill>
                        <a:schemeClr val="bg1">
                          <a:lumMod val="85000"/>
                        </a:schemeClr>
                      </a:solidFill>
                    </a:ln>
                  </pic:spPr>
                </pic:pic>
              </a:graphicData>
            </a:graphic>
          </wp:inline>
        </w:drawing>
      </w:r>
    </w:p>
    <w:p w14:paraId="68CB8C4F" w14:textId="77777777" w:rsidR="005921CA" w:rsidRPr="006346DD" w:rsidRDefault="005921CA" w:rsidP="00C67429">
      <w:pPr>
        <w:pStyle w:val="1f0"/>
        <w:rPr>
          <w:rFonts w:cs="Huawei Sans"/>
        </w:rPr>
      </w:pPr>
    </w:p>
    <w:p w14:paraId="63D2A21E" w14:textId="77777777" w:rsidR="005921CA" w:rsidRPr="006346DD" w:rsidRDefault="005921CA" w:rsidP="00C67429">
      <w:pPr>
        <w:pStyle w:val="1f0"/>
        <w:rPr>
          <w:rFonts w:cs="Huawei Sans"/>
        </w:rPr>
      </w:pPr>
      <w:r w:rsidRPr="006346DD">
        <w:rPr>
          <w:rFonts w:cs="Huawei Sans"/>
        </w:rPr>
        <w:t>Select the previously created peers (1.0.0.5 and 1.0.0.6).</w:t>
      </w:r>
    </w:p>
    <w:p w14:paraId="22A23690" w14:textId="4EE48970" w:rsidR="005921CA" w:rsidRDefault="00717325" w:rsidP="00C67429">
      <w:pPr>
        <w:pStyle w:val="1f0"/>
        <w:rPr>
          <w:rFonts w:cs="Huawei Sans"/>
        </w:rPr>
      </w:pPr>
      <w:r>
        <w:rPr>
          <w:noProof/>
        </w:rPr>
        <w:drawing>
          <wp:inline distT="0" distB="0" distL="0" distR="0" wp14:anchorId="30796ECC" wp14:editId="3D9C4B2C">
            <wp:extent cx="3600000" cy="3744553"/>
            <wp:effectExtent l="19050" t="19050" r="19685" b="2794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00000" cy="3744553"/>
                    </a:xfrm>
                    <a:prstGeom prst="rect">
                      <a:avLst/>
                    </a:prstGeom>
                    <a:ln w="12700">
                      <a:solidFill>
                        <a:schemeClr val="bg1">
                          <a:lumMod val="85000"/>
                        </a:schemeClr>
                      </a:solidFill>
                    </a:ln>
                  </pic:spPr>
                </pic:pic>
              </a:graphicData>
            </a:graphic>
          </wp:inline>
        </w:drawing>
      </w:r>
    </w:p>
    <w:p w14:paraId="2E1280D0" w14:textId="77777777" w:rsidR="00671F43" w:rsidRPr="006346DD" w:rsidRDefault="00671F43" w:rsidP="00C67429">
      <w:pPr>
        <w:pStyle w:val="1f0"/>
        <w:rPr>
          <w:rFonts w:cs="Huawei Sans"/>
        </w:rPr>
      </w:pPr>
    </w:p>
    <w:p w14:paraId="7472E15B" w14:textId="77777777" w:rsidR="006F13F1" w:rsidRDefault="006F13F1" w:rsidP="006F13F1">
      <w:pPr>
        <w:pStyle w:val="1f0"/>
      </w:pPr>
      <w:r>
        <w:t xml:space="preserve">On the </w:t>
      </w:r>
      <w:r>
        <w:rPr>
          <w:b/>
          <w:bCs/>
        </w:rPr>
        <w:t>BGP</w:t>
      </w:r>
      <w:r>
        <w:t xml:space="preserve"> page, click </w:t>
      </w:r>
      <w:r>
        <w:rPr>
          <w:b/>
          <w:bCs/>
        </w:rPr>
        <w:t>Peer Information</w:t>
      </w:r>
      <w:r>
        <w:t xml:space="preserve"> to check BGP peer relationships.</w:t>
      </w:r>
    </w:p>
    <w:p w14:paraId="763C4BF4" w14:textId="1EBAF057" w:rsidR="006F13F1" w:rsidRDefault="00717325" w:rsidP="006F13F1">
      <w:pPr>
        <w:pStyle w:val="1f0"/>
      </w:pPr>
      <w:r>
        <w:rPr>
          <w:noProof/>
        </w:rPr>
        <w:lastRenderedPageBreak/>
        <w:drawing>
          <wp:inline distT="0" distB="0" distL="0" distR="0" wp14:anchorId="04A2EB36" wp14:editId="79263388">
            <wp:extent cx="3600000" cy="1403320"/>
            <wp:effectExtent l="19050" t="19050" r="19685" b="2603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00000" cy="1403320"/>
                    </a:xfrm>
                    <a:prstGeom prst="rect">
                      <a:avLst/>
                    </a:prstGeom>
                    <a:ln w="12700">
                      <a:solidFill>
                        <a:schemeClr val="bg1">
                          <a:lumMod val="85000"/>
                        </a:schemeClr>
                      </a:solidFill>
                    </a:ln>
                  </pic:spPr>
                </pic:pic>
              </a:graphicData>
            </a:graphic>
          </wp:inline>
        </w:drawing>
      </w:r>
    </w:p>
    <w:p w14:paraId="196D6E6D" w14:textId="77777777" w:rsidR="00E4158E" w:rsidRDefault="00E4158E" w:rsidP="006F13F1">
      <w:pPr>
        <w:pStyle w:val="1f0"/>
      </w:pPr>
    </w:p>
    <w:p w14:paraId="023ABF10" w14:textId="77777777" w:rsidR="006F13F1" w:rsidRDefault="006F13F1" w:rsidP="006F13F1">
      <w:pPr>
        <w:pStyle w:val="1f0"/>
      </w:pPr>
      <w:r>
        <w:t xml:space="preserve">Set </w:t>
      </w:r>
      <w:r>
        <w:rPr>
          <w:b/>
          <w:bCs/>
        </w:rPr>
        <w:t>Address family type</w:t>
      </w:r>
      <w:r>
        <w:t xml:space="preserve"> to </w:t>
      </w:r>
      <w:r>
        <w:rPr>
          <w:b/>
          <w:bCs/>
        </w:rPr>
        <w:t>link-state-family unicast</w:t>
      </w:r>
      <w:r>
        <w:t xml:space="preserve"> and click </w:t>
      </w:r>
      <w:r>
        <w:rPr>
          <w:b/>
          <w:bCs/>
        </w:rPr>
        <w:t>Search</w:t>
      </w:r>
      <w:r>
        <w:t>.</w:t>
      </w:r>
    </w:p>
    <w:p w14:paraId="4E026DD5" w14:textId="77777777" w:rsidR="006F13F1" w:rsidRDefault="006F13F1" w:rsidP="006F13F1">
      <w:pPr>
        <w:pStyle w:val="1f0"/>
      </w:pPr>
      <w:r>
        <w:t>The search results show that iMaster NCE-IP has established BGP-LS peer relationships with P1 and P2 and received route prefixes from P1 and P2.</w:t>
      </w:r>
    </w:p>
    <w:p w14:paraId="4E3C5E4B" w14:textId="06E78BF5" w:rsidR="006F13F1" w:rsidRDefault="00717325" w:rsidP="006F13F1">
      <w:pPr>
        <w:pStyle w:val="1f0"/>
      </w:pPr>
      <w:r>
        <w:rPr>
          <w:noProof/>
        </w:rPr>
        <w:drawing>
          <wp:inline distT="0" distB="0" distL="0" distR="0" wp14:anchorId="7BF0E162" wp14:editId="63037352">
            <wp:extent cx="5454000" cy="804689"/>
            <wp:effectExtent l="19050" t="19050" r="13970" b="1460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54000" cy="804689"/>
                    </a:xfrm>
                    <a:prstGeom prst="rect">
                      <a:avLst/>
                    </a:prstGeom>
                    <a:ln w="12700">
                      <a:solidFill>
                        <a:schemeClr val="bg1">
                          <a:lumMod val="85000"/>
                        </a:schemeClr>
                      </a:solidFill>
                    </a:ln>
                  </pic:spPr>
                </pic:pic>
              </a:graphicData>
            </a:graphic>
          </wp:inline>
        </w:drawing>
      </w:r>
    </w:p>
    <w:p w14:paraId="1632084B" w14:textId="77777777" w:rsidR="00E4158E" w:rsidRDefault="00E4158E" w:rsidP="006F13F1">
      <w:pPr>
        <w:pStyle w:val="1f0"/>
      </w:pPr>
    </w:p>
    <w:p w14:paraId="26D848BC" w14:textId="77777777" w:rsidR="006F13F1" w:rsidRDefault="006F13F1" w:rsidP="006F13F1">
      <w:pPr>
        <w:pStyle w:val="1f0"/>
      </w:pPr>
      <w:r>
        <w:t xml:space="preserve">Set </w:t>
      </w:r>
      <w:r>
        <w:rPr>
          <w:b/>
          <w:bCs/>
        </w:rPr>
        <w:t>Address family type</w:t>
      </w:r>
      <w:r>
        <w:t xml:space="preserve"> to </w:t>
      </w:r>
      <w:r>
        <w:rPr>
          <w:b/>
          <w:bCs/>
        </w:rPr>
        <w:t>ipv4-family sr-policy</w:t>
      </w:r>
      <w:r>
        <w:t xml:space="preserve"> and click </w:t>
      </w:r>
      <w:r>
        <w:rPr>
          <w:b/>
          <w:bCs/>
        </w:rPr>
        <w:t>Search</w:t>
      </w:r>
      <w:r>
        <w:t>.</w:t>
      </w:r>
    </w:p>
    <w:p w14:paraId="11C63CBF" w14:textId="62690A74" w:rsidR="005921CA" w:rsidRDefault="00717325" w:rsidP="00C67429">
      <w:pPr>
        <w:pStyle w:val="1f0"/>
        <w:rPr>
          <w:rFonts w:cs="Huawei Sans"/>
        </w:rPr>
      </w:pPr>
      <w:r>
        <w:rPr>
          <w:noProof/>
        </w:rPr>
        <w:drawing>
          <wp:inline distT="0" distB="0" distL="0" distR="0" wp14:anchorId="72C2EA31" wp14:editId="3A9F42C7">
            <wp:extent cx="5454000" cy="1934761"/>
            <wp:effectExtent l="19050" t="19050" r="13970" b="2794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54000" cy="1934761"/>
                    </a:xfrm>
                    <a:prstGeom prst="rect">
                      <a:avLst/>
                    </a:prstGeom>
                    <a:ln w="12700">
                      <a:solidFill>
                        <a:schemeClr val="bg1">
                          <a:lumMod val="85000"/>
                        </a:schemeClr>
                      </a:solidFill>
                    </a:ln>
                  </pic:spPr>
                </pic:pic>
              </a:graphicData>
            </a:graphic>
          </wp:inline>
        </w:drawing>
      </w:r>
    </w:p>
    <w:p w14:paraId="1874DDAB" w14:textId="77777777" w:rsidR="00E4158E" w:rsidRPr="006346DD" w:rsidRDefault="00E4158E" w:rsidP="00C67429">
      <w:pPr>
        <w:pStyle w:val="1f0"/>
        <w:rPr>
          <w:rFonts w:cs="Huawei Sans"/>
        </w:rPr>
      </w:pPr>
    </w:p>
    <w:p w14:paraId="7D1532B7" w14:textId="7E08A206" w:rsidR="005921CA" w:rsidRPr="006F13F1" w:rsidRDefault="006F13F1" w:rsidP="00C67429">
      <w:pPr>
        <w:pStyle w:val="1f0"/>
        <w:rPr>
          <w:rFonts w:cs="Huawei Sans"/>
        </w:rPr>
      </w:pPr>
      <w:r>
        <w:t>The search results show that BGP SRv4 Policy peer relationships with P1 and P2 have been established.</w:t>
      </w:r>
    </w:p>
    <w:p w14:paraId="21F98E7F" w14:textId="77777777" w:rsidR="005921CA" w:rsidRPr="006346DD" w:rsidRDefault="005921CA" w:rsidP="006E15FA">
      <w:pPr>
        <w:pStyle w:val="4"/>
        <w:rPr>
          <w:rFonts w:cs="Huawei Sans" w:hint="default"/>
        </w:rPr>
      </w:pPr>
      <w:r w:rsidRPr="006346DD">
        <w:rPr>
          <w:rFonts w:cs="Huawei Sans" w:hint="default"/>
        </w:rPr>
        <w:t>Controller-Side PCE Configuration</w:t>
      </w:r>
    </w:p>
    <w:p w14:paraId="7DDC6384" w14:textId="77777777" w:rsidR="005921CA" w:rsidRPr="006346DD" w:rsidRDefault="005921CA" w:rsidP="00C67429">
      <w:pPr>
        <w:pStyle w:val="1f0"/>
        <w:rPr>
          <w:rFonts w:cs="Huawei Sans"/>
        </w:rPr>
      </w:pPr>
      <w:r w:rsidRPr="006346DD">
        <w:rPr>
          <w:rFonts w:cs="Huawei Sans"/>
        </w:rPr>
        <w:t>Configure iMaster NCE-IP as a PCE server that uses BGP-LS and PCEP to monitor tunnel status.</w:t>
      </w:r>
    </w:p>
    <w:p w14:paraId="38F16616" w14:textId="77777777" w:rsidR="005921CA" w:rsidRPr="006346DD" w:rsidRDefault="005921CA" w:rsidP="005921CA">
      <w:pPr>
        <w:pStyle w:val="30"/>
        <w:rPr>
          <w:rFonts w:cs="Huawei Sans"/>
        </w:rPr>
      </w:pPr>
      <w:r w:rsidRPr="006346DD">
        <w:rPr>
          <w:rFonts w:cs="Huawei Sans"/>
        </w:rPr>
        <w:t>Configure the PCE server.</w:t>
      </w:r>
    </w:p>
    <w:p w14:paraId="1FE63C00" w14:textId="77777777" w:rsidR="005921CA" w:rsidRPr="006346DD" w:rsidRDefault="005921CA" w:rsidP="00C67429">
      <w:pPr>
        <w:pStyle w:val="1f0"/>
        <w:rPr>
          <w:rFonts w:cs="Huawei Sans"/>
        </w:rPr>
      </w:pPr>
      <w:r w:rsidRPr="006346DD">
        <w:rPr>
          <w:rFonts w:cs="Huawei Sans"/>
        </w:rPr>
        <w:t xml:space="preserve">Open the Network Management app and choose </w:t>
      </w:r>
      <w:r w:rsidRPr="006346DD">
        <w:rPr>
          <w:rFonts w:cs="Huawei Sans"/>
          <w:b/>
          <w:bCs/>
        </w:rPr>
        <w:t>Configuration</w:t>
      </w:r>
      <w:r w:rsidRPr="006346DD">
        <w:rPr>
          <w:rFonts w:cs="Huawei Sans"/>
        </w:rPr>
        <w:t xml:space="preserve"> &gt; </w:t>
      </w:r>
      <w:r w:rsidRPr="006346DD">
        <w:rPr>
          <w:rFonts w:cs="Huawei Sans"/>
          <w:b/>
          <w:bCs/>
        </w:rPr>
        <w:t>Control Unit</w:t>
      </w:r>
      <w:r w:rsidRPr="006346DD">
        <w:rPr>
          <w:rFonts w:cs="Huawei Sans"/>
        </w:rPr>
        <w:t xml:space="preserve"> &gt; </w:t>
      </w:r>
      <w:r w:rsidRPr="006346DD">
        <w:rPr>
          <w:rFonts w:cs="Huawei Sans"/>
          <w:b/>
          <w:bCs/>
        </w:rPr>
        <w:t>PCEP</w:t>
      </w:r>
      <w:r w:rsidRPr="006346DD">
        <w:rPr>
          <w:rFonts w:cs="Huawei Sans"/>
        </w:rPr>
        <w:t xml:space="preserve"> from the main menu to configure the PCE server IP address.</w:t>
      </w:r>
    </w:p>
    <w:p w14:paraId="5E9895F4" w14:textId="4D110443" w:rsidR="005921CA" w:rsidRPr="006346DD" w:rsidRDefault="00717325" w:rsidP="00C67429">
      <w:pPr>
        <w:pStyle w:val="1f0"/>
        <w:rPr>
          <w:rFonts w:cs="Huawei Sans"/>
        </w:rPr>
      </w:pPr>
      <w:r>
        <w:rPr>
          <w:noProof/>
        </w:rPr>
        <w:lastRenderedPageBreak/>
        <w:drawing>
          <wp:inline distT="0" distB="0" distL="0" distR="0" wp14:anchorId="20DD6B83" wp14:editId="2C4A1486">
            <wp:extent cx="5454000" cy="3170089"/>
            <wp:effectExtent l="19050" t="19050" r="13970" b="1143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54000" cy="3170089"/>
                    </a:xfrm>
                    <a:prstGeom prst="rect">
                      <a:avLst/>
                    </a:prstGeom>
                    <a:ln w="12700">
                      <a:solidFill>
                        <a:schemeClr val="bg1">
                          <a:lumMod val="85000"/>
                        </a:schemeClr>
                      </a:solidFill>
                    </a:ln>
                  </pic:spPr>
                </pic:pic>
              </a:graphicData>
            </a:graphic>
          </wp:inline>
        </w:drawing>
      </w:r>
    </w:p>
    <w:p w14:paraId="1EBD9632" w14:textId="77777777" w:rsidR="005921CA" w:rsidRPr="006346DD" w:rsidRDefault="005921CA" w:rsidP="00C67429">
      <w:pPr>
        <w:pStyle w:val="1f0"/>
        <w:rPr>
          <w:rFonts w:cs="Huawei Sans"/>
        </w:rPr>
      </w:pPr>
    </w:p>
    <w:p w14:paraId="6A37CCDC" w14:textId="77777777" w:rsidR="005921CA" w:rsidRPr="006346DD" w:rsidRDefault="005921CA" w:rsidP="005921CA">
      <w:pPr>
        <w:pStyle w:val="30"/>
        <w:rPr>
          <w:rFonts w:cs="Huawei Sans"/>
        </w:rPr>
      </w:pPr>
      <w:r w:rsidRPr="006346DD">
        <w:rPr>
          <w:rFonts w:cs="Huawei Sans"/>
        </w:rPr>
        <w:t>Configure PCEP peers.</w:t>
      </w:r>
    </w:p>
    <w:p w14:paraId="79BB05CF" w14:textId="77777777" w:rsidR="005921CA" w:rsidRPr="006346DD" w:rsidRDefault="005921CA" w:rsidP="00C67429">
      <w:pPr>
        <w:pStyle w:val="1f0"/>
        <w:rPr>
          <w:rFonts w:cs="Huawei Sans"/>
        </w:rPr>
      </w:pPr>
      <w:r w:rsidRPr="006346DD">
        <w:rPr>
          <w:rFonts w:cs="Huawei Sans"/>
        </w:rPr>
        <w:t xml:space="preserve">On the PCEP configuration page, click </w:t>
      </w:r>
      <w:r w:rsidRPr="006346DD">
        <w:rPr>
          <w:rFonts w:cs="Huawei Sans"/>
          <w:b/>
          <w:bCs/>
        </w:rPr>
        <w:t>Create</w:t>
      </w:r>
      <w:r w:rsidRPr="006346DD">
        <w:rPr>
          <w:rFonts w:cs="Huawei Sans"/>
        </w:rPr>
        <w:t>. In the dialog box that is displayed, add PCEP peers.</w:t>
      </w:r>
    </w:p>
    <w:p w14:paraId="16DADA00" w14:textId="3D094BDC" w:rsidR="005921CA" w:rsidRPr="006346DD" w:rsidRDefault="00717325" w:rsidP="00C67429">
      <w:pPr>
        <w:pStyle w:val="1f0"/>
        <w:rPr>
          <w:rFonts w:cs="Huawei Sans"/>
        </w:rPr>
      </w:pPr>
      <w:r>
        <w:rPr>
          <w:noProof/>
        </w:rPr>
        <w:drawing>
          <wp:inline distT="0" distB="0" distL="0" distR="0" wp14:anchorId="28B0035A" wp14:editId="208207B9">
            <wp:extent cx="5454000" cy="2991834"/>
            <wp:effectExtent l="19050" t="19050" r="13970" b="184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54000" cy="2991834"/>
                    </a:xfrm>
                    <a:prstGeom prst="rect">
                      <a:avLst/>
                    </a:prstGeom>
                    <a:ln w="12700">
                      <a:solidFill>
                        <a:schemeClr val="bg1">
                          <a:lumMod val="85000"/>
                        </a:schemeClr>
                      </a:solidFill>
                    </a:ln>
                  </pic:spPr>
                </pic:pic>
              </a:graphicData>
            </a:graphic>
          </wp:inline>
        </w:drawing>
      </w:r>
    </w:p>
    <w:p w14:paraId="434D47F2" w14:textId="77777777" w:rsidR="00FA12ED" w:rsidRPr="006346DD" w:rsidRDefault="00FA12ED" w:rsidP="00C67429">
      <w:pPr>
        <w:pStyle w:val="1f0"/>
        <w:rPr>
          <w:rFonts w:cs="Huawei Sans"/>
        </w:rPr>
      </w:pPr>
    </w:p>
    <w:p w14:paraId="64E9F8F5" w14:textId="77777777" w:rsidR="005921CA" w:rsidRPr="006346DD" w:rsidRDefault="005921CA" w:rsidP="00C67429">
      <w:pPr>
        <w:pStyle w:val="1f0"/>
        <w:rPr>
          <w:rFonts w:cs="Huawei Sans"/>
        </w:rPr>
      </w:pPr>
      <w:r w:rsidRPr="006346DD">
        <w:rPr>
          <w:rFonts w:cs="Huawei Sans"/>
        </w:rPr>
        <w:t>Disable TLS authentication and establish PCEP sessions between iMaster NCE-IP and the four PEs.</w:t>
      </w:r>
    </w:p>
    <w:p w14:paraId="576E573C" w14:textId="77777777" w:rsidR="005921CA" w:rsidRPr="006346DD" w:rsidRDefault="005921CA" w:rsidP="005921CA">
      <w:pPr>
        <w:pStyle w:val="30"/>
        <w:rPr>
          <w:rFonts w:cs="Huawei Sans"/>
        </w:rPr>
      </w:pPr>
      <w:r w:rsidRPr="006346DD">
        <w:rPr>
          <w:rFonts w:cs="Huawei Sans"/>
        </w:rPr>
        <w:t>Check PCEP session status.</w:t>
      </w:r>
    </w:p>
    <w:p w14:paraId="3F157BC7" w14:textId="77777777" w:rsidR="005921CA" w:rsidRPr="006346DD" w:rsidRDefault="005921CA" w:rsidP="00C67429">
      <w:pPr>
        <w:pStyle w:val="1f0"/>
        <w:rPr>
          <w:rFonts w:cs="Huawei Sans"/>
        </w:rPr>
      </w:pPr>
      <w:r w:rsidRPr="006346DD">
        <w:rPr>
          <w:rFonts w:cs="Huawei Sans"/>
        </w:rPr>
        <w:t>Check the PCEP status on iMaster NCE-IP and PEs.</w:t>
      </w:r>
    </w:p>
    <w:p w14:paraId="77795C83" w14:textId="358E137E" w:rsidR="005921CA" w:rsidRPr="003C309B" w:rsidRDefault="003C309B" w:rsidP="00C67429">
      <w:pPr>
        <w:pStyle w:val="1f0"/>
        <w:rPr>
          <w:rFonts w:cs="Huawei Sans"/>
        </w:rPr>
      </w:pPr>
      <w:r>
        <w:lastRenderedPageBreak/>
        <w:t xml:space="preserve">On the PCEP configuration page of iMaster NCE-IP, click </w:t>
      </w:r>
      <w:r>
        <w:rPr>
          <w:b/>
          <w:bCs/>
        </w:rPr>
        <w:t>Signaling Statistics</w:t>
      </w:r>
      <w:r>
        <w:t xml:space="preserve"> to check PCEP session status.</w:t>
      </w:r>
    </w:p>
    <w:p w14:paraId="05DF0986" w14:textId="19D445AC" w:rsidR="009A3AC4" w:rsidRPr="006346DD" w:rsidRDefault="00717325" w:rsidP="00C67429">
      <w:pPr>
        <w:pStyle w:val="1f0"/>
        <w:rPr>
          <w:rFonts w:cs="Huawei Sans"/>
        </w:rPr>
      </w:pPr>
      <w:r>
        <w:rPr>
          <w:noProof/>
        </w:rPr>
        <w:drawing>
          <wp:inline distT="0" distB="0" distL="0" distR="0" wp14:anchorId="7F81AA0D" wp14:editId="47B3005A">
            <wp:extent cx="5454000" cy="1343977"/>
            <wp:effectExtent l="19050" t="19050" r="13970" b="279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54000" cy="1343977"/>
                    </a:xfrm>
                    <a:prstGeom prst="rect">
                      <a:avLst/>
                    </a:prstGeom>
                    <a:ln w="12700">
                      <a:solidFill>
                        <a:schemeClr val="bg1">
                          <a:lumMod val="85000"/>
                        </a:schemeClr>
                      </a:solidFill>
                    </a:ln>
                  </pic:spPr>
                </pic:pic>
              </a:graphicData>
            </a:graphic>
          </wp:inline>
        </w:drawing>
      </w:r>
    </w:p>
    <w:p w14:paraId="587D1DF0" w14:textId="77777777" w:rsidR="005921CA" w:rsidRPr="006346DD" w:rsidRDefault="005921CA" w:rsidP="00C67429">
      <w:pPr>
        <w:pStyle w:val="1f0"/>
        <w:rPr>
          <w:rFonts w:cs="Huawei Sans"/>
        </w:rPr>
      </w:pPr>
    </w:p>
    <w:p w14:paraId="52F26C3C" w14:textId="77777777" w:rsidR="005921CA" w:rsidRPr="006346DD" w:rsidRDefault="005921CA" w:rsidP="00C67429">
      <w:pPr>
        <w:pStyle w:val="1f0"/>
        <w:rPr>
          <w:rFonts w:cs="Huawei Sans"/>
        </w:rPr>
      </w:pPr>
      <w:r w:rsidRPr="006346DD">
        <w:rPr>
          <w:rFonts w:cs="Huawei Sans"/>
        </w:rPr>
        <w:t>Check the PCEP session status on PEs.</w:t>
      </w:r>
    </w:p>
    <w:p w14:paraId="392F10CA" w14:textId="77777777" w:rsidR="005921CA" w:rsidRPr="00233CD3" w:rsidRDefault="005921CA" w:rsidP="00233CD3">
      <w:pPr>
        <w:pStyle w:val="2f2"/>
      </w:pPr>
      <w:r w:rsidRPr="00233CD3">
        <w:t xml:space="preserve">[PE1]display pce protocol session </w:t>
      </w:r>
    </w:p>
    <w:p w14:paraId="5DA3EACD" w14:textId="77777777" w:rsidR="005921CA" w:rsidRPr="00233CD3" w:rsidRDefault="005921CA" w:rsidP="00233CD3">
      <w:pPr>
        <w:pStyle w:val="2f2"/>
      </w:pPr>
    </w:p>
    <w:p w14:paraId="74739702" w14:textId="77777777" w:rsidR="005921CA" w:rsidRPr="00233CD3" w:rsidRDefault="005921CA" w:rsidP="00233CD3">
      <w:pPr>
        <w:pStyle w:val="2f2"/>
      </w:pPr>
      <w:r w:rsidRPr="00233CD3">
        <w:t>Session IP            State       Session ID</w:t>
      </w:r>
    </w:p>
    <w:p w14:paraId="11750E15" w14:textId="77777777" w:rsidR="005921CA" w:rsidRPr="00233CD3" w:rsidRDefault="005921CA" w:rsidP="00233CD3">
      <w:pPr>
        <w:pStyle w:val="2f2"/>
      </w:pPr>
      <w:r w:rsidRPr="00233CD3">
        <w:t xml:space="preserve">172.21.17.102         UP          </w:t>
      </w:r>
      <w:r w:rsidRPr="00233CD3">
        <w:tab/>
        <w:t xml:space="preserve">2     </w:t>
      </w:r>
    </w:p>
    <w:p w14:paraId="52A9F3E6" w14:textId="77777777" w:rsidR="005921CA" w:rsidRPr="00233CD3" w:rsidRDefault="005921CA" w:rsidP="00233CD3">
      <w:pPr>
        <w:pStyle w:val="2f2"/>
      </w:pPr>
    </w:p>
    <w:p w14:paraId="5CFEA834" w14:textId="77777777" w:rsidR="005921CA" w:rsidRPr="00233CD3" w:rsidRDefault="005921CA" w:rsidP="00233CD3">
      <w:pPr>
        <w:pStyle w:val="2f2"/>
      </w:pPr>
      <w:r w:rsidRPr="00233CD3">
        <w:t xml:space="preserve">[PE2]display pce protocol session </w:t>
      </w:r>
    </w:p>
    <w:p w14:paraId="3087B114" w14:textId="77777777" w:rsidR="005921CA" w:rsidRPr="00233CD3" w:rsidRDefault="005921CA" w:rsidP="00233CD3">
      <w:pPr>
        <w:pStyle w:val="2f2"/>
      </w:pPr>
    </w:p>
    <w:p w14:paraId="60A10C1A" w14:textId="77777777" w:rsidR="005921CA" w:rsidRPr="00233CD3" w:rsidRDefault="005921CA" w:rsidP="00233CD3">
      <w:pPr>
        <w:pStyle w:val="2f2"/>
      </w:pPr>
      <w:r w:rsidRPr="00233CD3">
        <w:t>Session IP            State       Session ID</w:t>
      </w:r>
    </w:p>
    <w:p w14:paraId="1D5A385C" w14:textId="77777777" w:rsidR="005921CA" w:rsidRPr="00233CD3" w:rsidRDefault="005921CA" w:rsidP="00233CD3">
      <w:pPr>
        <w:pStyle w:val="2f2"/>
      </w:pPr>
      <w:r w:rsidRPr="00233CD3">
        <w:t xml:space="preserve">172.21.17.102         UP          191    </w:t>
      </w:r>
    </w:p>
    <w:p w14:paraId="2930DF04" w14:textId="77777777" w:rsidR="005921CA" w:rsidRPr="00233CD3" w:rsidRDefault="005921CA" w:rsidP="00233CD3">
      <w:pPr>
        <w:pStyle w:val="2f2"/>
      </w:pPr>
    </w:p>
    <w:p w14:paraId="52E85BC4" w14:textId="77777777" w:rsidR="005921CA" w:rsidRPr="00233CD3" w:rsidRDefault="005921CA" w:rsidP="00233CD3">
      <w:pPr>
        <w:pStyle w:val="2f2"/>
      </w:pPr>
      <w:r w:rsidRPr="00233CD3">
        <w:t xml:space="preserve">[PE3]display pce protocol session </w:t>
      </w:r>
    </w:p>
    <w:p w14:paraId="37155AB3" w14:textId="77777777" w:rsidR="005921CA" w:rsidRPr="00233CD3" w:rsidRDefault="005921CA" w:rsidP="00233CD3">
      <w:pPr>
        <w:pStyle w:val="2f2"/>
      </w:pPr>
    </w:p>
    <w:p w14:paraId="49455F77" w14:textId="77777777" w:rsidR="005921CA" w:rsidRPr="00233CD3" w:rsidRDefault="005921CA" w:rsidP="00233CD3">
      <w:pPr>
        <w:pStyle w:val="2f2"/>
      </w:pPr>
      <w:r w:rsidRPr="00233CD3">
        <w:t>Session IP            State       Session ID</w:t>
      </w:r>
    </w:p>
    <w:p w14:paraId="056C3B4A" w14:textId="77777777" w:rsidR="005921CA" w:rsidRPr="00233CD3" w:rsidRDefault="005921CA" w:rsidP="00233CD3">
      <w:pPr>
        <w:pStyle w:val="2f2"/>
      </w:pPr>
      <w:r w:rsidRPr="00233CD3">
        <w:t xml:space="preserve">172.21.17.102         UP          171 </w:t>
      </w:r>
    </w:p>
    <w:p w14:paraId="242B3E4E" w14:textId="77777777" w:rsidR="005921CA" w:rsidRPr="00233CD3" w:rsidRDefault="005921CA" w:rsidP="00233CD3">
      <w:pPr>
        <w:pStyle w:val="2f2"/>
      </w:pPr>
    </w:p>
    <w:p w14:paraId="2A02078F" w14:textId="77777777" w:rsidR="005921CA" w:rsidRPr="00233CD3" w:rsidRDefault="005921CA" w:rsidP="00233CD3">
      <w:pPr>
        <w:pStyle w:val="2f2"/>
      </w:pPr>
      <w:r w:rsidRPr="00233CD3">
        <w:t xml:space="preserve">[PE4]display pce protocol session </w:t>
      </w:r>
    </w:p>
    <w:p w14:paraId="2AE8CEE5" w14:textId="77777777" w:rsidR="005921CA" w:rsidRPr="00233CD3" w:rsidRDefault="005921CA" w:rsidP="00233CD3">
      <w:pPr>
        <w:pStyle w:val="2f2"/>
      </w:pPr>
    </w:p>
    <w:p w14:paraId="4055E7C8" w14:textId="77777777" w:rsidR="005921CA" w:rsidRPr="00233CD3" w:rsidRDefault="005921CA" w:rsidP="00233CD3">
      <w:pPr>
        <w:pStyle w:val="2f2"/>
      </w:pPr>
      <w:r w:rsidRPr="00233CD3">
        <w:t>Session IP            State       Session ID</w:t>
      </w:r>
    </w:p>
    <w:p w14:paraId="3AA9AD29" w14:textId="77777777" w:rsidR="005921CA" w:rsidRPr="006346DD" w:rsidRDefault="005921CA" w:rsidP="00233CD3">
      <w:pPr>
        <w:pStyle w:val="2f2"/>
      </w:pPr>
      <w:r w:rsidRPr="00233CD3">
        <w:t xml:space="preserve">172.21.17.102         UP          139  </w:t>
      </w:r>
      <w:r w:rsidRPr="006346DD">
        <w:t xml:space="preserve"> </w:t>
      </w:r>
    </w:p>
    <w:p w14:paraId="1A64DF01" w14:textId="77777777" w:rsidR="005921CA" w:rsidRPr="006346DD" w:rsidRDefault="005921CA" w:rsidP="00C67429">
      <w:pPr>
        <w:pStyle w:val="1f0"/>
        <w:rPr>
          <w:rFonts w:cs="Huawei Sans"/>
        </w:rPr>
      </w:pPr>
      <w:r w:rsidRPr="006346DD">
        <w:rPr>
          <w:rFonts w:cs="Huawei Sans"/>
        </w:rPr>
        <w:t>All PEs have established PCEP sessions with iMaster NCE-IP.</w:t>
      </w:r>
    </w:p>
    <w:p w14:paraId="6C39DAE0" w14:textId="2BBD39F8" w:rsidR="005921CA" w:rsidRPr="006346DD" w:rsidRDefault="005921CA" w:rsidP="006E15FA">
      <w:pPr>
        <w:pStyle w:val="4"/>
        <w:rPr>
          <w:rFonts w:cs="Huawei Sans" w:hint="default"/>
        </w:rPr>
      </w:pPr>
      <w:r w:rsidRPr="006346DD">
        <w:rPr>
          <w:rFonts w:cs="Huawei Sans" w:hint="default"/>
        </w:rPr>
        <w:t xml:space="preserve">SR-MPLS TE Tunnel Configuration Delivery </w:t>
      </w:r>
      <w:r w:rsidR="00753D7D">
        <w:rPr>
          <w:rFonts w:cs="Huawei Sans" w:hint="default"/>
        </w:rPr>
        <w:t>by the Controller</w:t>
      </w:r>
    </w:p>
    <w:p w14:paraId="2A05FB64" w14:textId="77777777" w:rsidR="003C309B" w:rsidRPr="008B3E66" w:rsidRDefault="003C309B" w:rsidP="003C309B">
      <w:pPr>
        <w:pStyle w:val="1f0"/>
      </w:pPr>
      <w:r>
        <w:t>iMaster NCE-IP uses NETCONF to deliver tunnel configurations and PCEP to monitor tunnel status.</w:t>
      </w:r>
    </w:p>
    <w:p w14:paraId="4289EA6B" w14:textId="77777777" w:rsidR="003C309B" w:rsidRPr="008B3E66" w:rsidRDefault="003C309B" w:rsidP="003C309B">
      <w:pPr>
        <w:pStyle w:val="1f0"/>
      </w:pPr>
      <w:r>
        <w:t>Before configuring an SR-MPLS TE tunnel, ensure that the PCEP sessions between iMaster NCE-IP and involved NEs are normal, the BGP-LS peer relationships between iMaster NCE-IP and RRs are normal, and the following configurations are ready on NEs.</w:t>
      </w:r>
    </w:p>
    <w:p w14:paraId="3FF2E276" w14:textId="77777777" w:rsidR="003C309B" w:rsidRPr="008B3E66" w:rsidRDefault="003C309B" w:rsidP="003C309B">
      <w:pPr>
        <w:pStyle w:val="1f0"/>
        <w:numPr>
          <w:ilvl w:val="0"/>
          <w:numId w:val="25"/>
        </w:numPr>
      </w:pPr>
      <w:r>
        <w:t>IGP route reachability is available network-wide.</w:t>
      </w:r>
    </w:p>
    <w:p w14:paraId="63E6AFAB" w14:textId="77777777" w:rsidR="003C309B" w:rsidRPr="008B3E66" w:rsidRDefault="003C309B" w:rsidP="003C309B">
      <w:pPr>
        <w:pStyle w:val="1f0"/>
        <w:numPr>
          <w:ilvl w:val="0"/>
          <w:numId w:val="25"/>
        </w:numPr>
      </w:pPr>
      <w:r>
        <w:t>MPLS and MPLS TE are enabled both globally and per interface.</w:t>
      </w:r>
    </w:p>
    <w:p w14:paraId="23EE150E" w14:textId="77777777" w:rsidR="003C309B" w:rsidRPr="008B3E66" w:rsidRDefault="003C309B" w:rsidP="003C309B">
      <w:pPr>
        <w:pStyle w:val="1f0"/>
        <w:numPr>
          <w:ilvl w:val="0"/>
          <w:numId w:val="25"/>
        </w:numPr>
      </w:pPr>
      <w:r>
        <w:t>IGP TE is enabled.</w:t>
      </w:r>
    </w:p>
    <w:p w14:paraId="7FAA7D11" w14:textId="77777777" w:rsidR="003C309B" w:rsidRPr="008B3E66" w:rsidRDefault="003C309B" w:rsidP="003C309B">
      <w:pPr>
        <w:pStyle w:val="1f0"/>
        <w:numPr>
          <w:ilvl w:val="0"/>
          <w:numId w:val="25"/>
        </w:numPr>
      </w:pPr>
      <w:r>
        <w:t>SR is enabled globally, and IGP extensions for SR capabilities are enabled.</w:t>
      </w:r>
    </w:p>
    <w:p w14:paraId="34F32E80" w14:textId="1EE78262" w:rsidR="005921CA" w:rsidRDefault="003C309B" w:rsidP="00C67429">
      <w:pPr>
        <w:pStyle w:val="1f0"/>
      </w:pPr>
      <w:r>
        <w:t>After the preceding configurations are complete, establish an SR-MPLS TE tunnel between PE1 and PE4.</w:t>
      </w:r>
    </w:p>
    <w:p w14:paraId="30E14089" w14:textId="54B4F2A6" w:rsidR="003C309B" w:rsidRPr="003C309B" w:rsidRDefault="003C309B" w:rsidP="00C67429">
      <w:pPr>
        <w:pStyle w:val="1f0"/>
        <w:rPr>
          <w:rFonts w:cs="Huawei Sans"/>
        </w:rPr>
      </w:pPr>
      <w:r>
        <w:lastRenderedPageBreak/>
        <w:t xml:space="preserve">Open the Network Management app and choose </w:t>
      </w:r>
      <w:r>
        <w:rPr>
          <w:b/>
          <w:bCs/>
        </w:rPr>
        <w:t>Service</w:t>
      </w:r>
      <w:r>
        <w:t xml:space="preserve"> &gt; </w:t>
      </w:r>
      <w:r>
        <w:rPr>
          <w:b/>
          <w:bCs/>
        </w:rPr>
        <w:t>Create</w:t>
      </w:r>
      <w:r>
        <w:t xml:space="preserve"> &gt; </w:t>
      </w:r>
      <w:r>
        <w:rPr>
          <w:b/>
          <w:bCs/>
        </w:rPr>
        <w:t>Dynamic Tunnel</w:t>
      </w:r>
      <w:r>
        <w:t xml:space="preserve"> from the main menu.</w:t>
      </w:r>
    </w:p>
    <w:p w14:paraId="704BAAA1" w14:textId="050179EC" w:rsidR="005921CA" w:rsidRPr="006346DD" w:rsidRDefault="00717325" w:rsidP="00E07530">
      <w:pPr>
        <w:pStyle w:val="1f0"/>
        <w:rPr>
          <w:rFonts w:cs="Huawei Sans"/>
        </w:rPr>
      </w:pPr>
      <w:r>
        <w:rPr>
          <w:noProof/>
        </w:rPr>
        <w:drawing>
          <wp:inline distT="0" distB="0" distL="0" distR="0" wp14:anchorId="24AEFF18" wp14:editId="687D0393">
            <wp:extent cx="5454000" cy="2442926"/>
            <wp:effectExtent l="19050" t="19050" r="13970" b="1460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54000" cy="2442926"/>
                    </a:xfrm>
                    <a:prstGeom prst="rect">
                      <a:avLst/>
                    </a:prstGeom>
                    <a:ln w="12700">
                      <a:solidFill>
                        <a:schemeClr val="bg1">
                          <a:lumMod val="85000"/>
                        </a:schemeClr>
                      </a:solidFill>
                    </a:ln>
                  </pic:spPr>
                </pic:pic>
              </a:graphicData>
            </a:graphic>
          </wp:inline>
        </w:drawing>
      </w:r>
    </w:p>
    <w:p w14:paraId="06CDEDDA" w14:textId="77777777" w:rsidR="00FA12ED" w:rsidRPr="006346DD" w:rsidRDefault="00FA12ED" w:rsidP="00E07530">
      <w:pPr>
        <w:pStyle w:val="1f0"/>
        <w:rPr>
          <w:rFonts w:cs="Huawei Sans"/>
        </w:rPr>
      </w:pPr>
    </w:p>
    <w:p w14:paraId="21DDE34B" w14:textId="77777777" w:rsidR="005921CA" w:rsidRPr="006346DD" w:rsidRDefault="005921CA" w:rsidP="00C67429">
      <w:pPr>
        <w:pStyle w:val="1f0"/>
        <w:rPr>
          <w:rFonts w:cs="Huawei Sans"/>
        </w:rPr>
      </w:pPr>
      <w:r w:rsidRPr="006346DD">
        <w:rPr>
          <w:rFonts w:cs="Huawei Sans"/>
        </w:rPr>
        <w:t>In the dialog box that is displayed, configure the TE tunnel.</w:t>
      </w:r>
    </w:p>
    <w:p w14:paraId="46AD65D8" w14:textId="77777777" w:rsidR="005921CA" w:rsidRPr="006346DD" w:rsidRDefault="005921CA" w:rsidP="003D370B">
      <w:pPr>
        <w:pStyle w:val="30"/>
      </w:pPr>
      <w:r w:rsidRPr="006346DD">
        <w:t>Configure basic attributes.</w:t>
      </w:r>
    </w:p>
    <w:p w14:paraId="39EDBC4B" w14:textId="77777777" w:rsidR="003C309B" w:rsidRPr="00FF5E48" w:rsidRDefault="003C309B" w:rsidP="003C309B">
      <w:pPr>
        <w:pStyle w:val="1f0"/>
      </w:pPr>
      <w:r>
        <w:t xml:space="preserve">In the </w:t>
      </w:r>
      <w:r>
        <w:rPr>
          <w:b/>
          <w:bCs/>
        </w:rPr>
        <w:t>Basic Information</w:t>
      </w:r>
      <w:r>
        <w:t xml:space="preserve"> area, set </w:t>
      </w:r>
      <w:r>
        <w:rPr>
          <w:b/>
          <w:bCs/>
        </w:rPr>
        <w:t>Service template</w:t>
      </w:r>
      <w:r>
        <w:t xml:space="preserve"> to </w:t>
      </w:r>
      <w:r>
        <w:rPr>
          <w:b/>
          <w:bCs/>
        </w:rPr>
        <w:t>SR_TE_Tunnel</w:t>
      </w:r>
      <w:r>
        <w:t xml:space="preserve"> and </w:t>
      </w:r>
      <w:r>
        <w:rPr>
          <w:b/>
          <w:bCs/>
        </w:rPr>
        <w:t>Parameter template</w:t>
      </w:r>
      <w:r>
        <w:t xml:space="preserve"> to </w:t>
      </w:r>
      <w:r>
        <w:rPr>
          <w:b/>
          <w:bCs/>
        </w:rPr>
        <w:t>SR_TE_Tunnel</w:t>
      </w:r>
      <w:r>
        <w:t>. Retain the default values for other parameters.</w:t>
      </w:r>
    </w:p>
    <w:p w14:paraId="0BA2A35C" w14:textId="312DA691" w:rsidR="005921CA" w:rsidRPr="006346DD" w:rsidRDefault="00717325" w:rsidP="00E07530">
      <w:pPr>
        <w:ind w:left="1021"/>
        <w:rPr>
          <w:rFonts w:ascii="Huawei Sans" w:hAnsi="Huawei Sans" w:cs="Huawei Sans"/>
          <w:sz w:val="21"/>
        </w:rPr>
      </w:pPr>
      <w:r>
        <w:rPr>
          <w:noProof/>
        </w:rPr>
        <w:drawing>
          <wp:inline distT="0" distB="0" distL="0" distR="0" wp14:anchorId="3F5BCA8A" wp14:editId="3F75DD02">
            <wp:extent cx="3600000" cy="2187251"/>
            <wp:effectExtent l="19050" t="19050" r="19685" b="2286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600000" cy="2187251"/>
                    </a:xfrm>
                    <a:prstGeom prst="rect">
                      <a:avLst/>
                    </a:prstGeom>
                    <a:ln w="12700">
                      <a:solidFill>
                        <a:schemeClr val="bg1">
                          <a:lumMod val="85000"/>
                        </a:schemeClr>
                      </a:solidFill>
                    </a:ln>
                  </pic:spPr>
                </pic:pic>
              </a:graphicData>
            </a:graphic>
          </wp:inline>
        </w:drawing>
      </w:r>
    </w:p>
    <w:p w14:paraId="7961BD7C" w14:textId="77777777" w:rsidR="005921CA" w:rsidRPr="006346DD" w:rsidRDefault="005921CA" w:rsidP="005921CA">
      <w:pPr>
        <w:ind w:left="1021"/>
        <w:rPr>
          <w:rFonts w:ascii="Huawei Sans" w:hAnsi="Huawei Sans" w:cs="Huawei Sans"/>
          <w:sz w:val="21"/>
        </w:rPr>
      </w:pPr>
    </w:p>
    <w:p w14:paraId="12C89484" w14:textId="77777777" w:rsidR="003C309B" w:rsidRPr="003D370B" w:rsidRDefault="003C309B" w:rsidP="003D370B">
      <w:pPr>
        <w:pStyle w:val="30"/>
      </w:pPr>
      <w:r w:rsidRPr="003D370B">
        <w:t>Configure the NE list.</w:t>
      </w:r>
    </w:p>
    <w:p w14:paraId="33F64E31" w14:textId="77777777" w:rsidR="003C309B" w:rsidRPr="00FF5E48" w:rsidRDefault="003C309B" w:rsidP="003C309B">
      <w:pPr>
        <w:pStyle w:val="1f0"/>
      </w:pPr>
      <w:r>
        <w:t xml:space="preserve">In the </w:t>
      </w:r>
      <w:r>
        <w:rPr>
          <w:b/>
          <w:bCs/>
        </w:rPr>
        <w:t>NE List</w:t>
      </w:r>
      <w:r>
        <w:t xml:space="preserve"> area, set </w:t>
      </w:r>
      <w:r>
        <w:rPr>
          <w:b/>
          <w:bCs/>
        </w:rPr>
        <w:t>Source NE</w:t>
      </w:r>
      <w:r>
        <w:t xml:space="preserve"> to </w:t>
      </w:r>
      <w:r>
        <w:rPr>
          <w:b/>
          <w:bCs/>
        </w:rPr>
        <w:t>PE1</w:t>
      </w:r>
      <w:r>
        <w:t xml:space="preserve"> and </w:t>
      </w:r>
      <w:r>
        <w:rPr>
          <w:b/>
          <w:bCs/>
        </w:rPr>
        <w:t>Sink NE</w:t>
      </w:r>
      <w:r>
        <w:t xml:space="preserve"> to </w:t>
      </w:r>
      <w:r>
        <w:rPr>
          <w:b/>
          <w:bCs/>
        </w:rPr>
        <w:t>PE4</w:t>
      </w:r>
      <w:r>
        <w:t>.</w:t>
      </w:r>
    </w:p>
    <w:p w14:paraId="3E6148CA" w14:textId="6F357113" w:rsidR="005921CA" w:rsidRPr="006346DD" w:rsidRDefault="00717325" w:rsidP="00FA12ED">
      <w:pPr>
        <w:pStyle w:val="1f0"/>
        <w:rPr>
          <w:rFonts w:cs="Huawei Sans"/>
        </w:rPr>
      </w:pPr>
      <w:r>
        <w:rPr>
          <w:noProof/>
        </w:rPr>
        <w:lastRenderedPageBreak/>
        <w:drawing>
          <wp:inline distT="0" distB="0" distL="0" distR="0" wp14:anchorId="703FD984" wp14:editId="5C888148">
            <wp:extent cx="3600000" cy="1526400"/>
            <wp:effectExtent l="19050" t="19050" r="19685" b="1714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600000" cy="1526400"/>
                    </a:xfrm>
                    <a:prstGeom prst="rect">
                      <a:avLst/>
                    </a:prstGeom>
                    <a:ln w="12700">
                      <a:solidFill>
                        <a:schemeClr val="bg1">
                          <a:lumMod val="85000"/>
                        </a:schemeClr>
                      </a:solidFill>
                    </a:ln>
                  </pic:spPr>
                </pic:pic>
              </a:graphicData>
            </a:graphic>
          </wp:inline>
        </w:drawing>
      </w:r>
    </w:p>
    <w:p w14:paraId="35323A7C" w14:textId="77777777" w:rsidR="005921CA" w:rsidRPr="006346DD" w:rsidRDefault="005921CA" w:rsidP="00FA12ED">
      <w:pPr>
        <w:pStyle w:val="1f0"/>
        <w:rPr>
          <w:rFonts w:cs="Huawei Sans"/>
        </w:rPr>
      </w:pPr>
    </w:p>
    <w:p w14:paraId="62FA7D5D" w14:textId="77777777" w:rsidR="005921CA" w:rsidRPr="006346DD" w:rsidRDefault="005921CA" w:rsidP="005921CA">
      <w:pPr>
        <w:pStyle w:val="30"/>
        <w:rPr>
          <w:rFonts w:cs="Huawei Sans"/>
        </w:rPr>
      </w:pPr>
      <w:r w:rsidRPr="006346DD">
        <w:rPr>
          <w:rFonts w:cs="Huawei Sans"/>
        </w:rPr>
        <w:t>Configure the working tunnel.</w:t>
      </w:r>
    </w:p>
    <w:p w14:paraId="34EE20B2" w14:textId="77777777" w:rsidR="003C309B" w:rsidRPr="00FF5E48" w:rsidRDefault="005921CA" w:rsidP="003C309B">
      <w:pPr>
        <w:pStyle w:val="1f0"/>
      </w:pPr>
      <w:r w:rsidRPr="006346DD">
        <w:rPr>
          <w:rFonts w:cs="Huawei Sans"/>
        </w:rPr>
        <w:t xml:space="preserve">In the </w:t>
      </w:r>
      <w:r w:rsidRPr="006346DD">
        <w:rPr>
          <w:rFonts w:cs="Huawei Sans"/>
          <w:b/>
          <w:bCs/>
        </w:rPr>
        <w:t>Working Tunnel</w:t>
      </w:r>
      <w:r w:rsidRPr="006346DD">
        <w:rPr>
          <w:rFonts w:cs="Huawei Sans"/>
        </w:rPr>
        <w:t xml:space="preserve"> area, </w:t>
      </w:r>
      <w:r w:rsidR="003C309B">
        <w:t xml:space="preserve">configure </w:t>
      </w:r>
      <w:r w:rsidR="003C309B">
        <w:rPr>
          <w:b/>
          <w:bCs/>
        </w:rPr>
        <w:t>Advanced Information</w:t>
      </w:r>
      <w:r w:rsidR="003C309B">
        <w:t xml:space="preserve"> for the forward and reverse tunnels.</w:t>
      </w:r>
    </w:p>
    <w:p w14:paraId="571AE53E" w14:textId="2A7F653B" w:rsidR="005921CA" w:rsidRPr="006346DD" w:rsidRDefault="00717325" w:rsidP="003C309B">
      <w:pPr>
        <w:pStyle w:val="1f0"/>
        <w:rPr>
          <w:rFonts w:cs="Huawei Sans"/>
        </w:rPr>
      </w:pPr>
      <w:r>
        <w:rPr>
          <w:noProof/>
        </w:rPr>
        <w:drawing>
          <wp:inline distT="0" distB="0" distL="0" distR="0" wp14:anchorId="745B6425" wp14:editId="711DDCDE">
            <wp:extent cx="3600000" cy="3255234"/>
            <wp:effectExtent l="19050" t="19050" r="19685" b="2159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600000" cy="3255234"/>
                    </a:xfrm>
                    <a:prstGeom prst="rect">
                      <a:avLst/>
                    </a:prstGeom>
                    <a:ln w="12700">
                      <a:solidFill>
                        <a:schemeClr val="bg1">
                          <a:lumMod val="85000"/>
                        </a:schemeClr>
                      </a:solidFill>
                    </a:ln>
                  </pic:spPr>
                </pic:pic>
              </a:graphicData>
            </a:graphic>
          </wp:inline>
        </w:drawing>
      </w:r>
    </w:p>
    <w:p w14:paraId="1961DD29" w14:textId="77777777" w:rsidR="00FA12ED" w:rsidRPr="006346DD" w:rsidRDefault="00FA12ED" w:rsidP="00E07530">
      <w:pPr>
        <w:ind w:left="1021"/>
        <w:rPr>
          <w:rFonts w:ascii="Huawei Sans" w:hAnsi="Huawei Sans" w:cs="Huawei Sans"/>
          <w:sz w:val="21"/>
        </w:rPr>
      </w:pPr>
    </w:p>
    <w:p w14:paraId="32C66548" w14:textId="77777777" w:rsidR="003C309B" w:rsidRPr="00FF5E48" w:rsidRDefault="003C309B" w:rsidP="003C309B">
      <w:pPr>
        <w:pStyle w:val="1f0"/>
      </w:pPr>
      <w:r>
        <w:t xml:space="preserve">Set </w:t>
      </w:r>
      <w:r>
        <w:rPr>
          <w:b/>
          <w:bCs/>
        </w:rPr>
        <w:t>IP address type</w:t>
      </w:r>
      <w:r>
        <w:t xml:space="preserve"> to </w:t>
      </w:r>
      <w:r>
        <w:rPr>
          <w:b/>
          <w:bCs/>
        </w:rPr>
        <w:t>Unnumbered interface</w:t>
      </w:r>
      <w:r>
        <w:t xml:space="preserve"> and </w:t>
      </w:r>
      <w:r>
        <w:rPr>
          <w:b/>
          <w:bCs/>
        </w:rPr>
        <w:t>Unnumbered interface</w:t>
      </w:r>
      <w:r>
        <w:t xml:space="preserve"> to </w:t>
      </w:r>
      <w:r>
        <w:rPr>
          <w:b/>
          <w:bCs/>
        </w:rPr>
        <w:t>LoopBack0</w:t>
      </w:r>
      <w:r>
        <w:t>, and retain the default settings for other parameters.</w:t>
      </w:r>
    </w:p>
    <w:p w14:paraId="2562F70B" w14:textId="77777777" w:rsidR="003C309B" w:rsidRPr="00FF5E48" w:rsidRDefault="003C309B" w:rsidP="003C309B">
      <w:pPr>
        <w:pStyle w:val="1f0"/>
      </w:pPr>
      <w:r>
        <w:t>The advanced attribute settings for the forward tunnel are as follows.</w:t>
      </w:r>
    </w:p>
    <w:p w14:paraId="2021C728" w14:textId="0BA4B00F" w:rsidR="005921CA" w:rsidRPr="006346DD" w:rsidRDefault="00717325" w:rsidP="00E07530">
      <w:pPr>
        <w:ind w:left="1021"/>
        <w:rPr>
          <w:rFonts w:ascii="Huawei Sans" w:hAnsi="Huawei Sans" w:cs="Huawei Sans"/>
          <w:sz w:val="21"/>
        </w:rPr>
      </w:pPr>
      <w:r>
        <w:rPr>
          <w:noProof/>
        </w:rPr>
        <w:lastRenderedPageBreak/>
        <w:drawing>
          <wp:inline distT="0" distB="0" distL="0" distR="0" wp14:anchorId="4802DDAE" wp14:editId="30FF38D3">
            <wp:extent cx="3600000" cy="4493960"/>
            <wp:effectExtent l="19050" t="19050" r="19685" b="2095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00000" cy="4493960"/>
                    </a:xfrm>
                    <a:prstGeom prst="rect">
                      <a:avLst/>
                    </a:prstGeom>
                    <a:ln w="12700">
                      <a:solidFill>
                        <a:schemeClr val="bg1">
                          <a:lumMod val="85000"/>
                        </a:schemeClr>
                      </a:solidFill>
                    </a:ln>
                  </pic:spPr>
                </pic:pic>
              </a:graphicData>
            </a:graphic>
          </wp:inline>
        </w:drawing>
      </w:r>
    </w:p>
    <w:p w14:paraId="4AE20DA4" w14:textId="77777777" w:rsidR="005921CA" w:rsidRPr="006346DD" w:rsidRDefault="005921CA" w:rsidP="005921CA">
      <w:pPr>
        <w:ind w:left="1021"/>
        <w:rPr>
          <w:rFonts w:ascii="Huawei Sans" w:hAnsi="Huawei Sans" w:cs="Huawei Sans"/>
          <w:sz w:val="21"/>
        </w:rPr>
      </w:pPr>
    </w:p>
    <w:p w14:paraId="5D322AB0" w14:textId="77777777" w:rsidR="005921CA" w:rsidRPr="006346DD" w:rsidRDefault="005921CA" w:rsidP="00C67429">
      <w:pPr>
        <w:pStyle w:val="1f0"/>
        <w:rPr>
          <w:rFonts w:cs="Huawei Sans"/>
        </w:rPr>
      </w:pPr>
      <w:r w:rsidRPr="006346DD">
        <w:rPr>
          <w:rFonts w:cs="Huawei Sans"/>
        </w:rPr>
        <w:t>The advanced attribute settings for the reverse tunnel are as follows.</w:t>
      </w:r>
    </w:p>
    <w:p w14:paraId="689C812B" w14:textId="7270DF62" w:rsidR="009A3AC4" w:rsidRPr="006346DD" w:rsidRDefault="00717325" w:rsidP="00E07530">
      <w:pPr>
        <w:ind w:left="1021"/>
        <w:rPr>
          <w:rFonts w:ascii="Huawei Sans" w:hAnsi="Huawei Sans" w:cs="Huawei Sans"/>
          <w:sz w:val="21"/>
        </w:rPr>
      </w:pPr>
      <w:r>
        <w:rPr>
          <w:noProof/>
        </w:rPr>
        <w:lastRenderedPageBreak/>
        <w:drawing>
          <wp:inline distT="0" distB="0" distL="0" distR="0" wp14:anchorId="6F36B43A" wp14:editId="20ACF834">
            <wp:extent cx="3600000" cy="4380822"/>
            <wp:effectExtent l="19050" t="19050" r="19685" b="2032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600000" cy="4380822"/>
                    </a:xfrm>
                    <a:prstGeom prst="rect">
                      <a:avLst/>
                    </a:prstGeom>
                    <a:ln w="12700">
                      <a:solidFill>
                        <a:sysClr val="window" lastClr="FFFFFF">
                          <a:lumMod val="75000"/>
                        </a:sysClr>
                      </a:solidFill>
                    </a:ln>
                  </pic:spPr>
                </pic:pic>
              </a:graphicData>
            </a:graphic>
          </wp:inline>
        </w:drawing>
      </w:r>
    </w:p>
    <w:p w14:paraId="571449A7" w14:textId="77777777" w:rsidR="005921CA" w:rsidRPr="006346DD" w:rsidRDefault="005921CA" w:rsidP="005921CA">
      <w:pPr>
        <w:ind w:left="1021"/>
        <w:rPr>
          <w:rFonts w:ascii="Huawei Sans" w:hAnsi="Huawei Sans" w:cs="Huawei Sans"/>
          <w:sz w:val="21"/>
        </w:rPr>
      </w:pPr>
    </w:p>
    <w:p w14:paraId="49CD2A23" w14:textId="77777777" w:rsidR="003C309B" w:rsidRPr="00FF5E48" w:rsidRDefault="003C309B" w:rsidP="003D370B">
      <w:pPr>
        <w:pStyle w:val="30"/>
      </w:pPr>
      <w:r>
        <w:t>Configure route constraints for the working tunnel.</w:t>
      </w:r>
    </w:p>
    <w:p w14:paraId="48864D8E" w14:textId="77777777" w:rsidR="003C309B" w:rsidRPr="00FF5E48" w:rsidRDefault="003C309B" w:rsidP="003C309B">
      <w:pPr>
        <w:pStyle w:val="1f0"/>
      </w:pPr>
      <w:r>
        <w:t>In this template, you can configure path constraints, such as explicit path constraints. The following UIs are for illustration only, and no explicit path is actually configured.</w:t>
      </w:r>
    </w:p>
    <w:p w14:paraId="10C90F63" w14:textId="77777777" w:rsidR="003C309B" w:rsidRPr="00FF5E48" w:rsidRDefault="003C309B" w:rsidP="003C309B">
      <w:pPr>
        <w:pStyle w:val="1f0"/>
      </w:pPr>
      <w:r>
        <w:t xml:space="preserve">On the </w:t>
      </w:r>
      <w:r>
        <w:rPr>
          <w:b/>
          <w:bCs/>
        </w:rPr>
        <w:t>Forward Tunnel</w:t>
      </w:r>
      <w:r>
        <w:t xml:space="preserve"> tab page, click the </w:t>
      </w:r>
      <w:r>
        <w:rPr>
          <w:b/>
          <w:bCs/>
        </w:rPr>
        <w:t>Explicit Path</w:t>
      </w:r>
      <w:r>
        <w:t xml:space="preserve"> value. The </w:t>
      </w:r>
      <w:r>
        <w:rPr>
          <w:b/>
          <w:bCs/>
        </w:rPr>
        <w:t>Primary Path Constraints</w:t>
      </w:r>
      <w:r>
        <w:t xml:space="preserve"> dialog box is displayed, allowing you to configure explicit path information.</w:t>
      </w:r>
    </w:p>
    <w:p w14:paraId="07E5D9CE" w14:textId="6D674108" w:rsidR="005921CA" w:rsidRPr="006346DD" w:rsidRDefault="00717325" w:rsidP="00E07530">
      <w:pPr>
        <w:ind w:left="1021"/>
        <w:rPr>
          <w:rFonts w:ascii="Huawei Sans" w:hAnsi="Huawei Sans" w:cs="Huawei Sans"/>
          <w:sz w:val="21"/>
        </w:rPr>
      </w:pPr>
      <w:r>
        <w:rPr>
          <w:noProof/>
        </w:rPr>
        <w:drawing>
          <wp:inline distT="0" distB="0" distL="0" distR="0" wp14:anchorId="2D36B343" wp14:editId="2687E5C9">
            <wp:extent cx="3600000" cy="1657788"/>
            <wp:effectExtent l="19050" t="19050" r="19685" b="1905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00000" cy="1657788"/>
                    </a:xfrm>
                    <a:prstGeom prst="rect">
                      <a:avLst/>
                    </a:prstGeom>
                    <a:ln w="12700">
                      <a:solidFill>
                        <a:schemeClr val="bg1">
                          <a:lumMod val="85000"/>
                        </a:schemeClr>
                      </a:solidFill>
                    </a:ln>
                  </pic:spPr>
                </pic:pic>
              </a:graphicData>
            </a:graphic>
          </wp:inline>
        </w:drawing>
      </w:r>
    </w:p>
    <w:p w14:paraId="17E16032" w14:textId="77777777" w:rsidR="005921CA" w:rsidRPr="006346DD" w:rsidRDefault="005921CA" w:rsidP="005921CA">
      <w:pPr>
        <w:ind w:left="1021"/>
        <w:rPr>
          <w:rFonts w:ascii="Huawei Sans" w:hAnsi="Huawei Sans" w:cs="Huawei Sans"/>
          <w:sz w:val="21"/>
        </w:rPr>
      </w:pPr>
    </w:p>
    <w:p w14:paraId="5B72550E" w14:textId="77777777" w:rsidR="003C309B" w:rsidRPr="00FF5E48" w:rsidRDefault="003C309B" w:rsidP="003C309B">
      <w:pPr>
        <w:pStyle w:val="1f0"/>
      </w:pPr>
      <w:r>
        <w:t xml:space="preserve">Click </w:t>
      </w:r>
      <w:r>
        <w:rPr>
          <w:b/>
          <w:bCs/>
        </w:rPr>
        <w:t>Add</w:t>
      </w:r>
      <w:r>
        <w:t xml:space="preserve"> to configure an explicit path.</w:t>
      </w:r>
    </w:p>
    <w:p w14:paraId="51BB9106" w14:textId="6F1A4E06" w:rsidR="00ED0296" w:rsidRPr="006346DD" w:rsidRDefault="00717325" w:rsidP="00E94386">
      <w:pPr>
        <w:pStyle w:val="1f0"/>
        <w:rPr>
          <w:rFonts w:cs="Huawei Sans"/>
        </w:rPr>
      </w:pPr>
      <w:r>
        <w:rPr>
          <w:noProof/>
        </w:rPr>
        <w:lastRenderedPageBreak/>
        <w:drawing>
          <wp:inline distT="0" distB="0" distL="0" distR="0" wp14:anchorId="721C421A" wp14:editId="4120C5DF">
            <wp:extent cx="5454000" cy="3206305"/>
            <wp:effectExtent l="19050" t="19050" r="13970" b="133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4000" cy="3206305"/>
                    </a:xfrm>
                    <a:prstGeom prst="rect">
                      <a:avLst/>
                    </a:prstGeom>
                    <a:ln w="12700">
                      <a:solidFill>
                        <a:schemeClr val="bg1">
                          <a:lumMod val="85000"/>
                        </a:schemeClr>
                      </a:solidFill>
                    </a:ln>
                  </pic:spPr>
                </pic:pic>
              </a:graphicData>
            </a:graphic>
          </wp:inline>
        </w:drawing>
      </w:r>
    </w:p>
    <w:p w14:paraId="49F5C6EA" w14:textId="77777777" w:rsidR="003C309B" w:rsidRPr="00FF5E48" w:rsidRDefault="003C309B" w:rsidP="003C309B">
      <w:pPr>
        <w:pStyle w:val="1f0"/>
      </w:pPr>
      <w:r>
        <w:t>Here, you can configure a strict or loose explicit path or exclude a certain forwarding node. The configuration affects subsequent tunnel path computation result.</w:t>
      </w:r>
    </w:p>
    <w:p w14:paraId="0CD8DBA0" w14:textId="77777777" w:rsidR="003C309B" w:rsidRPr="00FF5E48" w:rsidRDefault="003C309B" w:rsidP="003D370B">
      <w:pPr>
        <w:pStyle w:val="30"/>
      </w:pPr>
      <w:r>
        <w:t>Compute paths.</w:t>
      </w:r>
    </w:p>
    <w:p w14:paraId="766E3E79" w14:textId="77777777" w:rsidR="003C309B" w:rsidRPr="00FF5E48" w:rsidRDefault="003C309B" w:rsidP="003C309B">
      <w:pPr>
        <w:pStyle w:val="1f0"/>
      </w:pPr>
      <w:r>
        <w:t xml:space="preserve">Click </w:t>
      </w:r>
      <w:r>
        <w:rPr>
          <w:b/>
          <w:bCs/>
        </w:rPr>
        <w:t>Compute Path</w:t>
      </w:r>
      <w:r>
        <w:t>. iMaster NCE-IP computes paths based on the least cost, bandwidth balancing, and minimum delay optimization policies.</w:t>
      </w:r>
    </w:p>
    <w:p w14:paraId="7B810B24" w14:textId="30C44CC4" w:rsidR="005921CA" w:rsidRPr="006346DD" w:rsidRDefault="00717325" w:rsidP="00ED0296">
      <w:pPr>
        <w:pStyle w:val="1f0"/>
        <w:rPr>
          <w:rFonts w:cs="Huawei Sans"/>
        </w:rPr>
      </w:pPr>
      <w:r>
        <w:rPr>
          <w:noProof/>
        </w:rPr>
        <w:lastRenderedPageBreak/>
        <w:drawing>
          <wp:inline distT="0" distB="0" distL="0" distR="0" wp14:anchorId="75C1D471" wp14:editId="27FFD9B4">
            <wp:extent cx="3600000" cy="4692464"/>
            <wp:effectExtent l="19050" t="19050" r="19685" b="1333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00000" cy="4692464"/>
                    </a:xfrm>
                    <a:prstGeom prst="rect">
                      <a:avLst/>
                    </a:prstGeom>
                    <a:ln w="12700">
                      <a:solidFill>
                        <a:schemeClr val="bg1">
                          <a:lumMod val="85000"/>
                        </a:schemeClr>
                      </a:solidFill>
                    </a:ln>
                  </pic:spPr>
                </pic:pic>
              </a:graphicData>
            </a:graphic>
          </wp:inline>
        </w:drawing>
      </w:r>
    </w:p>
    <w:p w14:paraId="209560D6" w14:textId="77777777" w:rsidR="005921CA" w:rsidRPr="006346DD" w:rsidRDefault="005921CA" w:rsidP="00ED0296">
      <w:pPr>
        <w:pStyle w:val="1f0"/>
        <w:rPr>
          <w:rFonts w:cs="Huawei Sans"/>
        </w:rPr>
      </w:pPr>
    </w:p>
    <w:p w14:paraId="1DB0B5DB" w14:textId="5C0C144C" w:rsidR="005921CA" w:rsidRPr="006346DD" w:rsidRDefault="003C309B" w:rsidP="00C67429">
      <w:pPr>
        <w:pStyle w:val="1f0"/>
        <w:rPr>
          <w:rFonts w:cs="Huawei Sans"/>
        </w:rPr>
      </w:pPr>
      <w:r>
        <w:t>iMaster NCE-IP compute</w:t>
      </w:r>
      <w:r>
        <w:rPr>
          <w:rFonts w:hint="eastAsia"/>
        </w:rPr>
        <w:t>s</w:t>
      </w:r>
      <w:r>
        <w:t xml:space="preserve"> paths based on these three policies.</w:t>
      </w:r>
    </w:p>
    <w:p w14:paraId="1F3D4A4F" w14:textId="7FCFC714" w:rsidR="009A3AC4" w:rsidRPr="006346DD" w:rsidRDefault="00717325" w:rsidP="005921CA">
      <w:pPr>
        <w:ind w:left="1021"/>
        <w:rPr>
          <w:rFonts w:ascii="Huawei Sans" w:hAnsi="Huawei Sans" w:cs="Huawei Sans"/>
          <w:sz w:val="21"/>
        </w:rPr>
      </w:pPr>
      <w:r>
        <w:rPr>
          <w:noProof/>
        </w:rPr>
        <w:drawing>
          <wp:inline distT="0" distB="0" distL="0" distR="0" wp14:anchorId="61154765" wp14:editId="0860D4B9">
            <wp:extent cx="5454000" cy="3112368"/>
            <wp:effectExtent l="19050" t="19050" r="13970" b="1206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54000" cy="3112368"/>
                    </a:xfrm>
                    <a:prstGeom prst="rect">
                      <a:avLst/>
                    </a:prstGeom>
                    <a:ln w="12700">
                      <a:solidFill>
                        <a:schemeClr val="bg1">
                          <a:lumMod val="85000"/>
                        </a:schemeClr>
                      </a:solidFill>
                    </a:ln>
                  </pic:spPr>
                </pic:pic>
              </a:graphicData>
            </a:graphic>
          </wp:inline>
        </w:drawing>
      </w:r>
    </w:p>
    <w:p w14:paraId="0D587193" w14:textId="77777777" w:rsidR="005921CA" w:rsidRPr="006346DD" w:rsidRDefault="005921CA" w:rsidP="005921CA">
      <w:pPr>
        <w:ind w:left="1021"/>
        <w:rPr>
          <w:rFonts w:ascii="Huawei Sans" w:hAnsi="Huawei Sans" w:cs="Huawei Sans"/>
          <w:sz w:val="21"/>
        </w:rPr>
      </w:pPr>
    </w:p>
    <w:p w14:paraId="1509C2B6" w14:textId="2DD9504E" w:rsidR="005921CA" w:rsidRPr="006346DD" w:rsidRDefault="003C309B" w:rsidP="00C67429">
      <w:pPr>
        <w:pStyle w:val="1f0"/>
        <w:rPr>
          <w:rFonts w:cs="Huawei Sans"/>
        </w:rPr>
      </w:pPr>
      <w:r>
        <w:t xml:space="preserve">Select the path with the least cost, click </w:t>
      </w:r>
      <w:r>
        <w:rPr>
          <w:b/>
          <w:bCs/>
        </w:rPr>
        <w:t>OK</w:t>
      </w:r>
      <w:r>
        <w:t xml:space="preserve">, and then click </w:t>
      </w:r>
      <w:r>
        <w:rPr>
          <w:b/>
          <w:bCs/>
        </w:rPr>
        <w:t>Configure</w:t>
      </w:r>
      <w:r>
        <w:t>.</w:t>
      </w:r>
    </w:p>
    <w:p w14:paraId="327F7D56" w14:textId="2D67E47D" w:rsidR="005921CA" w:rsidRPr="006346DD" w:rsidRDefault="00717325" w:rsidP="009A3AC4">
      <w:pPr>
        <w:ind w:left="1021"/>
        <w:rPr>
          <w:rFonts w:ascii="Huawei Sans" w:hAnsi="Huawei Sans" w:cs="Huawei Sans"/>
          <w:sz w:val="21"/>
        </w:rPr>
      </w:pPr>
      <w:r>
        <w:rPr>
          <w:noProof/>
        </w:rPr>
        <w:drawing>
          <wp:inline distT="0" distB="0" distL="0" distR="0" wp14:anchorId="05B55B04" wp14:editId="1971667F">
            <wp:extent cx="5454000" cy="2467259"/>
            <wp:effectExtent l="19050" t="19050" r="13970" b="2857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54000" cy="2467259"/>
                    </a:xfrm>
                    <a:prstGeom prst="rect">
                      <a:avLst/>
                    </a:prstGeom>
                    <a:ln w="12700">
                      <a:solidFill>
                        <a:schemeClr val="bg1">
                          <a:lumMod val="85000"/>
                        </a:schemeClr>
                      </a:solidFill>
                    </a:ln>
                  </pic:spPr>
                </pic:pic>
              </a:graphicData>
            </a:graphic>
          </wp:inline>
        </w:drawing>
      </w:r>
    </w:p>
    <w:p w14:paraId="23B773EB" w14:textId="77777777" w:rsidR="00ED0296" w:rsidRPr="006346DD" w:rsidRDefault="00ED0296" w:rsidP="009A3AC4">
      <w:pPr>
        <w:ind w:left="1021"/>
        <w:rPr>
          <w:rFonts w:ascii="Huawei Sans" w:hAnsi="Huawei Sans" w:cs="Huawei Sans"/>
          <w:sz w:val="21"/>
        </w:rPr>
      </w:pPr>
    </w:p>
    <w:p w14:paraId="5FF80F14" w14:textId="7BAD28D6" w:rsidR="005921CA" w:rsidRPr="006346DD" w:rsidRDefault="003C309B" w:rsidP="00C67429">
      <w:pPr>
        <w:pStyle w:val="1f0"/>
        <w:rPr>
          <w:rFonts w:cs="Huawei Sans"/>
        </w:rPr>
      </w:pPr>
      <w:r>
        <w:t xml:space="preserve">In the dialog box that is displayed, click </w:t>
      </w:r>
      <w:r>
        <w:rPr>
          <w:b/>
          <w:bCs/>
        </w:rPr>
        <w:t>OK</w:t>
      </w:r>
      <w:r>
        <w:t>.</w:t>
      </w:r>
    </w:p>
    <w:p w14:paraId="4A674D01" w14:textId="386F344C" w:rsidR="005921CA" w:rsidRPr="006346DD" w:rsidRDefault="00717325" w:rsidP="00E07530">
      <w:pPr>
        <w:ind w:left="1021"/>
        <w:rPr>
          <w:rFonts w:ascii="Huawei Sans" w:hAnsi="Huawei Sans" w:cs="Huawei Sans"/>
          <w:sz w:val="21"/>
        </w:rPr>
      </w:pPr>
      <w:r>
        <w:rPr>
          <w:noProof/>
        </w:rPr>
        <w:drawing>
          <wp:inline distT="0" distB="0" distL="0" distR="0" wp14:anchorId="1D3626FF" wp14:editId="4182C0E1">
            <wp:extent cx="3600000" cy="1857692"/>
            <wp:effectExtent l="19050" t="19050" r="19685" b="2857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600000" cy="1857692"/>
                    </a:xfrm>
                    <a:prstGeom prst="rect">
                      <a:avLst/>
                    </a:prstGeom>
                    <a:ln w="12700">
                      <a:solidFill>
                        <a:schemeClr val="bg1">
                          <a:lumMod val="85000"/>
                        </a:schemeClr>
                      </a:solidFill>
                    </a:ln>
                  </pic:spPr>
                </pic:pic>
              </a:graphicData>
            </a:graphic>
          </wp:inline>
        </w:drawing>
      </w:r>
    </w:p>
    <w:p w14:paraId="7801F7ED" w14:textId="77777777" w:rsidR="005921CA" w:rsidRPr="006346DD" w:rsidRDefault="005921CA" w:rsidP="005921CA">
      <w:pPr>
        <w:ind w:left="1021"/>
        <w:rPr>
          <w:rFonts w:ascii="Huawei Sans" w:hAnsi="Huawei Sans" w:cs="Huawei Sans"/>
          <w:sz w:val="21"/>
        </w:rPr>
      </w:pPr>
    </w:p>
    <w:p w14:paraId="7E9133C2" w14:textId="1951E022" w:rsidR="005921CA" w:rsidRPr="003C309B" w:rsidRDefault="003C309B" w:rsidP="00C67429">
      <w:pPr>
        <w:pStyle w:val="1f0"/>
        <w:rPr>
          <w:rFonts w:cs="Huawei Sans"/>
        </w:rPr>
      </w:pPr>
      <w:r>
        <w:t>After the tunnel is successfully delivered, a dialog box is displayed, allowing you to view the tunnel status.</w:t>
      </w:r>
    </w:p>
    <w:p w14:paraId="237B92A3" w14:textId="2715899B" w:rsidR="005921CA" w:rsidRPr="006346DD" w:rsidRDefault="00717325" w:rsidP="00E07530">
      <w:pPr>
        <w:ind w:left="1021"/>
        <w:rPr>
          <w:rFonts w:ascii="Huawei Sans" w:hAnsi="Huawei Sans" w:cs="Huawei Sans"/>
          <w:sz w:val="21"/>
        </w:rPr>
      </w:pPr>
      <w:r>
        <w:rPr>
          <w:noProof/>
        </w:rPr>
        <w:drawing>
          <wp:inline distT="0" distB="0" distL="0" distR="0" wp14:anchorId="004CC2D3" wp14:editId="1BDABF05">
            <wp:extent cx="3600000" cy="1991362"/>
            <wp:effectExtent l="19050" t="19050" r="19685" b="2794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00000" cy="1991362"/>
                    </a:xfrm>
                    <a:prstGeom prst="rect">
                      <a:avLst/>
                    </a:prstGeom>
                    <a:ln w="12700">
                      <a:solidFill>
                        <a:schemeClr val="bg1">
                          <a:lumMod val="85000"/>
                        </a:schemeClr>
                      </a:solidFill>
                    </a:ln>
                  </pic:spPr>
                </pic:pic>
              </a:graphicData>
            </a:graphic>
          </wp:inline>
        </w:drawing>
      </w:r>
    </w:p>
    <w:p w14:paraId="56B5461D" w14:textId="77777777" w:rsidR="005921CA" w:rsidRPr="006346DD" w:rsidRDefault="005921CA" w:rsidP="005921CA">
      <w:pPr>
        <w:ind w:left="1021"/>
        <w:rPr>
          <w:rFonts w:ascii="Huawei Sans" w:hAnsi="Huawei Sans" w:cs="Huawei Sans"/>
          <w:sz w:val="21"/>
        </w:rPr>
      </w:pPr>
    </w:p>
    <w:p w14:paraId="034FAAA5" w14:textId="00957121" w:rsidR="005921CA" w:rsidRPr="006346DD" w:rsidRDefault="00717325" w:rsidP="005921CA">
      <w:pPr>
        <w:ind w:left="1021"/>
        <w:rPr>
          <w:rFonts w:ascii="Huawei Sans" w:hAnsi="Huawei Sans" w:cs="Huawei Sans"/>
          <w:sz w:val="21"/>
        </w:rPr>
      </w:pPr>
      <w:r>
        <w:rPr>
          <w:noProof/>
        </w:rPr>
        <w:lastRenderedPageBreak/>
        <w:drawing>
          <wp:inline distT="0" distB="0" distL="0" distR="0" wp14:anchorId="0021A26F" wp14:editId="25612C95">
            <wp:extent cx="5454000" cy="1219482"/>
            <wp:effectExtent l="19050" t="19050" r="13970" b="1905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54000" cy="1219482"/>
                    </a:xfrm>
                    <a:prstGeom prst="rect">
                      <a:avLst/>
                    </a:prstGeom>
                    <a:ln w="12700">
                      <a:solidFill>
                        <a:schemeClr val="bg1">
                          <a:lumMod val="85000"/>
                        </a:schemeClr>
                      </a:solidFill>
                    </a:ln>
                  </pic:spPr>
                </pic:pic>
              </a:graphicData>
            </a:graphic>
          </wp:inline>
        </w:drawing>
      </w:r>
    </w:p>
    <w:p w14:paraId="225222D5" w14:textId="77777777" w:rsidR="005921CA" w:rsidRPr="006346DD" w:rsidRDefault="005921CA" w:rsidP="005921CA">
      <w:pPr>
        <w:ind w:left="1021"/>
        <w:rPr>
          <w:rFonts w:ascii="Huawei Sans" w:hAnsi="Huawei Sans" w:cs="Huawei Sans"/>
          <w:sz w:val="21"/>
        </w:rPr>
      </w:pPr>
    </w:p>
    <w:p w14:paraId="440F0346" w14:textId="57B5814C" w:rsidR="005921CA" w:rsidRPr="006346DD" w:rsidRDefault="003C309B" w:rsidP="005921CA">
      <w:pPr>
        <w:pStyle w:val="30"/>
        <w:rPr>
          <w:rFonts w:cs="Huawei Sans"/>
        </w:rPr>
      </w:pPr>
      <w:r>
        <w:t>Check delivered configurations on a PE.</w:t>
      </w:r>
    </w:p>
    <w:p w14:paraId="7B967F73" w14:textId="77777777" w:rsidR="003C309B" w:rsidRPr="00FF5E48" w:rsidRDefault="003C309B" w:rsidP="003C309B">
      <w:pPr>
        <w:pStyle w:val="1f0"/>
      </w:pPr>
      <w:r>
        <w:t>Check delivered SR-MPLS TE tunnel configurations on PE1.</w:t>
      </w:r>
    </w:p>
    <w:p w14:paraId="57A4590F" w14:textId="77777777" w:rsidR="003C309B" w:rsidRPr="00FF5E48" w:rsidRDefault="003C309B" w:rsidP="003C309B">
      <w:pPr>
        <w:pStyle w:val="1f0"/>
      </w:pPr>
    </w:p>
    <w:p w14:paraId="4644B87F" w14:textId="56F97F12" w:rsidR="005921CA" w:rsidRPr="006346DD" w:rsidRDefault="003C309B" w:rsidP="003C309B">
      <w:pPr>
        <w:pStyle w:val="1f0"/>
        <w:rPr>
          <w:rFonts w:cs="Huawei Sans"/>
        </w:rPr>
      </w:pPr>
      <w:r>
        <w:t>Check tunnel information on PE1.</w:t>
      </w:r>
    </w:p>
    <w:p w14:paraId="5566B508" w14:textId="77777777" w:rsidR="005921CA" w:rsidRPr="006346DD" w:rsidRDefault="009A3AC4" w:rsidP="00C67429">
      <w:pPr>
        <w:pStyle w:val="2f2"/>
        <w:rPr>
          <w:rFonts w:cs="Huawei Sans"/>
        </w:rPr>
      </w:pPr>
      <w:r w:rsidRPr="006346DD">
        <w:rPr>
          <w:rFonts w:cs="Huawei Sans"/>
        </w:rPr>
        <w:t>[PE1]display tunnel-info all</w:t>
      </w:r>
      <w:r w:rsidRPr="006346DD">
        <w:rPr>
          <w:rFonts w:cs="Huawei Sans"/>
        </w:rPr>
        <w:tab/>
      </w:r>
    </w:p>
    <w:p w14:paraId="603BC607" w14:textId="77777777" w:rsidR="00D9081B" w:rsidRPr="006346DD" w:rsidRDefault="00D9081B" w:rsidP="00C67429">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7028D760" w14:textId="77777777" w:rsidR="00D9081B" w:rsidRPr="006346DD" w:rsidRDefault="00D9081B" w:rsidP="00C67429">
      <w:pPr>
        <w:pStyle w:val="2f2"/>
        <w:rPr>
          <w:rFonts w:cs="Huawei Sans"/>
        </w:rPr>
      </w:pPr>
      <w:r w:rsidRPr="006346DD">
        <w:rPr>
          <w:rFonts w:cs="Huawei Sans"/>
        </w:rPr>
        <w:t>----------------------------------------------------------------------------------------</w:t>
      </w:r>
    </w:p>
    <w:p w14:paraId="69DB8019" w14:textId="77777777" w:rsidR="00D9081B" w:rsidRPr="006346DD" w:rsidRDefault="00D9081B" w:rsidP="00C67429">
      <w:pPr>
        <w:pStyle w:val="2f2"/>
        <w:rPr>
          <w:rFonts w:cs="Huawei Sans"/>
        </w:rPr>
      </w:pPr>
      <w:r w:rsidRPr="006346DD">
        <w:rPr>
          <w:rFonts w:cs="Huawei Sans"/>
        </w:rPr>
        <w:t>0x000000000300002002</w:t>
      </w:r>
      <w:r w:rsidRPr="006346DD">
        <w:rPr>
          <w:rFonts w:cs="Huawei Sans"/>
        </w:rPr>
        <w:tab/>
      </w:r>
      <w:r w:rsidRPr="006346DD">
        <w:rPr>
          <w:rFonts w:cs="Huawei Sans"/>
          <w:color w:val="C7000B"/>
        </w:rPr>
        <w:t>sr-te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4CE3399" w14:textId="77777777" w:rsidR="00D9081B" w:rsidRPr="006346DD" w:rsidRDefault="00D9081B" w:rsidP="00C67429">
      <w:pPr>
        <w:pStyle w:val="2f2"/>
        <w:rPr>
          <w:rFonts w:cs="Huawei Sans"/>
        </w:rPr>
      </w:pPr>
      <w:r w:rsidRPr="006346DD">
        <w:rPr>
          <w:rFonts w:cs="Huawei Sans"/>
        </w:rPr>
        <w:t>0x000000002900000003</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159E395E" w14:textId="77777777" w:rsidR="00D9081B" w:rsidRPr="006346DD" w:rsidRDefault="00D9081B" w:rsidP="00C67429">
      <w:pPr>
        <w:pStyle w:val="2f2"/>
        <w:rPr>
          <w:rFonts w:cs="Huawei Sans"/>
        </w:rPr>
      </w:pPr>
      <w:r w:rsidRPr="006346DD">
        <w:rPr>
          <w:rFonts w:cs="Huawei Sans"/>
        </w:rPr>
        <w:t>0x000000002900000004</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720B9B3E" w14:textId="77777777" w:rsidR="00D9081B" w:rsidRPr="006346DD" w:rsidRDefault="00D9081B" w:rsidP="00C67429">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24FA065" w14:textId="77777777" w:rsidR="00D9081B" w:rsidRPr="006346DD" w:rsidRDefault="00D9081B" w:rsidP="00C67429">
      <w:pPr>
        <w:pStyle w:val="2f2"/>
        <w:rPr>
          <w:rFonts w:cs="Huawei Sans"/>
        </w:rPr>
      </w:pPr>
      <w:r w:rsidRPr="006346DD">
        <w:rPr>
          <w:rFonts w:cs="Huawei Sans"/>
        </w:rPr>
        <w:t>0x000000002900000008</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03C91ABC" w14:textId="77777777" w:rsidR="009A3AC4" w:rsidRPr="006346DD" w:rsidRDefault="00D9081B" w:rsidP="00C67429">
      <w:pPr>
        <w:pStyle w:val="2f2"/>
        <w:rPr>
          <w:rFonts w:cs="Huawei Sans"/>
        </w:rPr>
      </w:pPr>
      <w:r w:rsidRPr="006346DD">
        <w:rPr>
          <w:rFonts w:cs="Huawei Sans"/>
        </w:rPr>
        <w:t>0x000000002900000009</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63AA6E47" w14:textId="290BF28F" w:rsidR="005921CA" w:rsidRPr="006346DD" w:rsidRDefault="003C309B" w:rsidP="00ED0296">
      <w:pPr>
        <w:pStyle w:val="1f0"/>
        <w:rPr>
          <w:rFonts w:cs="Huawei Sans"/>
        </w:rPr>
      </w:pPr>
      <w:r>
        <w:t>Check SR-MPLS TE tunnel information on PE1.</w:t>
      </w:r>
    </w:p>
    <w:p w14:paraId="1C558564" w14:textId="77777777" w:rsidR="00D9081B" w:rsidRPr="006346DD" w:rsidRDefault="00D9081B" w:rsidP="00D9081B">
      <w:pPr>
        <w:pStyle w:val="2f2"/>
        <w:rPr>
          <w:rFonts w:cs="Huawei Sans"/>
        </w:rPr>
      </w:pPr>
      <w:r w:rsidRPr="006346DD">
        <w:rPr>
          <w:rFonts w:cs="Huawei Sans"/>
        </w:rPr>
        <w:t>[PE1]display tunnel-info 0x000000000300002002</w:t>
      </w:r>
    </w:p>
    <w:p w14:paraId="17EB20E0" w14:textId="77777777" w:rsidR="00D9081B" w:rsidRPr="006346DD" w:rsidRDefault="00D9081B" w:rsidP="00D9081B">
      <w:pPr>
        <w:pStyle w:val="2f2"/>
        <w:rPr>
          <w:rFonts w:cs="Huawei Sans"/>
        </w:rPr>
      </w:pPr>
      <w:r w:rsidRPr="006346DD">
        <w:rPr>
          <w:rFonts w:cs="Huawei Sans"/>
        </w:rPr>
        <w:t>Tunnel</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0x000000000300002002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258F928" w14:textId="77777777" w:rsidR="00D9081B" w:rsidRPr="006346DD" w:rsidRDefault="00D9081B" w:rsidP="00D9081B">
      <w:pPr>
        <w:pStyle w:val="2f2"/>
        <w:rPr>
          <w:rFonts w:cs="Huawei Sans"/>
        </w:rPr>
      </w:pPr>
      <w:r w:rsidRPr="006346DD">
        <w:rPr>
          <w:rFonts w:cs="Huawei Sans"/>
        </w:rPr>
        <w:t xml:space="preserve">Type: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sr-te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A5B4DD3" w14:textId="77777777" w:rsidR="00D9081B" w:rsidRPr="006346DD" w:rsidRDefault="00D9081B" w:rsidP="00D9081B">
      <w:pPr>
        <w:pStyle w:val="2f2"/>
        <w:rPr>
          <w:rFonts w:cs="Huawei Sans"/>
        </w:rPr>
      </w:pPr>
      <w:r w:rsidRPr="006346DD">
        <w:rPr>
          <w:rFonts w:cs="Huawei Sans"/>
        </w:rPr>
        <w:t xml:space="preserve">Name: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Tunnel6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BC54668" w14:textId="77777777" w:rsidR="00D9081B" w:rsidRPr="006346DD" w:rsidRDefault="00D9081B" w:rsidP="00D9081B">
      <w:pPr>
        <w:pStyle w:val="2f2"/>
        <w:rPr>
          <w:rFonts w:cs="Huawei Sans"/>
        </w:rPr>
      </w:pPr>
      <w:r w:rsidRPr="006346DD">
        <w:rPr>
          <w:rFonts w:cs="Huawei Sans"/>
        </w:rPr>
        <w:t xml:space="preserve">Destination: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A2AEACF" w14:textId="77777777" w:rsidR="00D9081B" w:rsidRPr="006346DD" w:rsidRDefault="00D9081B" w:rsidP="00D9081B">
      <w:pPr>
        <w:pStyle w:val="2f2"/>
        <w:rPr>
          <w:rFonts w:cs="Huawei Sans"/>
        </w:rPr>
      </w:pPr>
      <w:r w:rsidRPr="006346DD">
        <w:rPr>
          <w:rFonts w:cs="Huawei Sans"/>
        </w:rPr>
        <w:t>Instance</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B7ED7AB" w14:textId="77777777" w:rsidR="00D9081B" w:rsidRPr="006346DD" w:rsidRDefault="00D9081B" w:rsidP="00D9081B">
      <w:pPr>
        <w:pStyle w:val="2f2"/>
        <w:rPr>
          <w:rFonts w:cs="Huawei Sans"/>
        </w:rPr>
      </w:pPr>
      <w:r w:rsidRPr="006346DD">
        <w:rPr>
          <w:rFonts w:cs="Huawei Sans"/>
        </w:rPr>
        <w:t xml:space="preserve">Cost: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C24BE78" w14:textId="77777777" w:rsidR="00D9081B" w:rsidRPr="006346DD" w:rsidRDefault="00D9081B" w:rsidP="00D9081B">
      <w:pPr>
        <w:pStyle w:val="2f2"/>
        <w:rPr>
          <w:rFonts w:cs="Huawei Sans"/>
        </w:rPr>
      </w:pPr>
      <w:r w:rsidRPr="006346DD">
        <w:rPr>
          <w:rFonts w:cs="Huawei Sans"/>
        </w:rPr>
        <w:t xml:space="preserve">Status: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8ABEB78" w14:textId="77777777" w:rsidR="00D9081B" w:rsidRPr="006346DD" w:rsidRDefault="00D9081B" w:rsidP="00D9081B">
      <w:pPr>
        <w:pStyle w:val="2f2"/>
        <w:rPr>
          <w:rFonts w:cs="Huawei Sans"/>
        </w:rPr>
      </w:pPr>
      <w:r w:rsidRPr="006346DD">
        <w:rPr>
          <w:rFonts w:cs="Huawei Sans"/>
        </w:rPr>
        <w:t>Out</w:t>
      </w:r>
      <w:r w:rsidRPr="006346DD">
        <w:rPr>
          <w:rFonts w:cs="Huawei Sans"/>
        </w:rPr>
        <w:tab/>
        <w:t xml:space="preserve">Interface: </w:t>
      </w:r>
      <w:r w:rsidRPr="006346DD">
        <w:rPr>
          <w:rFonts w:cs="Huawei Sans"/>
        </w:rPr>
        <w:tab/>
      </w:r>
      <w:r w:rsidRPr="006346DD">
        <w:rPr>
          <w:rFonts w:cs="Huawei Sans"/>
        </w:rPr>
        <w:tab/>
      </w:r>
      <w:r w:rsidRPr="006346DD">
        <w:rPr>
          <w:rFonts w:cs="Huawei Sans"/>
        </w:rPr>
        <w:tab/>
      </w:r>
      <w:r w:rsidRPr="006346DD">
        <w:rPr>
          <w:rFonts w:cs="Huawei Sans"/>
        </w:rPr>
        <w:tab/>
      </w:r>
      <w:r w:rsidRPr="00AB07E9">
        <w:rPr>
          <w:rFonts w:cs="Huawei Sans"/>
          <w:color w:val="C7000B"/>
        </w:rPr>
        <w:t>Tunnel6</w:t>
      </w:r>
      <w:r w:rsidRPr="00AB07E9">
        <w:rPr>
          <w:rFonts w:cs="Huawei Sans"/>
          <w:color w:val="C7000B"/>
        </w:rPr>
        <w:tab/>
      </w:r>
      <w:r w:rsidRPr="00AB07E9">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6752752" w14:textId="77777777" w:rsidR="00D9081B" w:rsidRPr="006346DD" w:rsidRDefault="00D9081B" w:rsidP="00D9081B">
      <w:pPr>
        <w:pStyle w:val="2f2"/>
        <w:rPr>
          <w:rFonts w:cs="Huawei Sans"/>
        </w:rPr>
      </w:pPr>
      <w:r w:rsidRPr="006346DD">
        <w:rPr>
          <w:rFonts w:cs="Huawei Sans"/>
        </w:rPr>
        <w:tab/>
        <w:t xml:space="preserve">NextHop: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w:t>
      </w:r>
      <w:r w:rsidRPr="006346DD">
        <w:rPr>
          <w:rFonts w:cs="Huawei Sans"/>
        </w:rPr>
        <w:tab/>
      </w:r>
      <w:r w:rsidRPr="006346DD">
        <w:rPr>
          <w:rFonts w:cs="Huawei Sans"/>
        </w:rPr>
        <w:tab/>
      </w:r>
    </w:p>
    <w:p w14:paraId="0BA27351" w14:textId="77777777" w:rsidR="003C309B" w:rsidRPr="00FF5E48" w:rsidRDefault="003C309B" w:rsidP="003C309B">
      <w:pPr>
        <w:pStyle w:val="1f0"/>
      </w:pPr>
      <w:r>
        <w:t>iMaster NCE-IP has delivered a tunnel numbered 6.</w:t>
      </w:r>
    </w:p>
    <w:p w14:paraId="21C02649" w14:textId="7F670FDD" w:rsidR="005921CA" w:rsidRPr="006346DD" w:rsidRDefault="003C309B" w:rsidP="003C309B">
      <w:pPr>
        <w:pStyle w:val="1f0"/>
        <w:rPr>
          <w:rFonts w:cs="Huawei Sans"/>
        </w:rPr>
      </w:pPr>
      <w:r>
        <w:t>Check tunnel configurations on PE1.</w:t>
      </w:r>
    </w:p>
    <w:p w14:paraId="63898CBE" w14:textId="77777777" w:rsidR="005921CA" w:rsidRPr="006346DD" w:rsidRDefault="005921CA" w:rsidP="00C67429">
      <w:pPr>
        <w:pStyle w:val="2f2"/>
        <w:rPr>
          <w:rFonts w:cs="Huawei Sans"/>
        </w:rPr>
      </w:pPr>
      <w:r w:rsidRPr="006346DD">
        <w:rPr>
          <w:rFonts w:cs="Huawei Sans"/>
        </w:rPr>
        <w:t>[PE1]display current-configuration interface Tunnel 6</w:t>
      </w:r>
    </w:p>
    <w:p w14:paraId="2EE94724" w14:textId="77777777" w:rsidR="009A503D" w:rsidRPr="006346DD" w:rsidRDefault="009A503D" w:rsidP="00C67429">
      <w:pPr>
        <w:pStyle w:val="2f2"/>
        <w:rPr>
          <w:rFonts w:cs="Huawei Sans"/>
        </w:rPr>
      </w:pPr>
      <w:r w:rsidRPr="006346DD">
        <w:rPr>
          <w:rFonts w:cs="Huawei Sans"/>
        </w:rPr>
        <w:t>#</w:t>
      </w:r>
    </w:p>
    <w:p w14:paraId="465AFC0E" w14:textId="77777777" w:rsidR="009A503D" w:rsidRPr="006346DD" w:rsidRDefault="009A503D" w:rsidP="00C67429">
      <w:pPr>
        <w:pStyle w:val="2f2"/>
        <w:rPr>
          <w:rFonts w:cs="Huawei Sans"/>
        </w:rPr>
      </w:pPr>
      <w:r w:rsidRPr="006346DD">
        <w:rPr>
          <w:rFonts w:cs="Huawei Sans"/>
        </w:rPr>
        <w:t>interface Tunnel6</w:t>
      </w:r>
    </w:p>
    <w:p w14:paraId="2B8485F8" w14:textId="77777777" w:rsidR="009A503D" w:rsidRPr="006346DD" w:rsidRDefault="009A503D" w:rsidP="00C67429">
      <w:pPr>
        <w:pStyle w:val="2f2"/>
        <w:rPr>
          <w:rFonts w:cs="Huawei Sans"/>
        </w:rPr>
      </w:pPr>
      <w:r w:rsidRPr="006346DD">
        <w:rPr>
          <w:rFonts w:cs="Huawei Sans"/>
        </w:rPr>
        <w:t xml:space="preserve"> ip address unnumbered interface LoopBack0</w:t>
      </w:r>
    </w:p>
    <w:p w14:paraId="16144F9E" w14:textId="77777777" w:rsidR="009A503D" w:rsidRPr="006346DD" w:rsidRDefault="009A503D" w:rsidP="00C67429">
      <w:pPr>
        <w:pStyle w:val="2f2"/>
        <w:rPr>
          <w:rFonts w:cs="Huawei Sans"/>
        </w:rPr>
      </w:pPr>
      <w:r w:rsidRPr="006346DD">
        <w:rPr>
          <w:rFonts w:cs="Huawei Sans"/>
        </w:rPr>
        <w:t xml:space="preserve"> tunnel-protocol mpls te</w:t>
      </w:r>
    </w:p>
    <w:p w14:paraId="243F0FAE" w14:textId="77777777" w:rsidR="009A503D" w:rsidRPr="006346DD" w:rsidRDefault="009A503D" w:rsidP="00C67429">
      <w:pPr>
        <w:pStyle w:val="2f2"/>
        <w:rPr>
          <w:rFonts w:cs="Huawei Sans"/>
        </w:rPr>
      </w:pPr>
      <w:r w:rsidRPr="006346DD">
        <w:rPr>
          <w:rFonts w:cs="Huawei Sans"/>
        </w:rPr>
        <w:t xml:space="preserve"> destination 1.0.0.4</w:t>
      </w:r>
    </w:p>
    <w:p w14:paraId="2249514B" w14:textId="77777777" w:rsidR="009A503D" w:rsidRPr="006346DD" w:rsidRDefault="009A503D" w:rsidP="00C67429">
      <w:pPr>
        <w:pStyle w:val="2f2"/>
        <w:rPr>
          <w:rFonts w:cs="Huawei Sans"/>
        </w:rPr>
      </w:pPr>
      <w:r w:rsidRPr="006346DD">
        <w:rPr>
          <w:rFonts w:cs="Huawei Sans"/>
        </w:rPr>
        <w:t xml:space="preserve"> mpls te signal-protocol segment-routing</w:t>
      </w:r>
    </w:p>
    <w:p w14:paraId="71C05DDE" w14:textId="77777777" w:rsidR="009A503D" w:rsidRPr="006346DD" w:rsidRDefault="009A503D" w:rsidP="00C67429">
      <w:pPr>
        <w:pStyle w:val="2f2"/>
        <w:rPr>
          <w:rFonts w:cs="Huawei Sans"/>
        </w:rPr>
      </w:pPr>
      <w:r w:rsidRPr="006346DD">
        <w:rPr>
          <w:rFonts w:cs="Huawei Sans"/>
        </w:rPr>
        <w:t xml:space="preserve"> mpls te tunnel-id 6</w:t>
      </w:r>
    </w:p>
    <w:p w14:paraId="7BDE139E" w14:textId="77777777" w:rsidR="005921CA" w:rsidRPr="006346DD" w:rsidRDefault="009A503D" w:rsidP="00C67429">
      <w:pPr>
        <w:pStyle w:val="2f2"/>
        <w:rPr>
          <w:rFonts w:cs="Huawei Sans"/>
        </w:rPr>
      </w:pPr>
      <w:r w:rsidRPr="006346DD">
        <w:rPr>
          <w:rFonts w:cs="Huawei Sans"/>
        </w:rPr>
        <w:t xml:space="preserve"> mpls te pce delegate</w:t>
      </w:r>
    </w:p>
    <w:p w14:paraId="5CFAD057" w14:textId="5573C6FF" w:rsidR="005921CA" w:rsidRPr="006346DD" w:rsidRDefault="003C309B" w:rsidP="00C67429">
      <w:pPr>
        <w:pStyle w:val="1f0"/>
        <w:rPr>
          <w:rFonts w:cs="Huawei Sans"/>
        </w:rPr>
      </w:pPr>
      <w:r>
        <w:lastRenderedPageBreak/>
        <w:t>Check the forwarding path of the TE tunnel on PE1.</w:t>
      </w:r>
    </w:p>
    <w:p w14:paraId="1D1784FB" w14:textId="77777777" w:rsidR="005921CA" w:rsidRPr="006346DD" w:rsidRDefault="005921CA" w:rsidP="00FE2C23">
      <w:pPr>
        <w:pStyle w:val="2f2"/>
        <w:rPr>
          <w:rFonts w:cs="Huawei Sans"/>
        </w:rPr>
      </w:pPr>
      <w:r w:rsidRPr="006346DD">
        <w:rPr>
          <w:rFonts w:cs="Huawei Sans"/>
        </w:rPr>
        <w:t xml:space="preserve">[PE1]display mpls te tunnel path                     </w:t>
      </w:r>
    </w:p>
    <w:p w14:paraId="2A554FD3" w14:textId="77777777" w:rsidR="00FE2C23" w:rsidRPr="006346DD" w:rsidRDefault="00FE2C23" w:rsidP="006E0FC2">
      <w:pPr>
        <w:pStyle w:val="2f2"/>
        <w:rPr>
          <w:rFonts w:cs="Huawei Sans"/>
        </w:rPr>
      </w:pPr>
    </w:p>
    <w:p w14:paraId="25E425CC" w14:textId="77777777" w:rsidR="00FE2C23" w:rsidRPr="006346DD" w:rsidRDefault="00FE2C23" w:rsidP="006E0FC2">
      <w:pPr>
        <w:pStyle w:val="2f2"/>
        <w:rPr>
          <w:rFonts w:cs="Huawei Sans"/>
        </w:rPr>
      </w:pPr>
      <w:r w:rsidRPr="006346DD">
        <w:rPr>
          <w:rFonts w:cs="Huawei Sans"/>
        </w:rPr>
        <w:t xml:space="preserve"> Tunnel Interface Name : Tunnel6</w:t>
      </w:r>
    </w:p>
    <w:p w14:paraId="3C8ADC46" w14:textId="77777777" w:rsidR="00FE2C23" w:rsidRPr="006346DD" w:rsidRDefault="00FE2C23" w:rsidP="006E0FC2">
      <w:pPr>
        <w:pStyle w:val="2f2"/>
        <w:rPr>
          <w:rFonts w:cs="Huawei Sans"/>
        </w:rPr>
      </w:pPr>
      <w:r w:rsidRPr="006346DD">
        <w:rPr>
          <w:rFonts w:cs="Huawei Sans"/>
        </w:rPr>
        <w:t xml:space="preserve"> Lsp ID : 1.0.0.1 :6 :19</w:t>
      </w:r>
    </w:p>
    <w:p w14:paraId="3631491D" w14:textId="77777777" w:rsidR="00FE2C23" w:rsidRPr="006346DD" w:rsidRDefault="00FE2C23" w:rsidP="006E0FC2">
      <w:pPr>
        <w:pStyle w:val="2f2"/>
        <w:rPr>
          <w:rFonts w:cs="Huawei Sans"/>
        </w:rPr>
      </w:pPr>
      <w:r w:rsidRPr="006346DD">
        <w:rPr>
          <w:rFonts w:cs="Huawei Sans"/>
        </w:rPr>
        <w:t xml:space="preserve"> Hop Information</w:t>
      </w:r>
    </w:p>
    <w:p w14:paraId="1BCEB5A7" w14:textId="77777777" w:rsidR="00FE2C23" w:rsidRPr="006346DD" w:rsidRDefault="00FE2C23" w:rsidP="006E0FC2">
      <w:pPr>
        <w:pStyle w:val="2f2"/>
        <w:rPr>
          <w:rFonts w:cs="Huawei Sans"/>
        </w:rPr>
      </w:pPr>
      <w:r w:rsidRPr="006346DD">
        <w:rPr>
          <w:rFonts w:cs="Huawei Sans"/>
        </w:rPr>
        <w:t xml:space="preserve">  Hop 0    Link label 48091                 NAI 10.0.0.1:10.0.0.2</w:t>
      </w:r>
    </w:p>
    <w:p w14:paraId="641B9285" w14:textId="77777777" w:rsidR="00FE2C23" w:rsidRPr="006346DD" w:rsidRDefault="00FE2C23" w:rsidP="006E0FC2">
      <w:pPr>
        <w:pStyle w:val="2f2"/>
        <w:rPr>
          <w:rFonts w:cs="Huawei Sans"/>
        </w:rPr>
      </w:pPr>
      <w:r w:rsidRPr="006346DD">
        <w:rPr>
          <w:rFonts w:cs="Huawei Sans"/>
        </w:rPr>
        <w:t xml:space="preserve">  Hop 1    Link label 48091                 NAI 10.0.0.5:10.0.0.6</w:t>
      </w:r>
    </w:p>
    <w:p w14:paraId="10D0E3C4" w14:textId="77777777" w:rsidR="00FE2C23" w:rsidRPr="006346DD" w:rsidRDefault="00FE2C23" w:rsidP="006E0FC2">
      <w:pPr>
        <w:pStyle w:val="2f2"/>
        <w:rPr>
          <w:rFonts w:cs="Huawei Sans"/>
        </w:rPr>
      </w:pPr>
      <w:r w:rsidRPr="006346DD">
        <w:rPr>
          <w:rFonts w:cs="Huawei Sans"/>
        </w:rPr>
        <w:t xml:space="preserve">  Hop 2    Link label 48090                 NAI 10.0.0.34:10.0.0.33</w:t>
      </w:r>
    </w:p>
    <w:p w14:paraId="5997EE0C" w14:textId="77777777" w:rsidR="003C309B" w:rsidRPr="00FF5E48" w:rsidRDefault="003C309B" w:rsidP="003C309B">
      <w:pPr>
        <w:pStyle w:val="1f0"/>
      </w:pPr>
      <w:r>
        <w:t>The command output shows that:</w:t>
      </w:r>
    </w:p>
    <w:p w14:paraId="34941BC1" w14:textId="77777777" w:rsidR="003C309B" w:rsidRPr="00FF5E48" w:rsidRDefault="003C309B" w:rsidP="003C309B">
      <w:pPr>
        <w:pStyle w:val="1f0"/>
        <w:numPr>
          <w:ilvl w:val="0"/>
          <w:numId w:val="26"/>
        </w:numPr>
      </w:pPr>
      <w:r>
        <w:t>The first segment is from PE1 to P1, and the label used to guide packet forwarding is adjacency SID 48091.</w:t>
      </w:r>
    </w:p>
    <w:p w14:paraId="30F979FB" w14:textId="77777777" w:rsidR="003C309B" w:rsidRPr="00FF5E48" w:rsidRDefault="003C309B" w:rsidP="003C309B">
      <w:pPr>
        <w:pStyle w:val="1f0"/>
        <w:numPr>
          <w:ilvl w:val="0"/>
          <w:numId w:val="26"/>
        </w:numPr>
      </w:pPr>
      <w:r>
        <w:t>The second segment is from P1 to PE3, and the label used to guide packet forwarding is adjacency SID 48091.</w:t>
      </w:r>
    </w:p>
    <w:p w14:paraId="6DC954DE" w14:textId="77777777" w:rsidR="003C309B" w:rsidRPr="00FF5E48" w:rsidRDefault="003C309B" w:rsidP="003C309B">
      <w:pPr>
        <w:pStyle w:val="1f0"/>
        <w:numPr>
          <w:ilvl w:val="0"/>
          <w:numId w:val="26"/>
        </w:numPr>
      </w:pPr>
      <w:r>
        <w:t>The third segment is from PE3 to PE4, and the label used to guide packet forwarding is adjacency SID 48090.</w:t>
      </w:r>
    </w:p>
    <w:p w14:paraId="5FC9BBD0" w14:textId="69F65C79" w:rsidR="003C309B" w:rsidRPr="00FF5E48" w:rsidRDefault="003C309B" w:rsidP="003C309B">
      <w:pPr>
        <w:pStyle w:val="1f0"/>
      </w:pPr>
      <w:r>
        <w:t xml:space="preserve">We can run the </w:t>
      </w:r>
      <w:r>
        <w:rPr>
          <w:b/>
        </w:rPr>
        <w:t>display segment-routing adjacency mpls forwarding</w:t>
      </w:r>
      <w:r>
        <w:t xml:space="preserve"> command on each device along the forwarding path to check the outbound interface corresponding to each segment's adjacency SID.</w:t>
      </w:r>
    </w:p>
    <w:p w14:paraId="05D23232" w14:textId="5936FB72" w:rsidR="005921CA" w:rsidRPr="006346DD" w:rsidRDefault="003C309B" w:rsidP="003C309B">
      <w:pPr>
        <w:pStyle w:val="1f0"/>
        <w:rPr>
          <w:rFonts w:cs="Huawei Sans"/>
          <w:sz w:val="18"/>
          <w:szCs w:val="18"/>
          <w:shd w:val="clear" w:color="auto" w:fill="F2F2F2" w:themeFill="background1" w:themeFillShade="F2"/>
        </w:rPr>
      </w:pPr>
      <w:r>
        <w:t>P1 is used as an example. We can see that the TE tunnel is forcibly configured to use GE0/3/2 as the outbound interface when packets are forwarded through P1.</w:t>
      </w:r>
    </w:p>
    <w:p w14:paraId="6BDC5365" w14:textId="77777777" w:rsidR="005921CA" w:rsidRPr="006346DD" w:rsidRDefault="005921CA" w:rsidP="00C67429">
      <w:pPr>
        <w:pStyle w:val="2f2"/>
        <w:rPr>
          <w:rFonts w:cs="Huawei Sans"/>
        </w:rPr>
      </w:pPr>
      <w:r w:rsidRPr="006346DD">
        <w:rPr>
          <w:rFonts w:cs="Huawei Sans"/>
        </w:rPr>
        <w:t xml:space="preserve">[P1]display segment-routing adjacency mpls forwarding </w:t>
      </w:r>
    </w:p>
    <w:p w14:paraId="7E784279" w14:textId="77777777" w:rsidR="005921CA" w:rsidRPr="006346DD" w:rsidRDefault="005921CA" w:rsidP="00C67429">
      <w:pPr>
        <w:pStyle w:val="2f2"/>
        <w:rPr>
          <w:rFonts w:cs="Huawei Sans"/>
        </w:rPr>
      </w:pPr>
    </w:p>
    <w:p w14:paraId="669B14AA" w14:textId="77777777" w:rsidR="005921CA" w:rsidRPr="006346DD" w:rsidRDefault="005921CA" w:rsidP="00C67429">
      <w:pPr>
        <w:pStyle w:val="2f2"/>
        <w:rPr>
          <w:rFonts w:cs="Huawei Sans"/>
        </w:rPr>
      </w:pPr>
      <w:r w:rsidRPr="006346DD">
        <w:rPr>
          <w:rFonts w:cs="Huawei Sans"/>
        </w:rPr>
        <w:t xml:space="preserve">            Segment Routing Adjacency MPLS Forwarding Information</w:t>
      </w:r>
    </w:p>
    <w:p w14:paraId="6674AF92" w14:textId="77777777" w:rsidR="005921CA" w:rsidRPr="006346DD" w:rsidRDefault="005921CA" w:rsidP="00C67429">
      <w:pPr>
        <w:pStyle w:val="2f2"/>
        <w:rPr>
          <w:rFonts w:cs="Huawei Sans"/>
        </w:rPr>
      </w:pPr>
    </w:p>
    <w:p w14:paraId="258070DF" w14:textId="77777777" w:rsidR="005921CA" w:rsidRPr="006346DD" w:rsidRDefault="005921CA" w:rsidP="00C67429">
      <w:pPr>
        <w:pStyle w:val="2f2"/>
        <w:rPr>
          <w:rFonts w:cs="Huawei Sans"/>
        </w:rPr>
      </w:pPr>
      <w:r w:rsidRPr="006346DD">
        <w:rPr>
          <w:rFonts w:cs="Huawei Sans"/>
        </w:rPr>
        <w:t xml:space="preserve">Label     Interface         </w:t>
      </w:r>
      <w:r w:rsidRPr="006346DD">
        <w:rPr>
          <w:rFonts w:cs="Huawei Sans"/>
        </w:rPr>
        <w:tab/>
      </w:r>
      <w:r w:rsidRPr="006346DD">
        <w:rPr>
          <w:rFonts w:cs="Huawei Sans"/>
        </w:rPr>
        <w:tab/>
        <w:t xml:space="preserve">NextHop          Type    MPLSMtu   Mtu       </w:t>
      </w:r>
    </w:p>
    <w:p w14:paraId="4B76E604" w14:textId="77777777" w:rsidR="005921CA" w:rsidRPr="006346DD" w:rsidRDefault="005921CA" w:rsidP="00C67429">
      <w:pPr>
        <w:pStyle w:val="2f2"/>
        <w:rPr>
          <w:rFonts w:cs="Huawei Sans"/>
        </w:rPr>
      </w:pPr>
      <w:r w:rsidRPr="006346DD">
        <w:rPr>
          <w:rFonts w:cs="Huawei Sans"/>
        </w:rPr>
        <w:t>-----------------------------------------------------------------------------</w:t>
      </w:r>
    </w:p>
    <w:p w14:paraId="2B62FA7A" w14:textId="77777777" w:rsidR="005921CA" w:rsidRPr="006346DD" w:rsidRDefault="005921CA" w:rsidP="00C67429">
      <w:pPr>
        <w:pStyle w:val="2f2"/>
        <w:rPr>
          <w:rFonts w:cs="Huawei Sans"/>
        </w:rPr>
      </w:pPr>
      <w:r w:rsidRPr="006346DD">
        <w:rPr>
          <w:rFonts w:cs="Huawei Sans"/>
        </w:rPr>
        <w:t xml:space="preserve">48090     GE0/3/0           10.0.0.1         ISIS-V4     ---       1500      </w:t>
      </w:r>
    </w:p>
    <w:p w14:paraId="0F2FD7B1" w14:textId="77777777" w:rsidR="005921CA" w:rsidRPr="006346DD" w:rsidRDefault="005921CA" w:rsidP="00C67429">
      <w:pPr>
        <w:pStyle w:val="2f2"/>
        <w:rPr>
          <w:rFonts w:cs="Huawei Sans"/>
        </w:rPr>
      </w:pPr>
      <w:r w:rsidRPr="006346DD">
        <w:rPr>
          <w:rFonts w:cs="Huawei Sans"/>
          <w:color w:val="C7000B"/>
        </w:rPr>
        <w:t>48091     GE0/3/2</w:t>
      </w:r>
      <w:r w:rsidRPr="006346DD">
        <w:rPr>
          <w:rFonts w:cs="Huawei Sans"/>
        </w:rPr>
        <w:t xml:space="preserve">           10.0.0.6         ISIS-V4     ---       1500      </w:t>
      </w:r>
    </w:p>
    <w:p w14:paraId="39724BB6" w14:textId="77777777" w:rsidR="005921CA" w:rsidRPr="006346DD" w:rsidRDefault="005921CA" w:rsidP="00C67429">
      <w:pPr>
        <w:pStyle w:val="2f2"/>
        <w:rPr>
          <w:rFonts w:cs="Huawei Sans"/>
        </w:rPr>
      </w:pPr>
      <w:r w:rsidRPr="006346DD">
        <w:rPr>
          <w:rFonts w:cs="Huawei Sans"/>
        </w:rPr>
        <w:t xml:space="preserve">48092     GE0/3/4           10.0.0.29        ISIS-V4     ---       1500   </w:t>
      </w:r>
    </w:p>
    <w:p w14:paraId="5FB9F384" w14:textId="77777777" w:rsidR="003C309B" w:rsidRDefault="003C309B" w:rsidP="003C309B">
      <w:pPr>
        <w:pStyle w:val="4"/>
        <w:rPr>
          <w:rFonts w:hint="default"/>
        </w:rPr>
      </w:pPr>
      <w:r>
        <w:t>L3VPN Service Delivery by the Controller</w:t>
      </w:r>
    </w:p>
    <w:p w14:paraId="7B92D584" w14:textId="7BC0038A" w:rsidR="005921CA" w:rsidRPr="006346DD" w:rsidRDefault="003C309B" w:rsidP="003C309B">
      <w:pPr>
        <w:pStyle w:val="1f0"/>
        <w:rPr>
          <w:rFonts w:cs="Huawei Sans"/>
        </w:rPr>
      </w:pPr>
      <w:r>
        <w:t>Use the controller to create an L3VPN service between PE1 and PE4 and recurses the service to an SR-MPLS TE tunnel for traffic forwarding.</w:t>
      </w:r>
    </w:p>
    <w:p w14:paraId="2B8B17D3" w14:textId="77777777" w:rsidR="003C309B" w:rsidRPr="004D1A9F" w:rsidRDefault="003C309B" w:rsidP="003C309B">
      <w:pPr>
        <w:pStyle w:val="1f0"/>
      </w:pPr>
      <w:r>
        <w:t># Create Loopback1 on PE1 and PE4 to simulate L3VPN access users.</w:t>
      </w:r>
    </w:p>
    <w:p w14:paraId="786988AC" w14:textId="77777777" w:rsidR="005921CA" w:rsidRPr="006346DD" w:rsidRDefault="005921CA" w:rsidP="00C67429">
      <w:pPr>
        <w:pStyle w:val="1f0"/>
        <w:rPr>
          <w:rFonts w:cs="Huawei Sans"/>
        </w:rPr>
      </w:pPr>
      <w:r w:rsidRPr="006346DD">
        <w:rPr>
          <w:rFonts w:cs="Huawei Sans"/>
        </w:rPr>
        <w:t>PE1</w:t>
      </w:r>
    </w:p>
    <w:p w14:paraId="03AD367C" w14:textId="77777777" w:rsidR="005921CA" w:rsidRPr="006346DD" w:rsidRDefault="005921CA" w:rsidP="005921CA">
      <w:pPr>
        <w:pStyle w:val="2f2"/>
        <w:rPr>
          <w:rFonts w:cs="Huawei Sans"/>
        </w:rPr>
      </w:pPr>
      <w:r w:rsidRPr="006346DD">
        <w:rPr>
          <w:rFonts w:cs="Huawei Sans"/>
        </w:rPr>
        <w:t>[PE1]interface LoopBack1</w:t>
      </w:r>
    </w:p>
    <w:p w14:paraId="270FDA3C" w14:textId="77777777" w:rsidR="005921CA" w:rsidRPr="006346DD" w:rsidRDefault="005921CA" w:rsidP="005921CA">
      <w:pPr>
        <w:pStyle w:val="2f2"/>
        <w:rPr>
          <w:rFonts w:cs="Huawei Sans"/>
        </w:rPr>
      </w:pPr>
      <w:r w:rsidRPr="006346DD">
        <w:rPr>
          <w:rFonts w:cs="Huawei Sans"/>
        </w:rPr>
        <w:t>[PE1-LoopBack1] ip address 172.16.1.1 32</w:t>
      </w:r>
    </w:p>
    <w:p w14:paraId="26340990" w14:textId="77777777" w:rsidR="005921CA" w:rsidRPr="006346DD" w:rsidRDefault="005921CA" w:rsidP="005921CA">
      <w:pPr>
        <w:pStyle w:val="2f2"/>
        <w:rPr>
          <w:rFonts w:cs="Huawei Sans"/>
        </w:rPr>
      </w:pPr>
      <w:r w:rsidRPr="006346DD">
        <w:rPr>
          <w:rFonts w:cs="Huawei Sans"/>
        </w:rPr>
        <w:t>[PE1-LoopBack1] quit</w:t>
      </w:r>
    </w:p>
    <w:p w14:paraId="31240AF7" w14:textId="77777777" w:rsidR="005921CA" w:rsidRPr="006346DD" w:rsidRDefault="005921CA" w:rsidP="00C67429">
      <w:pPr>
        <w:pStyle w:val="1f0"/>
        <w:rPr>
          <w:rFonts w:cs="Huawei Sans"/>
        </w:rPr>
      </w:pPr>
      <w:r w:rsidRPr="006346DD">
        <w:rPr>
          <w:rFonts w:cs="Huawei Sans"/>
        </w:rPr>
        <w:t>PE4</w:t>
      </w:r>
    </w:p>
    <w:p w14:paraId="4EC57395" w14:textId="77777777" w:rsidR="005921CA" w:rsidRPr="006346DD" w:rsidRDefault="005921CA" w:rsidP="005921CA">
      <w:pPr>
        <w:pStyle w:val="2f2"/>
        <w:rPr>
          <w:rFonts w:cs="Huawei Sans"/>
        </w:rPr>
      </w:pPr>
      <w:r w:rsidRPr="006346DD">
        <w:rPr>
          <w:rFonts w:cs="Huawei Sans"/>
        </w:rPr>
        <w:t>[PE4]interface LoopBack1</w:t>
      </w:r>
    </w:p>
    <w:p w14:paraId="07EFEA68" w14:textId="77777777" w:rsidR="005921CA" w:rsidRPr="006346DD" w:rsidRDefault="005921CA" w:rsidP="005921CA">
      <w:pPr>
        <w:pStyle w:val="2f2"/>
        <w:rPr>
          <w:rFonts w:cs="Huawei Sans"/>
        </w:rPr>
      </w:pPr>
      <w:r w:rsidRPr="006346DD">
        <w:rPr>
          <w:rFonts w:cs="Huawei Sans"/>
        </w:rPr>
        <w:t>[PE4-LoopBack1] ip address 172.16.4.1 32</w:t>
      </w:r>
    </w:p>
    <w:p w14:paraId="1A005201" w14:textId="77777777" w:rsidR="005921CA" w:rsidRPr="006346DD" w:rsidRDefault="005921CA" w:rsidP="005921CA">
      <w:pPr>
        <w:pStyle w:val="2f2"/>
        <w:rPr>
          <w:rFonts w:cs="Huawei Sans"/>
        </w:rPr>
      </w:pPr>
      <w:r w:rsidRPr="006346DD">
        <w:rPr>
          <w:rFonts w:cs="Huawei Sans"/>
        </w:rPr>
        <w:t>[PE4-LoopBack1] quit</w:t>
      </w:r>
    </w:p>
    <w:p w14:paraId="17475384" w14:textId="77777777" w:rsidR="003C309B" w:rsidRDefault="003C309B" w:rsidP="003C309B">
      <w:pPr>
        <w:pStyle w:val="1f0"/>
      </w:pPr>
      <w:r>
        <w:lastRenderedPageBreak/>
        <w:t>After configuring loopback interface addresses on PE1 and PE4, synchronize NE configurations to iMaster NCE-IP.</w:t>
      </w:r>
    </w:p>
    <w:p w14:paraId="5B347623" w14:textId="25985A72" w:rsidR="005921CA" w:rsidRPr="003C309B" w:rsidRDefault="003C309B" w:rsidP="00C67429">
      <w:pPr>
        <w:pStyle w:val="1f0"/>
        <w:rPr>
          <w:rFonts w:cs="Huawei Sans"/>
        </w:rPr>
      </w:pPr>
      <w:r>
        <w:t xml:space="preserve">Choose </w:t>
      </w:r>
      <w:r>
        <w:rPr>
          <w:b/>
          <w:bCs/>
        </w:rPr>
        <w:t>Configuration</w:t>
      </w:r>
      <w:r>
        <w:t xml:space="preserve"> &gt; </w:t>
      </w:r>
      <w:r>
        <w:rPr>
          <w:b/>
          <w:bCs/>
        </w:rPr>
        <w:t>Synchronize NE Configuration Data</w:t>
      </w:r>
      <w:r>
        <w:t xml:space="preserve"> from the main menu. In the </w:t>
      </w:r>
      <w:r>
        <w:rPr>
          <w:b/>
          <w:bCs/>
        </w:rPr>
        <w:t>Synchronize NE Configuration Data</w:t>
      </w:r>
      <w:r>
        <w:t xml:space="preserve"> dialog box, select PE1 and PE4 and click </w:t>
      </w:r>
      <w:r>
        <w:rPr>
          <w:b/>
          <w:bCs/>
        </w:rPr>
        <w:t>Synchronize</w:t>
      </w:r>
      <w:r>
        <w:t xml:space="preserve"> to synchronize their configurations to iMaster NCE-IP.</w:t>
      </w:r>
    </w:p>
    <w:p w14:paraId="06A504CB" w14:textId="452E536E" w:rsidR="006B2E13" w:rsidRPr="006346DD" w:rsidRDefault="00717325" w:rsidP="00C67429">
      <w:pPr>
        <w:pStyle w:val="1f0"/>
        <w:rPr>
          <w:rFonts w:cs="Huawei Sans"/>
        </w:rPr>
      </w:pPr>
      <w:r>
        <w:rPr>
          <w:noProof/>
        </w:rPr>
        <w:drawing>
          <wp:inline distT="0" distB="0" distL="0" distR="0" wp14:anchorId="1D437B4E" wp14:editId="60D280E2">
            <wp:extent cx="5454000" cy="2398787"/>
            <wp:effectExtent l="19050" t="19050" r="13970" b="209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54000" cy="2398787"/>
                    </a:xfrm>
                    <a:prstGeom prst="rect">
                      <a:avLst/>
                    </a:prstGeom>
                    <a:ln w="12700">
                      <a:solidFill>
                        <a:schemeClr val="bg1">
                          <a:lumMod val="85000"/>
                        </a:schemeClr>
                      </a:solidFill>
                    </a:ln>
                  </pic:spPr>
                </pic:pic>
              </a:graphicData>
            </a:graphic>
          </wp:inline>
        </w:drawing>
      </w:r>
    </w:p>
    <w:p w14:paraId="03B59EB1" w14:textId="77777777" w:rsidR="005921CA" w:rsidRPr="006346DD" w:rsidRDefault="005921CA" w:rsidP="00C67429">
      <w:pPr>
        <w:pStyle w:val="1f0"/>
        <w:rPr>
          <w:rFonts w:cs="Huawei Sans"/>
        </w:rPr>
      </w:pPr>
    </w:p>
    <w:p w14:paraId="69958F97" w14:textId="4853FC24" w:rsidR="005921CA" w:rsidRPr="006346DD" w:rsidRDefault="003C309B" w:rsidP="00C67429">
      <w:pPr>
        <w:pStyle w:val="1f0"/>
        <w:rPr>
          <w:rFonts w:cs="Huawei Sans"/>
        </w:rPr>
      </w:pPr>
      <w:r>
        <w:t xml:space="preserve">Open the Network Management app and choose </w:t>
      </w:r>
      <w:r>
        <w:rPr>
          <w:b/>
          <w:bCs/>
        </w:rPr>
        <w:t>Service</w:t>
      </w:r>
      <w:r>
        <w:t xml:space="preserve"> &gt; </w:t>
      </w:r>
      <w:r>
        <w:rPr>
          <w:b/>
          <w:bCs/>
        </w:rPr>
        <w:t>Create</w:t>
      </w:r>
      <w:r>
        <w:t xml:space="preserve"> &gt; </w:t>
      </w:r>
      <w:r>
        <w:rPr>
          <w:b/>
          <w:bCs/>
        </w:rPr>
        <w:t>MBGP L3VPN</w:t>
      </w:r>
      <w:r>
        <w:t xml:space="preserve"> from the main menu.</w:t>
      </w:r>
    </w:p>
    <w:p w14:paraId="29B282E7" w14:textId="26CD9EDC" w:rsidR="005921CA" w:rsidRPr="006346DD" w:rsidRDefault="00717325" w:rsidP="00C67429">
      <w:pPr>
        <w:pStyle w:val="1f0"/>
        <w:rPr>
          <w:rFonts w:cs="Huawei Sans"/>
        </w:rPr>
      </w:pPr>
      <w:r>
        <w:rPr>
          <w:noProof/>
        </w:rPr>
        <w:drawing>
          <wp:inline distT="0" distB="0" distL="0" distR="0" wp14:anchorId="39543823" wp14:editId="6EFA64DD">
            <wp:extent cx="5454000" cy="3493774"/>
            <wp:effectExtent l="19050" t="19050" r="13970" b="1143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54000" cy="3493774"/>
                    </a:xfrm>
                    <a:prstGeom prst="rect">
                      <a:avLst/>
                    </a:prstGeom>
                    <a:ln w="12700">
                      <a:solidFill>
                        <a:schemeClr val="bg1">
                          <a:lumMod val="85000"/>
                        </a:schemeClr>
                      </a:solidFill>
                    </a:ln>
                  </pic:spPr>
                </pic:pic>
              </a:graphicData>
            </a:graphic>
          </wp:inline>
        </w:drawing>
      </w:r>
    </w:p>
    <w:p w14:paraId="405492BD" w14:textId="77777777" w:rsidR="005921CA" w:rsidRPr="006346DD" w:rsidRDefault="005921CA" w:rsidP="00C67429">
      <w:pPr>
        <w:pStyle w:val="1f0"/>
        <w:rPr>
          <w:rFonts w:cs="Huawei Sans"/>
        </w:rPr>
      </w:pPr>
    </w:p>
    <w:p w14:paraId="5DFA4B21" w14:textId="77777777" w:rsidR="003C309B" w:rsidRPr="00DD593C" w:rsidRDefault="003C309B" w:rsidP="003D370B">
      <w:pPr>
        <w:pStyle w:val="30"/>
      </w:pPr>
      <w:r>
        <w:t>Set basic parameters.</w:t>
      </w:r>
    </w:p>
    <w:p w14:paraId="66212C9E" w14:textId="77777777" w:rsidR="003C309B" w:rsidRDefault="003C309B" w:rsidP="003C309B">
      <w:pPr>
        <w:pStyle w:val="1f0"/>
      </w:pPr>
      <w:r>
        <w:lastRenderedPageBreak/>
        <w:t xml:space="preserve">In the </w:t>
      </w:r>
      <w:r>
        <w:rPr>
          <w:b/>
          <w:bCs/>
        </w:rPr>
        <w:t>Basic Parameter</w:t>
      </w:r>
      <w:r>
        <w:t xml:space="preserve"> area, set </w:t>
      </w:r>
      <w:r>
        <w:rPr>
          <w:b/>
          <w:bCs/>
        </w:rPr>
        <w:t>Service template</w:t>
      </w:r>
      <w:r>
        <w:t xml:space="preserve"> to </w:t>
      </w:r>
      <w:r>
        <w:rPr>
          <w:b/>
          <w:bCs/>
        </w:rPr>
        <w:t>L3VPN_Auto_Select</w:t>
      </w:r>
      <w:r>
        <w:t xml:space="preserve"> (default value), set </w:t>
      </w:r>
      <w:r>
        <w:rPr>
          <w:b/>
          <w:bCs/>
        </w:rPr>
        <w:t>Service name</w:t>
      </w:r>
      <w:r>
        <w:t xml:space="preserve"> and </w:t>
      </w:r>
      <w:r>
        <w:rPr>
          <w:b/>
          <w:bCs/>
        </w:rPr>
        <w:t>VRF Name</w:t>
      </w:r>
      <w:r>
        <w:t xml:space="preserve">, set </w:t>
      </w:r>
      <w:r>
        <w:rPr>
          <w:b/>
          <w:bCs/>
        </w:rPr>
        <w:t>Parameter template</w:t>
      </w:r>
      <w:r>
        <w:t xml:space="preserve"> to </w:t>
      </w:r>
      <w:r>
        <w:rPr>
          <w:b/>
          <w:bCs/>
        </w:rPr>
        <w:t>MBGP_L3VPN</w:t>
      </w:r>
      <w:r>
        <w:t xml:space="preserve">, and enable </w:t>
      </w:r>
      <w:r>
        <w:rPr>
          <w:b/>
          <w:bCs/>
        </w:rPr>
        <w:t>Auto allocate RD and RT: Yes</w:t>
      </w:r>
      <w:r>
        <w:t>.</w:t>
      </w:r>
    </w:p>
    <w:p w14:paraId="08309073" w14:textId="5FF8F009" w:rsidR="005921CA" w:rsidRPr="006346DD" w:rsidRDefault="00717325" w:rsidP="00C67429">
      <w:pPr>
        <w:pStyle w:val="1f0"/>
        <w:rPr>
          <w:rFonts w:cs="Huawei Sans"/>
        </w:rPr>
      </w:pPr>
      <w:r>
        <w:rPr>
          <w:noProof/>
        </w:rPr>
        <w:drawing>
          <wp:inline distT="0" distB="0" distL="0" distR="0" wp14:anchorId="6C1D7BFB" wp14:editId="422A4FE8">
            <wp:extent cx="3600000" cy="3418548"/>
            <wp:effectExtent l="19050" t="19050" r="19685" b="1079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600000" cy="3418548"/>
                    </a:xfrm>
                    <a:prstGeom prst="rect">
                      <a:avLst/>
                    </a:prstGeom>
                    <a:ln w="12700">
                      <a:solidFill>
                        <a:schemeClr val="bg1">
                          <a:lumMod val="85000"/>
                        </a:schemeClr>
                      </a:solidFill>
                    </a:ln>
                  </pic:spPr>
                </pic:pic>
              </a:graphicData>
            </a:graphic>
          </wp:inline>
        </w:drawing>
      </w:r>
    </w:p>
    <w:p w14:paraId="4A223177" w14:textId="3D423C15" w:rsidR="005921CA" w:rsidRPr="006346DD" w:rsidRDefault="00717325" w:rsidP="00C67429">
      <w:pPr>
        <w:pStyle w:val="1f0"/>
        <w:rPr>
          <w:rFonts w:cs="Huawei Sans"/>
        </w:rPr>
      </w:pPr>
      <w:r>
        <w:rPr>
          <w:noProof/>
        </w:rPr>
        <w:drawing>
          <wp:inline distT="0" distB="0" distL="0" distR="0" wp14:anchorId="3107BA29" wp14:editId="107D8A25">
            <wp:extent cx="3600000" cy="894501"/>
            <wp:effectExtent l="19050" t="19050" r="19685" b="2032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00000" cy="894501"/>
                    </a:xfrm>
                    <a:prstGeom prst="rect">
                      <a:avLst/>
                    </a:prstGeom>
                    <a:ln w="12700">
                      <a:solidFill>
                        <a:schemeClr val="bg1">
                          <a:lumMod val="85000"/>
                        </a:schemeClr>
                      </a:solidFill>
                    </a:ln>
                  </pic:spPr>
                </pic:pic>
              </a:graphicData>
            </a:graphic>
          </wp:inline>
        </w:drawing>
      </w:r>
    </w:p>
    <w:p w14:paraId="1CD08A15" w14:textId="77777777" w:rsidR="005921CA" w:rsidRPr="006346DD" w:rsidRDefault="005921CA" w:rsidP="00C67429">
      <w:pPr>
        <w:pStyle w:val="1f0"/>
        <w:rPr>
          <w:rFonts w:cs="Huawei Sans"/>
        </w:rPr>
      </w:pPr>
    </w:p>
    <w:p w14:paraId="074E1808" w14:textId="421225DB" w:rsidR="005921CA" w:rsidRPr="006346DD" w:rsidRDefault="003C309B" w:rsidP="003D370B">
      <w:pPr>
        <w:pStyle w:val="30"/>
      </w:pPr>
      <w:r w:rsidRPr="003C309B">
        <w:rPr>
          <w:rFonts w:hint="eastAsia"/>
        </w:rPr>
        <w:tab/>
        <w:t>Configure service nodes.</w:t>
      </w:r>
    </w:p>
    <w:p w14:paraId="2FB624FB" w14:textId="77777777" w:rsidR="003C309B" w:rsidRDefault="003C309B" w:rsidP="003C309B">
      <w:pPr>
        <w:pStyle w:val="1f0"/>
      </w:pPr>
      <w:r>
        <w:t>Select service nodes PE1 and PE4 and select a tunnel policy.</w:t>
      </w:r>
    </w:p>
    <w:p w14:paraId="434A465F" w14:textId="72D6941F" w:rsidR="003C309B" w:rsidRDefault="003C309B" w:rsidP="003C309B">
      <w:pPr>
        <w:pStyle w:val="1f0"/>
      </w:pPr>
      <w:r>
        <w:t xml:space="preserve">Click </w:t>
      </w:r>
      <w:r w:rsidR="002C4F74" w:rsidRPr="002C4F74">
        <w:rPr>
          <w:rFonts w:hint="eastAsia"/>
          <w:b/>
        </w:rPr>
        <w:t>+</w:t>
      </w:r>
      <w:r w:rsidR="002C4F74">
        <w:t xml:space="preserve"> </w:t>
      </w:r>
      <w:r>
        <w:t xml:space="preserve">in the </w:t>
      </w:r>
      <w:r>
        <w:rPr>
          <w:b/>
          <w:bCs/>
        </w:rPr>
        <w:t>Service Node</w:t>
      </w:r>
      <w:r>
        <w:t xml:space="preserve"> area.</w:t>
      </w:r>
    </w:p>
    <w:p w14:paraId="137A7FDC" w14:textId="3129D23C" w:rsidR="003C309B" w:rsidRDefault="00717325" w:rsidP="003C309B">
      <w:pPr>
        <w:pStyle w:val="1f0"/>
      </w:pPr>
      <w:r>
        <w:rPr>
          <w:noProof/>
        </w:rPr>
        <w:drawing>
          <wp:inline distT="0" distB="0" distL="0" distR="0" wp14:anchorId="2C73071D" wp14:editId="53E4A9AB">
            <wp:extent cx="3600000" cy="2073834"/>
            <wp:effectExtent l="19050" t="19050" r="19685" b="2222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00000" cy="2073834"/>
                    </a:xfrm>
                    <a:prstGeom prst="rect">
                      <a:avLst/>
                    </a:prstGeom>
                    <a:ln w="12700">
                      <a:solidFill>
                        <a:schemeClr val="bg1">
                          <a:lumMod val="85000"/>
                        </a:schemeClr>
                      </a:solidFill>
                    </a:ln>
                  </pic:spPr>
                </pic:pic>
              </a:graphicData>
            </a:graphic>
          </wp:inline>
        </w:drawing>
      </w:r>
    </w:p>
    <w:p w14:paraId="459C3774" w14:textId="77777777" w:rsidR="005F6A27" w:rsidRDefault="005F6A27" w:rsidP="003C309B">
      <w:pPr>
        <w:pStyle w:val="1f0"/>
      </w:pPr>
    </w:p>
    <w:p w14:paraId="4CC73981" w14:textId="147E424F" w:rsidR="005921CA" w:rsidRPr="003C309B" w:rsidRDefault="003C309B" w:rsidP="00C67429">
      <w:pPr>
        <w:pStyle w:val="1f0"/>
        <w:rPr>
          <w:rFonts w:cs="Huawei Sans"/>
        </w:rPr>
      </w:pPr>
      <w:r>
        <w:lastRenderedPageBreak/>
        <w:t xml:space="preserve">In the dialog box that is displayed, set </w:t>
      </w:r>
      <w:r>
        <w:rPr>
          <w:b/>
          <w:bCs/>
        </w:rPr>
        <w:t>NE name</w:t>
      </w:r>
      <w:r>
        <w:t xml:space="preserve"> to </w:t>
      </w:r>
      <w:r>
        <w:rPr>
          <w:b/>
          <w:bCs/>
        </w:rPr>
        <w:t>PE1</w:t>
      </w:r>
      <w:r>
        <w:t xml:space="preserve"> and select </w:t>
      </w:r>
      <w:r>
        <w:rPr>
          <w:b/>
          <w:bCs/>
        </w:rPr>
        <w:t>Enable IPv4</w:t>
      </w:r>
      <w:r>
        <w:t>.</w:t>
      </w:r>
    </w:p>
    <w:p w14:paraId="11F5D7F1" w14:textId="364E6F0C" w:rsidR="005921CA" w:rsidRDefault="00717325" w:rsidP="00C67429">
      <w:pPr>
        <w:pStyle w:val="1f0"/>
        <w:rPr>
          <w:rFonts w:cs="Huawei Sans"/>
        </w:rPr>
      </w:pPr>
      <w:r>
        <w:rPr>
          <w:noProof/>
        </w:rPr>
        <w:drawing>
          <wp:inline distT="0" distB="0" distL="0" distR="0" wp14:anchorId="7A06E0FE" wp14:editId="74F274F8">
            <wp:extent cx="3600000" cy="2031325"/>
            <wp:effectExtent l="19050" t="19050" r="19685" b="2667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00000" cy="2031325"/>
                    </a:xfrm>
                    <a:prstGeom prst="rect">
                      <a:avLst/>
                    </a:prstGeom>
                    <a:ln w="12700">
                      <a:solidFill>
                        <a:schemeClr val="bg1">
                          <a:lumMod val="85000"/>
                        </a:schemeClr>
                      </a:solidFill>
                    </a:ln>
                  </pic:spPr>
                </pic:pic>
              </a:graphicData>
            </a:graphic>
          </wp:inline>
        </w:drawing>
      </w:r>
    </w:p>
    <w:p w14:paraId="1EFF5CEA" w14:textId="77777777" w:rsidR="005F6A27" w:rsidRPr="006346DD" w:rsidRDefault="005F6A27" w:rsidP="00C67429">
      <w:pPr>
        <w:pStyle w:val="1f0"/>
        <w:rPr>
          <w:rFonts w:cs="Huawei Sans"/>
        </w:rPr>
      </w:pPr>
    </w:p>
    <w:p w14:paraId="403AEBB7" w14:textId="77777777" w:rsidR="003C309B" w:rsidRDefault="003C309B" w:rsidP="003C309B">
      <w:pPr>
        <w:pStyle w:val="1f0"/>
      </w:pPr>
      <w:r>
        <w:t xml:space="preserve">Select </w:t>
      </w:r>
      <w:r>
        <w:rPr>
          <w:b/>
          <w:bCs/>
        </w:rPr>
        <w:t>Enable IPv4</w:t>
      </w:r>
      <w:r>
        <w:t>.</w:t>
      </w:r>
    </w:p>
    <w:p w14:paraId="3F1D485E" w14:textId="52E3FD0C" w:rsidR="005921CA" w:rsidRDefault="00717325" w:rsidP="00C67429">
      <w:pPr>
        <w:pStyle w:val="1f0"/>
        <w:rPr>
          <w:rFonts w:cs="Huawei Sans"/>
        </w:rPr>
      </w:pPr>
      <w:r>
        <w:rPr>
          <w:noProof/>
        </w:rPr>
        <w:drawing>
          <wp:inline distT="0" distB="0" distL="0" distR="0" wp14:anchorId="0F6F9379" wp14:editId="467941D4">
            <wp:extent cx="3600000" cy="3665988"/>
            <wp:effectExtent l="19050" t="19050" r="19685" b="1079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00000" cy="3665988"/>
                    </a:xfrm>
                    <a:prstGeom prst="rect">
                      <a:avLst/>
                    </a:prstGeom>
                    <a:ln w="12700">
                      <a:solidFill>
                        <a:schemeClr val="bg1">
                          <a:lumMod val="85000"/>
                        </a:schemeClr>
                      </a:solidFill>
                    </a:ln>
                  </pic:spPr>
                </pic:pic>
              </a:graphicData>
            </a:graphic>
          </wp:inline>
        </w:drawing>
      </w:r>
    </w:p>
    <w:p w14:paraId="15082AB2" w14:textId="77777777" w:rsidR="005F6A27" w:rsidRPr="006346DD" w:rsidRDefault="005F6A27" w:rsidP="00C67429">
      <w:pPr>
        <w:pStyle w:val="1f0"/>
        <w:rPr>
          <w:rFonts w:cs="Huawei Sans"/>
        </w:rPr>
      </w:pPr>
    </w:p>
    <w:p w14:paraId="2FF33FA9" w14:textId="77777777" w:rsidR="003C309B" w:rsidRDefault="003C309B" w:rsidP="003C309B">
      <w:pPr>
        <w:pStyle w:val="1f0"/>
      </w:pPr>
      <w:r>
        <w:t xml:space="preserve">In the dialog box that is displayed, click </w:t>
      </w:r>
      <w:r>
        <w:rPr>
          <w:b/>
          <w:bCs/>
        </w:rPr>
        <w:t>+</w:t>
      </w:r>
      <w:r>
        <w:t xml:space="preserve"> next to </w:t>
      </w:r>
      <w:r>
        <w:rPr>
          <w:b/>
          <w:bCs/>
        </w:rPr>
        <w:t>Tunnel Policy</w:t>
      </w:r>
      <w:r>
        <w:t>.</w:t>
      </w:r>
    </w:p>
    <w:p w14:paraId="21DDF663" w14:textId="77777777" w:rsidR="003C309B" w:rsidRDefault="003C309B" w:rsidP="003C309B">
      <w:pPr>
        <w:pStyle w:val="1f0"/>
      </w:pPr>
      <w:r>
        <w:t xml:space="preserve">Note that </w:t>
      </w:r>
      <w:r>
        <w:rPr>
          <w:b/>
          <w:bCs/>
        </w:rPr>
        <w:t>Keep VRF up</w:t>
      </w:r>
      <w:r>
        <w:t xml:space="preserve"> must be selected. In the following figure, </w:t>
      </w:r>
      <w:r>
        <w:rPr>
          <w:b/>
          <w:bCs/>
        </w:rPr>
        <w:t>Keep VRF up</w:t>
      </w:r>
      <w:r>
        <w:t xml:space="preserve"> is not selected.</w:t>
      </w:r>
    </w:p>
    <w:p w14:paraId="5B41EC16" w14:textId="77777777" w:rsidR="003C309B" w:rsidRDefault="003C309B" w:rsidP="003C309B">
      <w:pPr>
        <w:pStyle w:val="1f0"/>
      </w:pPr>
      <w:r>
        <w:t xml:space="preserve">In the dialog box that is displayed, set </w:t>
      </w:r>
      <w:r>
        <w:rPr>
          <w:b/>
          <w:bCs/>
        </w:rPr>
        <w:t>Policy Type</w:t>
      </w:r>
      <w:r>
        <w:t xml:space="preserve"> to </w:t>
      </w:r>
      <w:r>
        <w:rPr>
          <w:b/>
          <w:bCs/>
        </w:rPr>
        <w:t>Auto select</w:t>
      </w:r>
      <w:r>
        <w:t xml:space="preserve">, click </w:t>
      </w:r>
      <w:r>
        <w:rPr>
          <w:b/>
          <w:bCs/>
        </w:rPr>
        <w:t>+</w:t>
      </w:r>
      <w:r>
        <w:t>, and select the SR-MPLS TE tunnel.</w:t>
      </w:r>
    </w:p>
    <w:p w14:paraId="76A2AC92" w14:textId="437A14ED" w:rsidR="005921CA" w:rsidRPr="006346DD" w:rsidRDefault="00717325" w:rsidP="00C67429">
      <w:pPr>
        <w:pStyle w:val="1f0"/>
        <w:rPr>
          <w:rFonts w:cs="Huawei Sans"/>
        </w:rPr>
      </w:pPr>
      <w:r>
        <w:rPr>
          <w:noProof/>
        </w:rPr>
        <w:lastRenderedPageBreak/>
        <w:drawing>
          <wp:inline distT="0" distB="0" distL="0" distR="0" wp14:anchorId="3D81AC6D" wp14:editId="32C0B3C1">
            <wp:extent cx="3600000" cy="4117851"/>
            <wp:effectExtent l="19050" t="19050" r="19685" b="1651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00000" cy="4117851"/>
                    </a:xfrm>
                    <a:prstGeom prst="rect">
                      <a:avLst/>
                    </a:prstGeom>
                    <a:ln w="12700">
                      <a:solidFill>
                        <a:schemeClr val="bg1">
                          <a:lumMod val="85000"/>
                        </a:schemeClr>
                      </a:solidFill>
                    </a:ln>
                  </pic:spPr>
                </pic:pic>
              </a:graphicData>
            </a:graphic>
          </wp:inline>
        </w:drawing>
      </w:r>
    </w:p>
    <w:p w14:paraId="0B1A96AB" w14:textId="77777777" w:rsidR="00B244E3" w:rsidRPr="006346DD" w:rsidRDefault="00B244E3" w:rsidP="00C67429">
      <w:pPr>
        <w:pStyle w:val="1f0"/>
        <w:rPr>
          <w:rFonts w:cs="Huawei Sans"/>
        </w:rPr>
      </w:pPr>
    </w:p>
    <w:p w14:paraId="47E868E4" w14:textId="77777777" w:rsidR="003C309B" w:rsidRDefault="003C309B" w:rsidP="003C309B">
      <w:pPr>
        <w:pStyle w:val="1f0"/>
      </w:pPr>
      <w:r>
        <w:t xml:space="preserve">Then, click </w:t>
      </w:r>
      <w:r>
        <w:rPr>
          <w:b/>
          <w:bCs/>
        </w:rPr>
        <w:t>OK</w:t>
      </w:r>
      <w:r>
        <w:t>.</w:t>
      </w:r>
    </w:p>
    <w:p w14:paraId="1853DCCD" w14:textId="1A5933AC" w:rsidR="005921CA" w:rsidRPr="006346DD" w:rsidRDefault="003C309B" w:rsidP="003C309B">
      <w:pPr>
        <w:pStyle w:val="1f0"/>
        <w:rPr>
          <w:rFonts w:cs="Huawei Sans"/>
        </w:rPr>
      </w:pPr>
      <w:r>
        <w:t>The service node configuration on PE1 is complete. The service node configuration on PE4 is similar to that on PE1.</w:t>
      </w:r>
    </w:p>
    <w:p w14:paraId="644A5F97" w14:textId="29738E28" w:rsidR="005921CA" w:rsidRPr="006346DD" w:rsidRDefault="003C309B" w:rsidP="003D370B">
      <w:pPr>
        <w:pStyle w:val="30"/>
        <w:rPr>
          <w:rFonts w:cs="Huawei Sans"/>
        </w:rPr>
      </w:pPr>
      <w:r>
        <w:t>Configure service access points.</w:t>
      </w:r>
    </w:p>
    <w:p w14:paraId="795F4985" w14:textId="77777777" w:rsidR="003C309B" w:rsidRDefault="003C309B" w:rsidP="003C309B">
      <w:pPr>
        <w:pStyle w:val="1f0"/>
      </w:pPr>
      <w:r>
        <w:t>Configure service access points for PE1 and PE4. Here, Loopback1 interfaces are used to simulate user access.</w:t>
      </w:r>
    </w:p>
    <w:p w14:paraId="7426723D" w14:textId="77777777" w:rsidR="003C309B" w:rsidRDefault="003C309B" w:rsidP="003C309B">
      <w:pPr>
        <w:pStyle w:val="1f0"/>
      </w:pPr>
      <w:r>
        <w:t xml:space="preserve">Click </w:t>
      </w:r>
      <w:r>
        <w:rPr>
          <w:b/>
          <w:bCs/>
        </w:rPr>
        <w:t>+</w:t>
      </w:r>
      <w:r>
        <w:t xml:space="preserve"> in the </w:t>
      </w:r>
      <w:r>
        <w:rPr>
          <w:b/>
          <w:bCs/>
        </w:rPr>
        <w:t>Service Access Point</w:t>
      </w:r>
      <w:r>
        <w:t xml:space="preserve"> area.</w:t>
      </w:r>
    </w:p>
    <w:p w14:paraId="4E5EB0B9" w14:textId="2CECD921" w:rsidR="005921CA" w:rsidRPr="006346DD" w:rsidRDefault="00717325" w:rsidP="00C67429">
      <w:pPr>
        <w:pStyle w:val="1f0"/>
        <w:rPr>
          <w:rFonts w:cs="Huawei Sans"/>
        </w:rPr>
      </w:pPr>
      <w:r>
        <w:rPr>
          <w:noProof/>
        </w:rPr>
        <w:drawing>
          <wp:inline distT="0" distB="0" distL="0" distR="0" wp14:anchorId="155296CA" wp14:editId="1C6F8805">
            <wp:extent cx="3600000" cy="2063415"/>
            <wp:effectExtent l="19050" t="19050" r="19685" b="1333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600000" cy="2063415"/>
                    </a:xfrm>
                    <a:prstGeom prst="rect">
                      <a:avLst/>
                    </a:prstGeom>
                    <a:ln w="12700">
                      <a:solidFill>
                        <a:schemeClr val="bg1">
                          <a:lumMod val="85000"/>
                        </a:schemeClr>
                      </a:solidFill>
                    </a:ln>
                  </pic:spPr>
                </pic:pic>
              </a:graphicData>
            </a:graphic>
          </wp:inline>
        </w:drawing>
      </w:r>
    </w:p>
    <w:p w14:paraId="21AE7D6E" w14:textId="77777777" w:rsidR="005921CA" w:rsidRPr="006346DD" w:rsidRDefault="005921CA" w:rsidP="00C67429">
      <w:pPr>
        <w:pStyle w:val="1f0"/>
        <w:rPr>
          <w:rFonts w:cs="Huawei Sans"/>
        </w:rPr>
      </w:pPr>
    </w:p>
    <w:p w14:paraId="5A0323B5" w14:textId="77777777" w:rsidR="003C309B" w:rsidRDefault="003C309B" w:rsidP="003C309B">
      <w:pPr>
        <w:pStyle w:val="1f0"/>
      </w:pPr>
      <w:r>
        <w:lastRenderedPageBreak/>
        <w:t xml:space="preserve">In the </w:t>
      </w:r>
      <w:r>
        <w:rPr>
          <w:b/>
          <w:bCs/>
        </w:rPr>
        <w:t>Service Access Point</w:t>
      </w:r>
      <w:r>
        <w:t xml:space="preserve"> dialog box, set </w:t>
      </w:r>
      <w:r>
        <w:rPr>
          <w:b/>
          <w:bCs/>
        </w:rPr>
        <w:t>Name</w:t>
      </w:r>
      <w:r>
        <w:t xml:space="preserve"> to </w:t>
      </w:r>
      <w:r>
        <w:rPr>
          <w:b/>
          <w:bCs/>
        </w:rPr>
        <w:t>PE1_Tenant</w:t>
      </w:r>
      <w:r>
        <w:t xml:space="preserve"> for PE1, retain the default single-homing access mode, and click </w:t>
      </w:r>
      <w:r>
        <w:rPr>
          <w:b/>
          <w:bCs/>
        </w:rPr>
        <w:t>+</w:t>
      </w:r>
      <w:r>
        <w:t>.</w:t>
      </w:r>
    </w:p>
    <w:p w14:paraId="51EC477F" w14:textId="10D6473F" w:rsidR="005921CA" w:rsidRDefault="00717325" w:rsidP="00C67429">
      <w:pPr>
        <w:pStyle w:val="1f0"/>
        <w:rPr>
          <w:rFonts w:cs="Huawei Sans"/>
        </w:rPr>
      </w:pPr>
      <w:r>
        <w:rPr>
          <w:noProof/>
        </w:rPr>
        <w:drawing>
          <wp:inline distT="0" distB="0" distL="0" distR="0" wp14:anchorId="0777E5C7" wp14:editId="1DB6A503">
            <wp:extent cx="3600000" cy="2514868"/>
            <wp:effectExtent l="19050" t="19050" r="19685" b="1905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600000" cy="2514868"/>
                    </a:xfrm>
                    <a:prstGeom prst="rect">
                      <a:avLst/>
                    </a:prstGeom>
                    <a:ln w="12700">
                      <a:solidFill>
                        <a:schemeClr val="bg1">
                          <a:lumMod val="85000"/>
                        </a:schemeClr>
                      </a:solidFill>
                    </a:ln>
                  </pic:spPr>
                </pic:pic>
              </a:graphicData>
            </a:graphic>
          </wp:inline>
        </w:drawing>
      </w:r>
    </w:p>
    <w:p w14:paraId="007CD1FD" w14:textId="0A6FB8E0" w:rsidR="00717325" w:rsidRPr="006346DD" w:rsidRDefault="00717325" w:rsidP="00C67429">
      <w:pPr>
        <w:pStyle w:val="1f0"/>
        <w:rPr>
          <w:rFonts w:cs="Huawei Sans"/>
        </w:rPr>
      </w:pPr>
      <w:r>
        <w:rPr>
          <w:noProof/>
        </w:rPr>
        <w:drawing>
          <wp:inline distT="0" distB="0" distL="0" distR="0" wp14:anchorId="7B14240A" wp14:editId="4EB79C74">
            <wp:extent cx="3600000" cy="4578499"/>
            <wp:effectExtent l="19050" t="19050" r="19685" b="1270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600000" cy="4578499"/>
                    </a:xfrm>
                    <a:prstGeom prst="rect">
                      <a:avLst/>
                    </a:prstGeom>
                    <a:ln w="12700">
                      <a:solidFill>
                        <a:schemeClr val="bg1">
                          <a:lumMod val="85000"/>
                        </a:schemeClr>
                      </a:solidFill>
                    </a:ln>
                  </pic:spPr>
                </pic:pic>
              </a:graphicData>
            </a:graphic>
          </wp:inline>
        </w:drawing>
      </w:r>
    </w:p>
    <w:p w14:paraId="707FABA0" w14:textId="77777777" w:rsidR="005921CA" w:rsidRPr="006346DD" w:rsidRDefault="005921CA" w:rsidP="00C67429">
      <w:pPr>
        <w:pStyle w:val="1f0"/>
        <w:rPr>
          <w:rFonts w:cs="Huawei Sans"/>
        </w:rPr>
      </w:pPr>
    </w:p>
    <w:p w14:paraId="22F5EE83" w14:textId="77777777" w:rsidR="003C309B" w:rsidRDefault="003C309B" w:rsidP="003C309B">
      <w:pPr>
        <w:pStyle w:val="1f0"/>
      </w:pPr>
      <w:r>
        <w:t xml:space="preserve">In the dialog box that is displayed, set </w:t>
      </w:r>
      <w:r>
        <w:rPr>
          <w:b/>
          <w:bCs/>
        </w:rPr>
        <w:t>NE</w:t>
      </w:r>
      <w:r>
        <w:t xml:space="preserve"> to </w:t>
      </w:r>
      <w:r>
        <w:rPr>
          <w:b/>
          <w:bCs/>
        </w:rPr>
        <w:t>PE1|VPNA</w:t>
      </w:r>
      <w:r>
        <w:t xml:space="preserve">, </w:t>
      </w:r>
      <w:r>
        <w:rPr>
          <w:b/>
          <w:bCs/>
        </w:rPr>
        <w:t>Interface</w:t>
      </w:r>
      <w:r>
        <w:t xml:space="preserve"> to </w:t>
      </w:r>
      <w:r>
        <w:rPr>
          <w:b/>
          <w:bCs/>
        </w:rPr>
        <w:t>Loopback1</w:t>
      </w:r>
      <w:r>
        <w:t xml:space="preserve">, and select </w:t>
      </w:r>
      <w:r>
        <w:rPr>
          <w:b/>
          <w:bCs/>
        </w:rPr>
        <w:t>Enable IPv4</w:t>
      </w:r>
      <w:r>
        <w:t>.</w:t>
      </w:r>
    </w:p>
    <w:p w14:paraId="4FCBDFAC" w14:textId="7EDB7B2B" w:rsidR="003C309B" w:rsidRDefault="00717325" w:rsidP="003C309B">
      <w:pPr>
        <w:pStyle w:val="1f0"/>
      </w:pPr>
      <w:r>
        <w:rPr>
          <w:noProof/>
        </w:rPr>
        <w:lastRenderedPageBreak/>
        <w:drawing>
          <wp:inline distT="0" distB="0" distL="0" distR="0" wp14:anchorId="45111309" wp14:editId="3B142832">
            <wp:extent cx="3600000" cy="3374545"/>
            <wp:effectExtent l="19050" t="19050" r="19685" b="1651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00000" cy="3374545"/>
                    </a:xfrm>
                    <a:prstGeom prst="rect">
                      <a:avLst/>
                    </a:prstGeom>
                    <a:ln w="12700">
                      <a:solidFill>
                        <a:schemeClr val="bg1">
                          <a:lumMod val="85000"/>
                        </a:schemeClr>
                      </a:solidFill>
                    </a:ln>
                  </pic:spPr>
                </pic:pic>
              </a:graphicData>
            </a:graphic>
          </wp:inline>
        </w:drawing>
      </w:r>
    </w:p>
    <w:p w14:paraId="755AA210" w14:textId="77777777" w:rsidR="005F6A27" w:rsidRDefault="005F6A27" w:rsidP="003C309B">
      <w:pPr>
        <w:pStyle w:val="1f0"/>
      </w:pPr>
    </w:p>
    <w:p w14:paraId="6C1CD807" w14:textId="028F4F05" w:rsidR="005921CA" w:rsidRPr="003C309B" w:rsidRDefault="003C309B" w:rsidP="00C67429">
      <w:pPr>
        <w:pStyle w:val="1f0"/>
        <w:rPr>
          <w:rFonts w:cs="Huawei Sans"/>
        </w:rPr>
      </w:pPr>
      <w:r>
        <w:t>In the new area that is displayed, you can configure protocol information, that is, information about routing protocols between the current device and CE.</w:t>
      </w:r>
    </w:p>
    <w:p w14:paraId="29986607" w14:textId="7116D985" w:rsidR="005921CA" w:rsidRPr="006346DD" w:rsidRDefault="00717325" w:rsidP="00C67429">
      <w:pPr>
        <w:pStyle w:val="1f0"/>
        <w:rPr>
          <w:rFonts w:cs="Huawei Sans"/>
        </w:rPr>
      </w:pPr>
      <w:r>
        <w:rPr>
          <w:noProof/>
        </w:rPr>
        <w:drawing>
          <wp:inline distT="0" distB="0" distL="0" distR="0" wp14:anchorId="14A3A9AC" wp14:editId="65B0E3C1">
            <wp:extent cx="5454000" cy="3608083"/>
            <wp:effectExtent l="19050" t="19050" r="13970" b="1143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54000" cy="3608083"/>
                    </a:xfrm>
                    <a:prstGeom prst="rect">
                      <a:avLst/>
                    </a:prstGeom>
                    <a:ln w="12700">
                      <a:solidFill>
                        <a:schemeClr val="bg1">
                          <a:lumMod val="85000"/>
                        </a:schemeClr>
                      </a:solidFill>
                    </a:ln>
                  </pic:spPr>
                </pic:pic>
              </a:graphicData>
            </a:graphic>
          </wp:inline>
        </w:drawing>
      </w:r>
    </w:p>
    <w:p w14:paraId="1612CF0D" w14:textId="77777777" w:rsidR="00B244E3" w:rsidRPr="006346DD" w:rsidRDefault="00B244E3" w:rsidP="00C67429">
      <w:pPr>
        <w:pStyle w:val="1f0"/>
        <w:rPr>
          <w:rFonts w:cs="Huawei Sans"/>
        </w:rPr>
      </w:pPr>
    </w:p>
    <w:p w14:paraId="46A0B107" w14:textId="77777777" w:rsidR="003C309B" w:rsidRDefault="003C309B" w:rsidP="003C309B">
      <w:pPr>
        <w:pStyle w:val="1f0"/>
      </w:pPr>
      <w:r>
        <w:t>After selecting the corresponding protocol types, you can set protocol parameters. For example, you can configure a BGP peer relationship with the CE if BGP is selected.</w:t>
      </w:r>
    </w:p>
    <w:p w14:paraId="1DB43F73" w14:textId="77777777" w:rsidR="003C309B" w:rsidRDefault="003C309B" w:rsidP="003C309B">
      <w:pPr>
        <w:pStyle w:val="1f0"/>
      </w:pPr>
      <w:r>
        <w:lastRenderedPageBreak/>
        <w:t>In this experiment, Loopback1 interfaces are used to simulate CEs. Therefore, you do not need to configure routing protocols between the current device and CE.</w:t>
      </w:r>
    </w:p>
    <w:p w14:paraId="26F2D374" w14:textId="77777777" w:rsidR="003C309B" w:rsidRDefault="003C309B" w:rsidP="003C309B">
      <w:pPr>
        <w:pStyle w:val="1f0"/>
      </w:pPr>
      <w:r>
        <w:t xml:space="preserve">Finally, click </w:t>
      </w:r>
      <w:r>
        <w:rPr>
          <w:b/>
          <w:bCs/>
        </w:rPr>
        <w:t>OK</w:t>
      </w:r>
      <w:r>
        <w:t>. The service access point PE1_Tenant is configured. The service access point configuration on PE4 is similar to that on PE1.</w:t>
      </w:r>
    </w:p>
    <w:p w14:paraId="4CA6D737" w14:textId="77777777" w:rsidR="003C309B" w:rsidRDefault="003C309B" w:rsidP="003C309B">
      <w:pPr>
        <w:pStyle w:val="1f0"/>
      </w:pPr>
      <w:r>
        <w:t>The service access point configurations (CE-related configurations) on PE1 and PE4 are complete.</w:t>
      </w:r>
    </w:p>
    <w:p w14:paraId="379B3D29" w14:textId="3369AD7A" w:rsidR="003C309B" w:rsidRDefault="00717325" w:rsidP="003C309B">
      <w:pPr>
        <w:pStyle w:val="1f0"/>
      </w:pPr>
      <w:r>
        <w:rPr>
          <w:noProof/>
        </w:rPr>
        <w:drawing>
          <wp:inline distT="0" distB="0" distL="0" distR="0" wp14:anchorId="7830FADB" wp14:editId="0A14A616">
            <wp:extent cx="3600000" cy="1770850"/>
            <wp:effectExtent l="19050" t="19050" r="19685" b="2032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00000" cy="1770850"/>
                    </a:xfrm>
                    <a:prstGeom prst="rect">
                      <a:avLst/>
                    </a:prstGeom>
                    <a:ln w="12700">
                      <a:solidFill>
                        <a:schemeClr val="bg1">
                          <a:lumMod val="85000"/>
                        </a:schemeClr>
                      </a:solidFill>
                    </a:ln>
                  </pic:spPr>
                </pic:pic>
              </a:graphicData>
            </a:graphic>
          </wp:inline>
        </w:drawing>
      </w:r>
    </w:p>
    <w:p w14:paraId="7BF8B279" w14:textId="77777777" w:rsidR="005921CA" w:rsidRPr="006346DD" w:rsidRDefault="005921CA" w:rsidP="00C67429">
      <w:pPr>
        <w:pStyle w:val="1f0"/>
        <w:rPr>
          <w:rFonts w:cs="Huawei Sans"/>
        </w:rPr>
      </w:pPr>
    </w:p>
    <w:p w14:paraId="0EE3CFC2" w14:textId="5E8F84E2" w:rsidR="005921CA" w:rsidRPr="006346DD" w:rsidRDefault="005921CA" w:rsidP="00B244E3">
      <w:pPr>
        <w:pStyle w:val="30"/>
        <w:keepNext/>
        <w:rPr>
          <w:rFonts w:cs="Huawei Sans"/>
        </w:rPr>
      </w:pPr>
      <w:r w:rsidRPr="006346DD">
        <w:rPr>
          <w:rFonts w:cs="Huawei Sans"/>
        </w:rPr>
        <w:t>Configure tunnel</w:t>
      </w:r>
      <w:r w:rsidR="003C309B">
        <w:rPr>
          <w:rFonts w:cs="Huawei Sans"/>
        </w:rPr>
        <w:t>s</w:t>
      </w:r>
      <w:r w:rsidRPr="006346DD">
        <w:rPr>
          <w:rFonts w:cs="Huawei Sans"/>
        </w:rPr>
        <w:t>.</w:t>
      </w:r>
    </w:p>
    <w:p w14:paraId="1A6D431A" w14:textId="77777777" w:rsidR="003C309B" w:rsidRDefault="003C309B" w:rsidP="003C309B">
      <w:pPr>
        <w:pStyle w:val="1f0"/>
      </w:pPr>
      <w:r>
        <w:t>Here, associate VRFs with SR-MPLS TE.</w:t>
      </w:r>
    </w:p>
    <w:p w14:paraId="0137D8B1" w14:textId="68FEFE3A" w:rsidR="005921CA" w:rsidRDefault="00717325" w:rsidP="00C67429">
      <w:pPr>
        <w:pStyle w:val="1f0"/>
        <w:rPr>
          <w:rFonts w:cs="Huawei Sans"/>
        </w:rPr>
      </w:pPr>
      <w:r>
        <w:rPr>
          <w:noProof/>
        </w:rPr>
        <w:drawing>
          <wp:inline distT="0" distB="0" distL="0" distR="0" wp14:anchorId="196BD6FB" wp14:editId="592321D7">
            <wp:extent cx="3600000" cy="3628916"/>
            <wp:effectExtent l="19050" t="19050" r="19685" b="1016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00000" cy="3628916"/>
                    </a:xfrm>
                    <a:prstGeom prst="rect">
                      <a:avLst/>
                    </a:prstGeom>
                    <a:ln w="12700">
                      <a:solidFill>
                        <a:schemeClr val="bg1">
                          <a:lumMod val="85000"/>
                        </a:schemeClr>
                      </a:solidFill>
                    </a:ln>
                  </pic:spPr>
                </pic:pic>
              </a:graphicData>
            </a:graphic>
          </wp:inline>
        </w:drawing>
      </w:r>
    </w:p>
    <w:p w14:paraId="310830E1" w14:textId="77777777" w:rsidR="005F6A27" w:rsidRPr="006346DD" w:rsidRDefault="005F6A27" w:rsidP="00C67429">
      <w:pPr>
        <w:pStyle w:val="1f0"/>
        <w:rPr>
          <w:rFonts w:cs="Huawei Sans"/>
        </w:rPr>
      </w:pPr>
    </w:p>
    <w:p w14:paraId="4B2358D0" w14:textId="77777777" w:rsidR="003C309B" w:rsidRDefault="003C309B" w:rsidP="003C309B">
      <w:pPr>
        <w:pStyle w:val="1f0"/>
      </w:pPr>
      <w:r>
        <w:t xml:space="preserve">Select </w:t>
      </w:r>
      <w:r>
        <w:rPr>
          <w:b/>
          <w:bCs/>
        </w:rPr>
        <w:t>Enable IPv4</w:t>
      </w:r>
      <w:r>
        <w:t xml:space="preserve">, click </w:t>
      </w:r>
      <w:r>
        <w:rPr>
          <w:b/>
          <w:bCs/>
        </w:rPr>
        <w:t>+</w:t>
      </w:r>
      <w:r>
        <w:t xml:space="preserve">, and set the tunnel type to </w:t>
      </w:r>
      <w:r>
        <w:rPr>
          <w:b/>
          <w:bCs/>
        </w:rPr>
        <w:t>SR-MPLS TE</w:t>
      </w:r>
      <w:r>
        <w:t>.</w:t>
      </w:r>
    </w:p>
    <w:p w14:paraId="42875EF8" w14:textId="77777777" w:rsidR="003C309B" w:rsidRDefault="003C309B" w:rsidP="003C309B">
      <w:pPr>
        <w:pStyle w:val="1f0"/>
      </w:pPr>
      <w:r>
        <w:t xml:space="preserve">Finally, click </w:t>
      </w:r>
      <w:r>
        <w:rPr>
          <w:b/>
          <w:bCs/>
        </w:rPr>
        <w:t>Configure</w:t>
      </w:r>
      <w:r>
        <w:t xml:space="preserve"> and wait for the L3VPN service configurations to be delivered to devices.</w:t>
      </w:r>
    </w:p>
    <w:p w14:paraId="6A9DF0A6" w14:textId="77777777" w:rsidR="00B244E3" w:rsidRPr="006346DD" w:rsidRDefault="00B244E3" w:rsidP="00C67429">
      <w:pPr>
        <w:pStyle w:val="1f0"/>
        <w:rPr>
          <w:rFonts w:cs="Huawei Sans"/>
        </w:rPr>
      </w:pPr>
    </w:p>
    <w:p w14:paraId="57706AD9" w14:textId="77777777" w:rsidR="00CF253D" w:rsidRDefault="00CF253D" w:rsidP="00CF253D">
      <w:pPr>
        <w:pStyle w:val="1f0"/>
      </w:pPr>
      <w:r>
        <w:t xml:space="preserve">In the </w:t>
      </w:r>
      <w:r>
        <w:rPr>
          <w:b/>
          <w:bCs/>
        </w:rPr>
        <w:t>Success</w:t>
      </w:r>
      <w:r>
        <w:t xml:space="preserve"> dialog box, you can click the corresponding hyperlink to check information about the configured L3VPN service.</w:t>
      </w:r>
    </w:p>
    <w:p w14:paraId="0EBFF295" w14:textId="2C5B5B96" w:rsidR="00CF253D" w:rsidRDefault="00717325" w:rsidP="00CF253D">
      <w:pPr>
        <w:pStyle w:val="1f0"/>
      </w:pPr>
      <w:r>
        <w:rPr>
          <w:noProof/>
        </w:rPr>
        <w:drawing>
          <wp:inline distT="0" distB="0" distL="0" distR="0" wp14:anchorId="47D54FDA" wp14:editId="5D65272D">
            <wp:extent cx="5454000" cy="617946"/>
            <wp:effectExtent l="19050" t="19050" r="13970" b="1079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54000" cy="617946"/>
                    </a:xfrm>
                    <a:prstGeom prst="rect">
                      <a:avLst/>
                    </a:prstGeom>
                    <a:ln w="12700">
                      <a:solidFill>
                        <a:schemeClr val="bg1">
                          <a:lumMod val="85000"/>
                        </a:schemeClr>
                      </a:solidFill>
                    </a:ln>
                  </pic:spPr>
                </pic:pic>
              </a:graphicData>
            </a:graphic>
          </wp:inline>
        </w:drawing>
      </w:r>
    </w:p>
    <w:p w14:paraId="22480553" w14:textId="77777777" w:rsidR="005F6A27" w:rsidRDefault="005F6A27" w:rsidP="00CF253D">
      <w:pPr>
        <w:pStyle w:val="1f0"/>
      </w:pPr>
    </w:p>
    <w:p w14:paraId="74C9F93F" w14:textId="77777777" w:rsidR="00CF253D" w:rsidRDefault="00CF253D" w:rsidP="00CF253D">
      <w:pPr>
        <w:pStyle w:val="1f0"/>
      </w:pPr>
      <w:r>
        <w:t>The alarm status and running status of the service are normal. PCEP and BGP-LS are required for the monitoring of the two statuses. Ensure that the PCEP session is normal and iMaster NCE-IP can receive BGP-LS routes from PEs.</w:t>
      </w:r>
    </w:p>
    <w:p w14:paraId="036BCBCB" w14:textId="77777777" w:rsidR="00CF253D" w:rsidRDefault="00CF253D" w:rsidP="00CF253D">
      <w:pPr>
        <w:pStyle w:val="1f0"/>
      </w:pPr>
    </w:p>
    <w:p w14:paraId="5975DF6B" w14:textId="77777777" w:rsidR="00CF253D" w:rsidRDefault="00CF253D" w:rsidP="00CF253D">
      <w:pPr>
        <w:pStyle w:val="1f0"/>
      </w:pPr>
      <w:r>
        <w:t>In this view, you can click the 360-degree view icon before a service name to access the 360-degree service view. In the 360-degree service view, you can monitor the service information (including service alarms and paths) in real time, diagnose services, and perform active/standby switchovers.</w:t>
      </w:r>
    </w:p>
    <w:p w14:paraId="1A090050" w14:textId="1CC5AB44" w:rsidR="00CF253D" w:rsidRDefault="00717325" w:rsidP="00CF253D">
      <w:pPr>
        <w:pStyle w:val="1f0"/>
      </w:pPr>
      <w:r>
        <w:rPr>
          <w:noProof/>
        </w:rPr>
        <w:drawing>
          <wp:inline distT="0" distB="0" distL="0" distR="0" wp14:anchorId="66481EAD" wp14:editId="77CDBDEB">
            <wp:extent cx="5454000" cy="2362570"/>
            <wp:effectExtent l="19050" t="19050" r="13970" b="1905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54000" cy="2362570"/>
                    </a:xfrm>
                    <a:prstGeom prst="rect">
                      <a:avLst/>
                    </a:prstGeom>
                    <a:ln w="12700">
                      <a:solidFill>
                        <a:schemeClr val="bg1">
                          <a:lumMod val="85000"/>
                        </a:schemeClr>
                      </a:solidFill>
                    </a:ln>
                  </pic:spPr>
                </pic:pic>
              </a:graphicData>
            </a:graphic>
          </wp:inline>
        </w:drawing>
      </w:r>
    </w:p>
    <w:p w14:paraId="00F12F61" w14:textId="77777777" w:rsidR="008167E8" w:rsidRPr="006346DD" w:rsidRDefault="008167E8" w:rsidP="00C67429">
      <w:pPr>
        <w:pStyle w:val="1f0"/>
        <w:rPr>
          <w:rFonts w:cs="Huawei Sans"/>
        </w:rPr>
      </w:pPr>
    </w:p>
    <w:p w14:paraId="5DEBE6CE" w14:textId="534AFB09" w:rsidR="005921CA" w:rsidRPr="006346DD" w:rsidRDefault="00CF253D" w:rsidP="005921CA">
      <w:pPr>
        <w:pStyle w:val="30"/>
        <w:rPr>
          <w:rFonts w:cs="Huawei Sans"/>
        </w:rPr>
      </w:pPr>
      <w:r>
        <w:t>Check delivered configurations.</w:t>
      </w:r>
    </w:p>
    <w:p w14:paraId="76FB0441" w14:textId="77777777" w:rsidR="00CF253D" w:rsidRPr="007D10C9" w:rsidRDefault="00CF253D" w:rsidP="00CF253D">
      <w:pPr>
        <w:pStyle w:val="1f0"/>
      </w:pPr>
      <w:r>
        <w:t>On PE1, check information about the VPN instance delivered by iMaster NCE-IP, binding relationship between the VPN instance and interface, BGP routes, and tunnel policy.</w:t>
      </w:r>
    </w:p>
    <w:p w14:paraId="0C056AFC" w14:textId="77777777" w:rsidR="00CF253D" w:rsidRPr="007D10C9" w:rsidRDefault="00CF253D" w:rsidP="00CF253D">
      <w:pPr>
        <w:pStyle w:val="1f0"/>
      </w:pPr>
      <w:r>
        <w:t>Check VPN instance and Loopback1 configurations.</w:t>
      </w:r>
    </w:p>
    <w:p w14:paraId="42D9FCF6" w14:textId="77777777" w:rsidR="005921CA" w:rsidRPr="006346DD" w:rsidRDefault="005921CA" w:rsidP="00A37A78">
      <w:pPr>
        <w:pStyle w:val="2f2"/>
        <w:rPr>
          <w:rFonts w:cs="Huawei Sans"/>
        </w:rPr>
      </w:pPr>
      <w:r w:rsidRPr="006346DD">
        <w:rPr>
          <w:rFonts w:cs="Huawei Sans"/>
        </w:rPr>
        <w:t xml:space="preserve">[PE1]display current-configuration configuration vpn-instance </w:t>
      </w:r>
      <w:r w:rsidRPr="006346DD">
        <w:rPr>
          <w:rFonts w:cs="Huawei Sans"/>
          <w:color w:val="C7000B"/>
        </w:rPr>
        <w:t>VPNA</w:t>
      </w:r>
      <w:r w:rsidRPr="006346DD">
        <w:rPr>
          <w:rFonts w:cs="Huawei Sans"/>
        </w:rPr>
        <w:t xml:space="preserve"> </w:t>
      </w:r>
    </w:p>
    <w:p w14:paraId="3FCA44EE" w14:textId="77777777" w:rsidR="008167E8" w:rsidRPr="006346DD" w:rsidRDefault="008167E8" w:rsidP="00A37A78">
      <w:pPr>
        <w:pStyle w:val="2f2"/>
        <w:rPr>
          <w:rFonts w:cs="Huawei Sans"/>
        </w:rPr>
      </w:pPr>
      <w:r w:rsidRPr="006346DD">
        <w:rPr>
          <w:rFonts w:cs="Huawei Sans"/>
        </w:rPr>
        <w:t>#</w:t>
      </w:r>
    </w:p>
    <w:p w14:paraId="4DC336F3" w14:textId="77777777" w:rsidR="008167E8" w:rsidRPr="006346DD" w:rsidRDefault="008167E8" w:rsidP="00A37A78">
      <w:pPr>
        <w:pStyle w:val="2f2"/>
        <w:rPr>
          <w:rFonts w:cs="Huawei Sans"/>
        </w:rPr>
      </w:pPr>
      <w:r w:rsidRPr="006346DD">
        <w:rPr>
          <w:rFonts w:cs="Huawei Sans"/>
        </w:rPr>
        <w:t>ip vpn-instance VPNA</w:t>
      </w:r>
    </w:p>
    <w:p w14:paraId="551FF5F9" w14:textId="77777777" w:rsidR="008167E8" w:rsidRPr="006346DD" w:rsidRDefault="008167E8" w:rsidP="00A37A78">
      <w:pPr>
        <w:pStyle w:val="2f2"/>
        <w:rPr>
          <w:rFonts w:cs="Huawei Sans"/>
        </w:rPr>
      </w:pPr>
      <w:r w:rsidRPr="006346DD">
        <w:rPr>
          <w:rFonts w:cs="Huawei Sans"/>
        </w:rPr>
        <w:t xml:space="preserve"> ipv4-family</w:t>
      </w:r>
    </w:p>
    <w:p w14:paraId="462C284D" w14:textId="77777777" w:rsidR="008167E8" w:rsidRPr="006346DD" w:rsidRDefault="008167E8" w:rsidP="00A37A78">
      <w:pPr>
        <w:pStyle w:val="2f2"/>
        <w:rPr>
          <w:rFonts w:cs="Huawei Sans"/>
        </w:rPr>
      </w:pPr>
      <w:r w:rsidRPr="006346DD">
        <w:rPr>
          <w:rFonts w:cs="Huawei Sans"/>
        </w:rPr>
        <w:t xml:space="preserve">  route-distinguisher 11:18</w:t>
      </w:r>
    </w:p>
    <w:p w14:paraId="2712D975" w14:textId="77777777" w:rsidR="008167E8" w:rsidRPr="006346DD" w:rsidRDefault="008167E8" w:rsidP="00A37A78">
      <w:pPr>
        <w:pStyle w:val="2f2"/>
        <w:rPr>
          <w:rFonts w:cs="Huawei Sans"/>
        </w:rPr>
      </w:pPr>
      <w:r w:rsidRPr="006346DD">
        <w:rPr>
          <w:rFonts w:cs="Huawei Sans"/>
        </w:rPr>
        <w:t xml:space="preserve">  tnl-policy NCE-VRF-VPNA</w:t>
      </w:r>
    </w:p>
    <w:p w14:paraId="192D1BEC" w14:textId="77777777" w:rsidR="008167E8" w:rsidRPr="006346DD" w:rsidRDefault="008167E8" w:rsidP="00A37A78">
      <w:pPr>
        <w:pStyle w:val="2f2"/>
        <w:rPr>
          <w:rFonts w:cs="Huawei Sans"/>
        </w:rPr>
      </w:pPr>
      <w:r w:rsidRPr="006346DD">
        <w:rPr>
          <w:rFonts w:cs="Huawei Sans"/>
        </w:rPr>
        <w:t xml:space="preserve">  apply-label per-instance</w:t>
      </w:r>
    </w:p>
    <w:p w14:paraId="7294EBF9" w14:textId="77777777" w:rsidR="008167E8" w:rsidRPr="006346DD" w:rsidRDefault="008167E8" w:rsidP="00A37A78">
      <w:pPr>
        <w:pStyle w:val="2f2"/>
        <w:rPr>
          <w:rFonts w:cs="Huawei Sans"/>
        </w:rPr>
      </w:pPr>
      <w:r w:rsidRPr="006346DD">
        <w:rPr>
          <w:rFonts w:cs="Huawei Sans"/>
        </w:rPr>
        <w:t xml:space="preserve">  transit-vpn</w:t>
      </w:r>
    </w:p>
    <w:p w14:paraId="562D94FC" w14:textId="77777777" w:rsidR="008167E8" w:rsidRPr="006346DD" w:rsidRDefault="008167E8" w:rsidP="00A37A78">
      <w:pPr>
        <w:pStyle w:val="2f2"/>
        <w:rPr>
          <w:rFonts w:cs="Huawei Sans"/>
        </w:rPr>
      </w:pPr>
      <w:r w:rsidRPr="006346DD">
        <w:rPr>
          <w:rFonts w:cs="Huawei Sans"/>
        </w:rPr>
        <w:t xml:space="preserve">  vpn-target 200:52 export-extcommunity</w:t>
      </w:r>
    </w:p>
    <w:p w14:paraId="2DB9662F" w14:textId="77777777" w:rsidR="008167E8" w:rsidRPr="006346DD" w:rsidRDefault="008167E8" w:rsidP="00A37A78">
      <w:pPr>
        <w:pStyle w:val="2f2"/>
        <w:rPr>
          <w:rFonts w:cs="Huawei Sans"/>
        </w:rPr>
      </w:pPr>
      <w:r w:rsidRPr="006346DD">
        <w:rPr>
          <w:rFonts w:cs="Huawei Sans"/>
        </w:rPr>
        <w:t xml:space="preserve">  vpn-target 200:52 import-extcommunity</w:t>
      </w:r>
    </w:p>
    <w:p w14:paraId="3C91DC5C" w14:textId="77777777" w:rsidR="005921CA" w:rsidRPr="006346DD" w:rsidRDefault="008167E8" w:rsidP="00A37A78">
      <w:pPr>
        <w:pStyle w:val="2f2"/>
        <w:rPr>
          <w:rFonts w:cs="Huawei Sans"/>
        </w:rPr>
      </w:pPr>
      <w:r w:rsidRPr="006346DD">
        <w:rPr>
          <w:rFonts w:cs="Huawei Sans"/>
        </w:rPr>
        <w:lastRenderedPageBreak/>
        <w:t>##</w:t>
      </w:r>
    </w:p>
    <w:p w14:paraId="42BF939B" w14:textId="77777777" w:rsidR="005921CA" w:rsidRPr="006346DD" w:rsidRDefault="005921CA" w:rsidP="00A37A78">
      <w:pPr>
        <w:pStyle w:val="2f2"/>
        <w:rPr>
          <w:rFonts w:cs="Huawei Sans"/>
        </w:rPr>
      </w:pPr>
    </w:p>
    <w:p w14:paraId="4A8E8783" w14:textId="77777777" w:rsidR="005921CA" w:rsidRPr="006346DD" w:rsidRDefault="005921CA" w:rsidP="00A37A78">
      <w:pPr>
        <w:pStyle w:val="2f2"/>
        <w:rPr>
          <w:rFonts w:cs="Huawei Sans"/>
        </w:rPr>
      </w:pPr>
      <w:r w:rsidRPr="006346DD">
        <w:rPr>
          <w:rFonts w:cs="Huawei Sans"/>
        </w:rPr>
        <w:t>[PE1]display current-configuration interface LoopBack 1</w:t>
      </w:r>
    </w:p>
    <w:p w14:paraId="58F17D23" w14:textId="77777777" w:rsidR="005921CA" w:rsidRPr="006346DD" w:rsidRDefault="005921CA" w:rsidP="00A37A78">
      <w:pPr>
        <w:pStyle w:val="2f2"/>
        <w:rPr>
          <w:rFonts w:cs="Huawei Sans"/>
        </w:rPr>
      </w:pPr>
      <w:r w:rsidRPr="006346DD">
        <w:rPr>
          <w:rFonts w:cs="Huawei Sans"/>
        </w:rPr>
        <w:t>#</w:t>
      </w:r>
    </w:p>
    <w:p w14:paraId="435A8BAB" w14:textId="77777777" w:rsidR="005921CA" w:rsidRPr="006346DD" w:rsidRDefault="005921CA" w:rsidP="00A37A78">
      <w:pPr>
        <w:pStyle w:val="2f2"/>
        <w:rPr>
          <w:rFonts w:cs="Huawei Sans"/>
        </w:rPr>
      </w:pPr>
      <w:r w:rsidRPr="006346DD">
        <w:rPr>
          <w:rFonts w:cs="Huawei Sans"/>
        </w:rPr>
        <w:t>interface LoopBack1</w:t>
      </w:r>
    </w:p>
    <w:p w14:paraId="03AD04CE" w14:textId="77777777" w:rsidR="005921CA" w:rsidRPr="006346DD" w:rsidRDefault="005921CA" w:rsidP="00A37A78">
      <w:pPr>
        <w:pStyle w:val="2f2"/>
        <w:rPr>
          <w:rFonts w:cs="Huawei Sans"/>
          <w:color w:val="C7000B"/>
        </w:rPr>
      </w:pPr>
      <w:r w:rsidRPr="006346DD">
        <w:rPr>
          <w:rFonts w:cs="Huawei Sans"/>
        </w:rPr>
        <w:t xml:space="preserve"> </w:t>
      </w:r>
      <w:r w:rsidRPr="006346DD">
        <w:rPr>
          <w:rFonts w:cs="Huawei Sans"/>
          <w:color w:val="C7000B"/>
        </w:rPr>
        <w:t>ip binding vpn-instance VPNA</w:t>
      </w:r>
    </w:p>
    <w:p w14:paraId="1F9DF29C" w14:textId="77777777" w:rsidR="005921CA" w:rsidRPr="006346DD" w:rsidRDefault="005921CA" w:rsidP="00A37A78">
      <w:pPr>
        <w:pStyle w:val="2f2"/>
        <w:rPr>
          <w:rFonts w:cs="Huawei Sans"/>
        </w:rPr>
      </w:pPr>
      <w:r w:rsidRPr="006346DD">
        <w:rPr>
          <w:rFonts w:cs="Huawei Sans"/>
        </w:rPr>
        <w:t xml:space="preserve"> ip address 172.16.1.1 255.255.255.255</w:t>
      </w:r>
    </w:p>
    <w:p w14:paraId="0970FEC0" w14:textId="77777777" w:rsidR="005921CA" w:rsidRPr="006346DD" w:rsidRDefault="005921CA" w:rsidP="00A37A78">
      <w:pPr>
        <w:pStyle w:val="2f2"/>
        <w:rPr>
          <w:rFonts w:cs="Huawei Sans"/>
        </w:rPr>
      </w:pPr>
      <w:r w:rsidRPr="006346DD">
        <w:rPr>
          <w:rFonts w:cs="Huawei Sans"/>
        </w:rPr>
        <w:t>#</w:t>
      </w:r>
    </w:p>
    <w:p w14:paraId="1DA5165D" w14:textId="77777777" w:rsidR="00CF253D" w:rsidRPr="007D10C9" w:rsidRDefault="00CF253D" w:rsidP="00CF253D">
      <w:pPr>
        <w:pStyle w:val="1f0"/>
      </w:pPr>
      <w:r>
        <w:t>Loopback1 has been bound to VPN instance VPNA, the RD and RTs have been automatically assigned to the VPN instance, and the VPN instance has been associated with tunnel policy NCE-VRF-VPNA.</w:t>
      </w:r>
    </w:p>
    <w:p w14:paraId="7C929953" w14:textId="77777777" w:rsidR="00CF253D" w:rsidRPr="007D10C9" w:rsidRDefault="00CF253D" w:rsidP="00CF253D">
      <w:pPr>
        <w:pStyle w:val="1f0"/>
      </w:pPr>
      <w:r>
        <w:t>Check tunnel policy configurations.</w:t>
      </w:r>
    </w:p>
    <w:p w14:paraId="27A463F7" w14:textId="57D4E6BF" w:rsidR="005921CA" w:rsidRPr="006346DD" w:rsidRDefault="005921CA" w:rsidP="00A37A78">
      <w:pPr>
        <w:pStyle w:val="1f0"/>
        <w:rPr>
          <w:rFonts w:cs="Huawei Sans"/>
        </w:rPr>
      </w:pPr>
    </w:p>
    <w:p w14:paraId="689BD0AC" w14:textId="77777777" w:rsidR="005921CA" w:rsidRPr="006346DD" w:rsidRDefault="005921CA" w:rsidP="00A37A78">
      <w:pPr>
        <w:pStyle w:val="2f2"/>
        <w:rPr>
          <w:rFonts w:cs="Huawei Sans"/>
        </w:rPr>
      </w:pPr>
      <w:r w:rsidRPr="006346DD">
        <w:rPr>
          <w:rFonts w:cs="Huawei Sans"/>
        </w:rPr>
        <w:t xml:space="preserve">[PE1]display current-configuration configuration tunnel-policy </w:t>
      </w:r>
    </w:p>
    <w:p w14:paraId="3CA13D70" w14:textId="77777777" w:rsidR="008167E8" w:rsidRPr="006346DD" w:rsidRDefault="008167E8" w:rsidP="00A37A78">
      <w:pPr>
        <w:pStyle w:val="2f2"/>
        <w:rPr>
          <w:rFonts w:cs="Huawei Sans"/>
        </w:rPr>
      </w:pPr>
      <w:r w:rsidRPr="006346DD">
        <w:rPr>
          <w:rFonts w:cs="Huawei Sans"/>
        </w:rPr>
        <w:t>#</w:t>
      </w:r>
    </w:p>
    <w:p w14:paraId="10BEBB32" w14:textId="77777777" w:rsidR="008167E8" w:rsidRPr="006346DD" w:rsidRDefault="008167E8" w:rsidP="00A37A78">
      <w:pPr>
        <w:pStyle w:val="2f2"/>
        <w:rPr>
          <w:rFonts w:cs="Huawei Sans"/>
        </w:rPr>
      </w:pPr>
      <w:r w:rsidRPr="006346DD">
        <w:rPr>
          <w:rFonts w:cs="Huawei Sans"/>
        </w:rPr>
        <w:t>tunnel-policy NCE-VRF-VPNA</w:t>
      </w:r>
    </w:p>
    <w:p w14:paraId="002027E9" w14:textId="77777777" w:rsidR="005921CA" w:rsidRPr="006346DD" w:rsidRDefault="008167E8" w:rsidP="00A37A78">
      <w:pPr>
        <w:pStyle w:val="2f2"/>
        <w:rPr>
          <w:rFonts w:cs="Huawei Sans"/>
        </w:rPr>
      </w:pPr>
      <w:r w:rsidRPr="006346DD">
        <w:rPr>
          <w:rFonts w:cs="Huawei Sans"/>
        </w:rPr>
        <w:t xml:space="preserve"> tunnel select-seq sr-te load-balance-number 1</w:t>
      </w:r>
    </w:p>
    <w:p w14:paraId="6CA7D8B4" w14:textId="77777777" w:rsidR="008167E8" w:rsidRPr="006346DD" w:rsidRDefault="008167E8" w:rsidP="00A37A78">
      <w:pPr>
        <w:pStyle w:val="2f2"/>
        <w:rPr>
          <w:rFonts w:cs="Huawei Sans"/>
          <w:sz w:val="21"/>
        </w:rPr>
      </w:pPr>
    </w:p>
    <w:p w14:paraId="7E316108" w14:textId="77777777" w:rsidR="005921CA" w:rsidRPr="006346DD" w:rsidRDefault="005921CA" w:rsidP="00A37A78">
      <w:pPr>
        <w:pStyle w:val="2f2"/>
        <w:rPr>
          <w:rFonts w:cs="Huawei Sans"/>
          <w:sz w:val="21"/>
        </w:rPr>
      </w:pPr>
      <w:r w:rsidRPr="006346DD">
        <w:rPr>
          <w:rFonts w:cs="Huawei Sans"/>
          <w:sz w:val="21"/>
        </w:rPr>
        <w:t>Check the VPN instance route</w:t>
      </w:r>
    </w:p>
    <w:p w14:paraId="476470DC" w14:textId="77777777" w:rsidR="005921CA" w:rsidRPr="006346DD" w:rsidRDefault="000C5AC6" w:rsidP="00A37A78">
      <w:pPr>
        <w:pStyle w:val="2f2"/>
        <w:rPr>
          <w:rFonts w:cs="Huawei Sans"/>
        </w:rPr>
      </w:pPr>
      <w:r w:rsidRPr="006346DD">
        <w:rPr>
          <w:rFonts w:cs="Huawei Sans"/>
        </w:rPr>
        <w:t>[PE1]display ip</w:t>
      </w:r>
      <w:r w:rsidRPr="006346DD">
        <w:rPr>
          <w:rFonts w:cs="Huawei Sans"/>
        </w:rPr>
        <w:tab/>
        <w:t xml:space="preserve"> routing-table </w:t>
      </w:r>
      <w:r w:rsidRPr="006346DD">
        <w:rPr>
          <w:rFonts w:cs="Huawei Sans"/>
        </w:rPr>
        <w:tab/>
        <w:t>vpn-instance VPNA</w:t>
      </w:r>
    </w:p>
    <w:p w14:paraId="734A729F" w14:textId="77777777" w:rsidR="008167E8" w:rsidRPr="006346DD" w:rsidRDefault="008167E8" w:rsidP="00A37A78">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0A1C41A4" w14:textId="77777777" w:rsidR="008167E8" w:rsidRPr="006346DD" w:rsidRDefault="008167E8" w:rsidP="00A37A78">
      <w:pPr>
        <w:pStyle w:val="2f2"/>
        <w:rPr>
          <w:rFonts w:cs="Huawei Sans"/>
        </w:rPr>
      </w:pPr>
      <w:r w:rsidRPr="006346DD">
        <w:rPr>
          <w:rFonts w:cs="Huawei Sans"/>
        </w:rPr>
        <w:t>------------------------------------------------------------------------------</w:t>
      </w:r>
    </w:p>
    <w:p w14:paraId="790ED810" w14:textId="77777777" w:rsidR="008167E8" w:rsidRPr="006346DD" w:rsidRDefault="008167E8" w:rsidP="00A37A78">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VPNA</w:t>
      </w:r>
    </w:p>
    <w:p w14:paraId="4983D373" w14:textId="77777777" w:rsidR="008167E8" w:rsidRPr="006346DD" w:rsidRDefault="008167E8"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153C382" w14:textId="77777777" w:rsidR="008167E8" w:rsidRPr="006346DD" w:rsidRDefault="008167E8" w:rsidP="00A37A78">
      <w:pPr>
        <w:pStyle w:val="2f2"/>
        <w:rPr>
          <w:rFonts w:cs="Huawei Sans"/>
        </w:rPr>
      </w:pPr>
    </w:p>
    <w:p w14:paraId="65803F2C" w14:textId="77777777" w:rsidR="008167E8" w:rsidRPr="006346DD" w:rsidRDefault="008167E8" w:rsidP="00A37A78">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040458E0" w14:textId="77777777" w:rsidR="008167E8" w:rsidRPr="006346DD" w:rsidRDefault="008167E8" w:rsidP="00A37A78">
      <w:pPr>
        <w:pStyle w:val="2f2"/>
        <w:rPr>
          <w:rFonts w:cs="Huawei Sans"/>
        </w:rPr>
      </w:pPr>
    </w:p>
    <w:p w14:paraId="35D22D57" w14:textId="77777777" w:rsidR="008167E8" w:rsidRPr="006346DD" w:rsidRDefault="008167E8"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B2243A3" w14:textId="77777777" w:rsidR="008167E8" w:rsidRPr="006346DD" w:rsidRDefault="008167E8"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172.16.1.1/32</w:t>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LoopBack1</w:t>
      </w:r>
    </w:p>
    <w:p w14:paraId="4C89A6AC" w14:textId="77777777" w:rsidR="008167E8" w:rsidRPr="006346DD" w:rsidRDefault="008167E8"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172.16.4.1/32</w:t>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Tunnel6</w:t>
      </w:r>
    </w:p>
    <w:p w14:paraId="57CBE1E2" w14:textId="77777777" w:rsidR="008167E8" w:rsidRPr="006346DD" w:rsidRDefault="008167E8" w:rsidP="00A37A78">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DABBE09" w14:textId="77777777" w:rsidR="00CF253D" w:rsidRPr="007D10C9" w:rsidRDefault="00CF253D" w:rsidP="00CF253D">
      <w:pPr>
        <w:pStyle w:val="1f0"/>
      </w:pPr>
      <w:r>
        <w:t>An IBGP route exists in the VPN instance routing table on PE1. The outbound interface of the IBGP route is the Tunnel6 interface. This means that the VPN route from PE1 to the peer recurses to an SR-MPLS TE tunnel.</w:t>
      </w:r>
    </w:p>
    <w:p w14:paraId="0E46B991" w14:textId="504D0B2D" w:rsidR="005921CA" w:rsidRPr="006346DD" w:rsidRDefault="00CF253D" w:rsidP="00CF253D">
      <w:pPr>
        <w:pStyle w:val="1f0"/>
        <w:rPr>
          <w:rFonts w:cs="Huawei Sans"/>
        </w:rPr>
      </w:pPr>
      <w:r>
        <w:t>Check the label allocated by PE4 to the VPNv4 route.</w:t>
      </w:r>
    </w:p>
    <w:p w14:paraId="4A499E35" w14:textId="77777777" w:rsidR="005921CA" w:rsidRPr="006346DD" w:rsidRDefault="006321A5" w:rsidP="00A37A78">
      <w:pPr>
        <w:pStyle w:val="2f2"/>
        <w:rPr>
          <w:rFonts w:cs="Huawei Sans"/>
        </w:rPr>
      </w:pPr>
      <w:r w:rsidRPr="006346DD">
        <w:rPr>
          <w:rFonts w:cs="Huawei Sans"/>
        </w:rPr>
        <w:t>[PE1]display bgp vpnv4 all routing-table label</w:t>
      </w:r>
      <w:r w:rsidRPr="006346DD">
        <w:rPr>
          <w:rFonts w:cs="Huawei Sans"/>
        </w:rPr>
        <w:tab/>
      </w:r>
    </w:p>
    <w:p w14:paraId="05472961" w14:textId="77777777" w:rsidR="00F70CD0" w:rsidRPr="006346DD" w:rsidRDefault="00F70CD0" w:rsidP="00A37A78">
      <w:pPr>
        <w:pStyle w:val="2f2"/>
        <w:rPr>
          <w:rFonts w:cs="Huawei Sans"/>
        </w:rPr>
      </w:pPr>
      <w:r w:rsidRPr="006346DD">
        <w:rPr>
          <w:rFonts w:cs="Huawei Sans"/>
        </w:rPr>
        <w:tab/>
      </w:r>
    </w:p>
    <w:p w14:paraId="160B24B7" w14:textId="77777777" w:rsidR="00F70CD0" w:rsidRPr="006346DD" w:rsidRDefault="00F70CD0" w:rsidP="00A37A78">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1.0.0.1</w:t>
      </w:r>
    </w:p>
    <w:p w14:paraId="448C35FB" w14:textId="77777777" w:rsidR="00F70CD0" w:rsidRPr="006346DD" w:rsidRDefault="00F70CD0" w:rsidP="00A37A78">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51FFAC2F" w14:textId="77777777" w:rsidR="00F70CD0" w:rsidRPr="006346DD" w:rsidRDefault="00F70CD0"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587D6449" w14:textId="77777777" w:rsidR="00F70CD0" w:rsidRPr="006346DD" w:rsidRDefault="00F70CD0"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5D7D1CDC" w14:textId="77777777" w:rsidR="00F70CD0" w:rsidRPr="006346DD" w:rsidRDefault="00F70CD0" w:rsidP="00A37A78">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23C903AF" w14:textId="77777777" w:rsidR="00F70CD0" w:rsidRPr="006346DD" w:rsidRDefault="00F70CD0" w:rsidP="00A37A78">
      <w:pPr>
        <w:pStyle w:val="2f2"/>
        <w:rPr>
          <w:rFonts w:cs="Huawei Sans"/>
        </w:rPr>
      </w:pPr>
    </w:p>
    <w:p w14:paraId="719F094B" w14:textId="77777777" w:rsidR="00F70CD0" w:rsidRPr="006346DD" w:rsidRDefault="00F70CD0" w:rsidP="00A37A78">
      <w:pPr>
        <w:pStyle w:val="2f2"/>
        <w:rPr>
          <w:rFonts w:cs="Huawei Sans"/>
        </w:rPr>
      </w:pPr>
      <w:r w:rsidRPr="006346DD">
        <w:rPr>
          <w:rFonts w:cs="Huawei Sans"/>
        </w:rPr>
        <w:tab/>
      </w:r>
    </w:p>
    <w:p w14:paraId="7D346F57" w14:textId="77777777" w:rsidR="00F70CD0" w:rsidRPr="006346DD" w:rsidRDefault="00F70CD0" w:rsidP="00A37A7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routes</w:t>
      </w:r>
      <w:r w:rsidRPr="006346DD">
        <w:rPr>
          <w:rFonts w:cs="Huawei Sans"/>
        </w:rPr>
        <w:tab/>
        <w:t>from</w:t>
      </w:r>
      <w:r w:rsidRPr="006346DD">
        <w:rPr>
          <w:rFonts w:cs="Huawei Sans"/>
        </w:rPr>
        <w:tab/>
        <w:t>all</w:t>
      </w:r>
      <w:r w:rsidRPr="006346DD">
        <w:rPr>
          <w:rFonts w:cs="Huawei Sans"/>
        </w:rPr>
        <w:tab/>
        <w:t xml:space="preserve">PE: </w:t>
      </w:r>
      <w:r w:rsidRPr="006346DD">
        <w:rPr>
          <w:rFonts w:cs="Huawei Sans"/>
        </w:rPr>
        <w:tab/>
        <w:t>2</w:t>
      </w:r>
    </w:p>
    <w:p w14:paraId="5FA0486D" w14:textId="77777777" w:rsidR="00F70CD0" w:rsidRPr="006346DD" w:rsidRDefault="00F70CD0" w:rsidP="00A37A78">
      <w:pPr>
        <w:pStyle w:val="2f2"/>
        <w:rPr>
          <w:rFonts w:cs="Huawei Sans"/>
        </w:rPr>
      </w:pPr>
      <w:r w:rsidRPr="006346DD">
        <w:rPr>
          <w:rFonts w:cs="Huawei Sans"/>
        </w:rPr>
        <w:tab/>
        <w:t>Route</w:t>
      </w:r>
      <w:r w:rsidRPr="006346DD">
        <w:rPr>
          <w:rFonts w:cs="Huawei Sans"/>
        </w:rPr>
        <w:tab/>
        <w:t xml:space="preserve">Distinguisher: </w:t>
      </w:r>
      <w:r w:rsidRPr="006346DD">
        <w:rPr>
          <w:rFonts w:cs="Huawei Sans"/>
        </w:rPr>
        <w:tab/>
        <w:t>11:19</w:t>
      </w:r>
    </w:p>
    <w:p w14:paraId="23076620" w14:textId="77777777" w:rsidR="00F70CD0" w:rsidRPr="006346DD" w:rsidRDefault="00F70CD0" w:rsidP="00A37A78">
      <w:pPr>
        <w:pStyle w:val="2f2"/>
        <w:rPr>
          <w:rFonts w:cs="Huawei Sans"/>
        </w:rPr>
      </w:pPr>
    </w:p>
    <w:p w14:paraId="6DE59C02" w14:textId="77777777" w:rsidR="00F70CD0" w:rsidRPr="006346DD" w:rsidRDefault="00F70CD0" w:rsidP="00A37A78">
      <w:pPr>
        <w:pStyle w:val="2f2"/>
        <w:rPr>
          <w:rFonts w:cs="Huawei Sans"/>
        </w:rPr>
      </w:pPr>
    </w:p>
    <w:p w14:paraId="1C9EF662" w14:textId="77777777" w:rsidR="00F70CD0" w:rsidRPr="006346DD" w:rsidRDefault="00F70CD0" w:rsidP="00A37A78">
      <w:pPr>
        <w:pStyle w:val="2f2"/>
        <w:rPr>
          <w:rFonts w:cs="Huawei Sans"/>
        </w:rPr>
      </w:pPr>
      <w:r w:rsidRPr="006346DD">
        <w:rPr>
          <w:rFonts w:cs="Huawei Sans"/>
        </w:rPr>
        <w:lastRenderedPageBreak/>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In/Out</w:t>
      </w:r>
      <w:r w:rsidRPr="006346DD">
        <w:rPr>
          <w:rFonts w:cs="Huawei Sans"/>
        </w:rPr>
        <w:tab/>
        <w:t>Label</w:t>
      </w:r>
    </w:p>
    <w:p w14:paraId="195ED89C" w14:textId="77777777" w:rsidR="00F70CD0" w:rsidRPr="006346DD" w:rsidRDefault="00F70CD0" w:rsidP="00A37A78">
      <w:pPr>
        <w:pStyle w:val="2f2"/>
        <w:rPr>
          <w:rFonts w:cs="Huawei Sans"/>
        </w:rPr>
      </w:pPr>
    </w:p>
    <w:p w14:paraId="66A88554" w14:textId="77777777" w:rsidR="00F70CD0" w:rsidRPr="006346DD" w:rsidRDefault="00F70CD0" w:rsidP="00A37A78">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t>172.16.4.1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w:t>
      </w:r>
      <w:r w:rsidRPr="006346DD">
        <w:rPr>
          <w:rFonts w:cs="Huawei Sans"/>
          <w:color w:val="C7000B"/>
        </w:rPr>
        <w:t>48159</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A0FCB3E" w14:textId="77777777" w:rsidR="00F70CD0" w:rsidRPr="006346DD" w:rsidRDefault="00F70CD0" w:rsidP="00A37A78">
      <w:pPr>
        <w:pStyle w:val="2f2"/>
        <w:rPr>
          <w:rFonts w:cs="Huawei Sans"/>
        </w:rPr>
      </w:pPr>
      <w:r w:rsidRPr="006346DD">
        <w:rPr>
          <w:rFonts w:cs="Huawei Sans"/>
        </w:rPr>
        <w:tab/>
        <w:t>*</w:t>
      </w:r>
      <w:r w:rsidRPr="006346DD">
        <w:rPr>
          <w:rFonts w:cs="Huawei Sans"/>
        </w:rPr>
        <w:tab/>
        <w:t>i</w:t>
      </w:r>
      <w:r w:rsidRPr="006346DD">
        <w:rPr>
          <w:rFonts w:cs="Huawei Sans"/>
        </w:rPr>
        <w:tab/>
      </w:r>
      <w:r w:rsidRPr="006346DD">
        <w:rPr>
          <w:rFonts w:cs="Huawei Sans"/>
        </w:rPr>
        <w:tab/>
      </w:r>
      <w:r w:rsidRPr="006346DD">
        <w:rPr>
          <w:rFonts w:cs="Huawei Sans"/>
        </w:rPr>
        <w:tab/>
      </w:r>
      <w:r w:rsidRPr="006346DD">
        <w:rPr>
          <w:rFonts w:cs="Huawei Sans"/>
        </w:rPr>
        <w:tab/>
        <w:t>172.16.4.1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NULL/48159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AF500A8" w14:textId="77777777" w:rsidR="00F70CD0" w:rsidRPr="006346DD" w:rsidRDefault="00F70CD0" w:rsidP="00A37A78">
      <w:pPr>
        <w:pStyle w:val="2f2"/>
        <w:rPr>
          <w:rFonts w:cs="Huawei Sans"/>
        </w:rPr>
      </w:pPr>
    </w:p>
    <w:p w14:paraId="242725E5" w14:textId="77777777" w:rsidR="00F70CD0" w:rsidRPr="006346DD" w:rsidRDefault="00F70CD0" w:rsidP="00A37A7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0</w:t>
      </w:r>
    </w:p>
    <w:p w14:paraId="0CE57539" w14:textId="77777777" w:rsidR="00F70CD0" w:rsidRPr="006346DD" w:rsidRDefault="00F70CD0"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9CEB391" w14:textId="77777777" w:rsidR="00F70CD0" w:rsidRPr="006346DD" w:rsidRDefault="00F70CD0" w:rsidP="00A37A78">
      <w:pPr>
        <w:pStyle w:val="2f2"/>
        <w:rPr>
          <w:rFonts w:cs="Huawei Sans"/>
        </w:rPr>
      </w:pPr>
      <w:r w:rsidRPr="006346DD">
        <w:rPr>
          <w:rFonts w:cs="Huawei Sans"/>
        </w:rPr>
        <w:tab/>
        <w:t>VPN-Instance</w:t>
      </w:r>
      <w:r w:rsidRPr="006346DD">
        <w:rPr>
          <w:rFonts w:cs="Huawei Sans"/>
        </w:rPr>
        <w:tab/>
        <w:t>VPNA,</w:t>
      </w:r>
      <w:r w:rsidRPr="006346DD">
        <w:rPr>
          <w:rFonts w:cs="Huawei Sans"/>
        </w:rPr>
        <w:tab/>
        <w:t>Router</w:t>
      </w:r>
      <w:r w:rsidRPr="006346DD">
        <w:rPr>
          <w:rFonts w:cs="Huawei Sans"/>
        </w:rPr>
        <w:tab/>
        <w:t>ID</w:t>
      </w:r>
      <w:r w:rsidRPr="006346DD">
        <w:rPr>
          <w:rFonts w:cs="Huawei Sans"/>
        </w:rPr>
        <w:tab/>
        <w:t>1.0.0.1:</w:t>
      </w:r>
    </w:p>
    <w:p w14:paraId="69CBB3CA" w14:textId="77777777" w:rsidR="00F70CD0" w:rsidRPr="006346DD" w:rsidRDefault="00F70CD0" w:rsidP="00A37A78">
      <w:pPr>
        <w:pStyle w:val="2f2"/>
        <w:rPr>
          <w:rFonts w:cs="Huawei Sans"/>
        </w:rPr>
      </w:pPr>
    </w:p>
    <w:p w14:paraId="46BD3EB9" w14:textId="77777777" w:rsidR="00F70CD0" w:rsidRPr="006346DD" w:rsidRDefault="00F70CD0" w:rsidP="00A37A7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2</w:t>
      </w:r>
    </w:p>
    <w:p w14:paraId="651C2016" w14:textId="77777777" w:rsidR="00F70CD0" w:rsidRPr="006346DD" w:rsidRDefault="00F70CD0"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In/Out</w:t>
      </w:r>
      <w:r w:rsidRPr="006346DD">
        <w:rPr>
          <w:rFonts w:cs="Huawei Sans"/>
        </w:rPr>
        <w:tab/>
        <w:t>Label</w:t>
      </w:r>
    </w:p>
    <w:p w14:paraId="0307E6E1" w14:textId="77777777" w:rsidR="00F70CD0" w:rsidRPr="006346DD" w:rsidRDefault="00F70CD0" w:rsidP="00A37A78">
      <w:pPr>
        <w:pStyle w:val="2f2"/>
        <w:rPr>
          <w:rFonts w:cs="Huawei Sans"/>
        </w:rPr>
      </w:pPr>
    </w:p>
    <w:p w14:paraId="6130F504" w14:textId="77777777" w:rsidR="00F70CD0" w:rsidRPr="006346DD" w:rsidRDefault="00F70CD0" w:rsidP="00A37A78">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t>172.16.4.1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NULL/48159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E348BE6" w14:textId="77777777" w:rsidR="00F70CD0" w:rsidRPr="006346DD" w:rsidRDefault="00F70CD0" w:rsidP="00A37A78">
      <w:pPr>
        <w:pStyle w:val="2f2"/>
        <w:rPr>
          <w:rFonts w:cs="Huawei Sans"/>
        </w:rPr>
      </w:pPr>
      <w:r w:rsidRPr="006346DD">
        <w:rPr>
          <w:rFonts w:cs="Huawei Sans"/>
        </w:rPr>
        <w:tab/>
        <w:t>*</w:t>
      </w:r>
      <w:r w:rsidRPr="006346DD">
        <w:rPr>
          <w:rFonts w:cs="Huawei Sans"/>
        </w:rPr>
        <w:tab/>
        <w:t>i</w:t>
      </w:r>
      <w:r w:rsidRPr="006346DD">
        <w:rPr>
          <w:rFonts w:cs="Huawei Sans"/>
        </w:rPr>
        <w:tab/>
      </w:r>
      <w:r w:rsidRPr="006346DD">
        <w:rPr>
          <w:rFonts w:cs="Huawei Sans"/>
        </w:rPr>
        <w:tab/>
      </w:r>
      <w:r w:rsidRPr="006346DD">
        <w:rPr>
          <w:rFonts w:cs="Huawei Sans"/>
        </w:rPr>
        <w:tab/>
      </w:r>
      <w:r w:rsidRPr="006346DD">
        <w:rPr>
          <w:rFonts w:cs="Huawei Sans"/>
        </w:rPr>
        <w:tab/>
        <w:t>172.16.4.1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NULL/48159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C25435D" w14:textId="77777777" w:rsidR="00CF253D" w:rsidRPr="007D10C9" w:rsidRDefault="00CF253D" w:rsidP="00CF253D">
      <w:pPr>
        <w:pStyle w:val="1f0"/>
      </w:pPr>
      <w:r>
        <w:t>The out label of the VPNv4 route 172.16.4.1 on PE1 is 48159, the label allocated to the route by BGP on PE4.</w:t>
      </w:r>
    </w:p>
    <w:p w14:paraId="6336C55E" w14:textId="462C4EC5" w:rsidR="005921CA" w:rsidRPr="006346DD" w:rsidRDefault="00CF253D" w:rsidP="00CF253D">
      <w:pPr>
        <w:pStyle w:val="1f0"/>
        <w:rPr>
          <w:rFonts w:cs="Huawei Sans"/>
        </w:rPr>
      </w:pPr>
      <w:r>
        <w:t>Test L3VPN connectivity on PE1.</w:t>
      </w:r>
    </w:p>
    <w:p w14:paraId="473E9C69" w14:textId="77777777" w:rsidR="005921CA" w:rsidRPr="006346DD" w:rsidRDefault="005921CA" w:rsidP="00A37A78">
      <w:pPr>
        <w:pStyle w:val="2f2"/>
        <w:rPr>
          <w:rFonts w:cs="Huawei Sans"/>
        </w:rPr>
      </w:pPr>
      <w:r w:rsidRPr="006346DD">
        <w:rPr>
          <w:rFonts w:cs="Huawei Sans"/>
        </w:rPr>
        <w:t>[PE1]ping -vpn-instance VPNA -a 172.16.1.1 172.16.4.1</w:t>
      </w:r>
    </w:p>
    <w:p w14:paraId="48034C40" w14:textId="77777777" w:rsidR="005921CA" w:rsidRPr="006346DD" w:rsidRDefault="005921CA" w:rsidP="00A37A78">
      <w:pPr>
        <w:pStyle w:val="2f2"/>
        <w:rPr>
          <w:rFonts w:cs="Huawei Sans"/>
        </w:rPr>
      </w:pPr>
      <w:r w:rsidRPr="006346DD">
        <w:rPr>
          <w:rFonts w:cs="Huawei Sans"/>
        </w:rPr>
        <w:t xml:space="preserve">  PING 172.16.4.1: 56  data bytes, press CTRL_C to break</w:t>
      </w:r>
    </w:p>
    <w:p w14:paraId="41910080" w14:textId="77777777" w:rsidR="005921CA" w:rsidRPr="006346DD" w:rsidRDefault="005921CA" w:rsidP="00A37A78">
      <w:pPr>
        <w:pStyle w:val="2f2"/>
        <w:rPr>
          <w:rFonts w:cs="Huawei Sans"/>
        </w:rPr>
      </w:pPr>
      <w:r w:rsidRPr="006346DD">
        <w:rPr>
          <w:rFonts w:cs="Huawei Sans"/>
        </w:rPr>
        <w:t xml:space="preserve">    Reply from 172.16.4.1: bytes=56 Sequence=1 ttl=253 time=1 ms</w:t>
      </w:r>
    </w:p>
    <w:p w14:paraId="72CD12C0" w14:textId="77777777" w:rsidR="005921CA" w:rsidRPr="006346DD" w:rsidRDefault="005921CA" w:rsidP="00A37A78">
      <w:pPr>
        <w:pStyle w:val="2f2"/>
        <w:rPr>
          <w:rFonts w:cs="Huawei Sans"/>
        </w:rPr>
      </w:pPr>
      <w:r w:rsidRPr="006346DD">
        <w:rPr>
          <w:rFonts w:cs="Huawei Sans"/>
        </w:rPr>
        <w:t xml:space="preserve">    Reply from 172.16.4.1: bytes=56 Sequence=2 ttl=253 time=1 ms</w:t>
      </w:r>
    </w:p>
    <w:p w14:paraId="4055514D" w14:textId="77777777" w:rsidR="005921CA" w:rsidRPr="006346DD" w:rsidRDefault="005921CA" w:rsidP="00A37A78">
      <w:pPr>
        <w:pStyle w:val="2f2"/>
        <w:rPr>
          <w:rFonts w:cs="Huawei Sans"/>
        </w:rPr>
      </w:pPr>
      <w:r w:rsidRPr="006346DD">
        <w:rPr>
          <w:rFonts w:cs="Huawei Sans"/>
        </w:rPr>
        <w:t xml:space="preserve">    Reply from 172.16.4.1: bytes=56 Sequence=3 ttl=253 time=1 ms</w:t>
      </w:r>
    </w:p>
    <w:p w14:paraId="241CD310" w14:textId="77777777" w:rsidR="005921CA" w:rsidRPr="006346DD" w:rsidRDefault="005921CA" w:rsidP="00A37A78">
      <w:pPr>
        <w:pStyle w:val="2f2"/>
        <w:rPr>
          <w:rFonts w:cs="Huawei Sans"/>
        </w:rPr>
      </w:pPr>
      <w:r w:rsidRPr="006346DD">
        <w:rPr>
          <w:rFonts w:cs="Huawei Sans"/>
        </w:rPr>
        <w:t xml:space="preserve">    Reply from 172.16.4.1: bytes=56 Sequence=4 ttl=253 time=1 ms</w:t>
      </w:r>
    </w:p>
    <w:p w14:paraId="00D9C95C" w14:textId="77777777" w:rsidR="005921CA" w:rsidRPr="006346DD" w:rsidRDefault="005921CA" w:rsidP="00A37A78">
      <w:pPr>
        <w:pStyle w:val="2f2"/>
        <w:rPr>
          <w:rFonts w:cs="Huawei Sans"/>
        </w:rPr>
      </w:pPr>
      <w:r w:rsidRPr="006346DD">
        <w:rPr>
          <w:rFonts w:cs="Huawei Sans"/>
        </w:rPr>
        <w:t xml:space="preserve">    Reply from 172.16.4.1: bytes=56 Sequence=5 ttl=253 time=1 ms</w:t>
      </w:r>
    </w:p>
    <w:p w14:paraId="3E0E78E8" w14:textId="77777777" w:rsidR="005921CA" w:rsidRPr="006346DD" w:rsidRDefault="005921CA" w:rsidP="00A37A78">
      <w:pPr>
        <w:pStyle w:val="2f2"/>
        <w:rPr>
          <w:rFonts w:cs="Huawei Sans"/>
        </w:rPr>
      </w:pPr>
    </w:p>
    <w:p w14:paraId="4C4135BF" w14:textId="77777777" w:rsidR="005921CA" w:rsidRPr="006346DD" w:rsidRDefault="005921CA" w:rsidP="00A37A78">
      <w:pPr>
        <w:pStyle w:val="2f2"/>
        <w:rPr>
          <w:rFonts w:cs="Huawei Sans"/>
        </w:rPr>
      </w:pPr>
      <w:r w:rsidRPr="006346DD">
        <w:rPr>
          <w:rFonts w:cs="Huawei Sans"/>
        </w:rPr>
        <w:t xml:space="preserve">  --- 172.16.4.1 ping statistics ---</w:t>
      </w:r>
    </w:p>
    <w:p w14:paraId="7CB7C10A" w14:textId="77777777" w:rsidR="005921CA" w:rsidRPr="006346DD" w:rsidRDefault="005921CA" w:rsidP="00A37A78">
      <w:pPr>
        <w:pStyle w:val="2f2"/>
        <w:rPr>
          <w:rFonts w:cs="Huawei Sans"/>
        </w:rPr>
      </w:pPr>
      <w:r w:rsidRPr="006346DD">
        <w:rPr>
          <w:rFonts w:cs="Huawei Sans"/>
        </w:rPr>
        <w:t xml:space="preserve">    5 packet(s) transmitted</w:t>
      </w:r>
    </w:p>
    <w:p w14:paraId="3075A8FA" w14:textId="77777777" w:rsidR="005921CA" w:rsidRPr="006346DD" w:rsidRDefault="005921CA" w:rsidP="00A37A78">
      <w:pPr>
        <w:pStyle w:val="2f2"/>
        <w:rPr>
          <w:rFonts w:cs="Huawei Sans"/>
        </w:rPr>
      </w:pPr>
      <w:r w:rsidRPr="006346DD">
        <w:rPr>
          <w:rFonts w:cs="Huawei Sans"/>
        </w:rPr>
        <w:t xml:space="preserve">    5 packet(s) received</w:t>
      </w:r>
    </w:p>
    <w:p w14:paraId="2CE03A8A" w14:textId="77777777" w:rsidR="005921CA" w:rsidRPr="006346DD" w:rsidRDefault="005921CA" w:rsidP="00A37A78">
      <w:pPr>
        <w:pStyle w:val="2f2"/>
        <w:rPr>
          <w:rFonts w:cs="Huawei Sans"/>
        </w:rPr>
      </w:pPr>
      <w:r w:rsidRPr="006346DD">
        <w:rPr>
          <w:rFonts w:cs="Huawei Sans"/>
        </w:rPr>
        <w:t xml:space="preserve">    0.00% packet loss</w:t>
      </w:r>
    </w:p>
    <w:p w14:paraId="3132910E" w14:textId="77777777" w:rsidR="005921CA" w:rsidRPr="006346DD" w:rsidRDefault="005921CA" w:rsidP="00A37A78">
      <w:pPr>
        <w:pStyle w:val="2f2"/>
        <w:rPr>
          <w:rFonts w:cs="Huawei Sans"/>
        </w:rPr>
      </w:pPr>
      <w:r w:rsidRPr="006346DD">
        <w:rPr>
          <w:rFonts w:cs="Huawei Sans"/>
        </w:rPr>
        <w:t xml:space="preserve">    round-trip min/avg/max = 1/1/1 ms</w:t>
      </w:r>
    </w:p>
    <w:p w14:paraId="7BF3A684" w14:textId="77777777" w:rsidR="005921CA" w:rsidRPr="006346DD" w:rsidRDefault="005921CA" w:rsidP="00A37A78">
      <w:pPr>
        <w:pStyle w:val="1f0"/>
        <w:rPr>
          <w:rFonts w:cs="Huawei Sans"/>
        </w:rPr>
      </w:pPr>
      <w:r w:rsidRPr="006346DD">
        <w:rPr>
          <w:rFonts w:cs="Huawei Sans"/>
        </w:rPr>
        <w:t>The connectivity is normal.</w:t>
      </w:r>
    </w:p>
    <w:p w14:paraId="60367D7C" w14:textId="5FDDA648" w:rsidR="005921CA" w:rsidRPr="006346DD" w:rsidRDefault="00CF253D" w:rsidP="006E15FA">
      <w:pPr>
        <w:pStyle w:val="4"/>
        <w:rPr>
          <w:rFonts w:cs="Huawei Sans" w:hint="default"/>
        </w:rPr>
      </w:pPr>
      <w:r>
        <w:t>SR Policy Delivery by the Controller</w:t>
      </w:r>
    </w:p>
    <w:p w14:paraId="2578D4D1" w14:textId="4DF8F187" w:rsidR="005921CA" w:rsidRPr="00CF253D" w:rsidRDefault="00CF253D" w:rsidP="00C67429">
      <w:pPr>
        <w:pStyle w:val="1f0"/>
        <w:rPr>
          <w:rFonts w:cs="Huawei Sans"/>
        </w:rPr>
      </w:pPr>
      <w:r>
        <w:t>In this procedure, we will deploy an SR Policy through iMaster NCE-IP. Create a color for routes advertised by the L3VPN service to carry the color extended community attribute. The L3VPN traffic can then recurse to an SR Policy.</w:t>
      </w:r>
    </w:p>
    <w:p w14:paraId="27891671" w14:textId="30D6630B" w:rsidR="005921CA" w:rsidRPr="006346DD" w:rsidRDefault="00CF253D" w:rsidP="005921CA">
      <w:pPr>
        <w:pStyle w:val="30"/>
        <w:rPr>
          <w:rFonts w:cs="Huawei Sans"/>
        </w:rPr>
      </w:pPr>
      <w:r>
        <w:t>Create an SR Policy color.</w:t>
      </w:r>
    </w:p>
    <w:p w14:paraId="059A5C71" w14:textId="77777777" w:rsidR="00CF253D" w:rsidRDefault="00CF253D" w:rsidP="00CF253D">
      <w:pPr>
        <w:pStyle w:val="1f0"/>
      </w:pPr>
      <w:r>
        <w:t xml:space="preserve">Open the Network Management app and choose </w:t>
      </w:r>
      <w:r>
        <w:rPr>
          <w:b/>
          <w:bCs/>
        </w:rPr>
        <w:t>Configuration</w:t>
      </w:r>
      <w:r>
        <w:t xml:space="preserve"> &gt; </w:t>
      </w:r>
      <w:r>
        <w:rPr>
          <w:b/>
          <w:bCs/>
        </w:rPr>
        <w:t>Common</w:t>
      </w:r>
      <w:r>
        <w:t xml:space="preserve"> &gt; </w:t>
      </w:r>
      <w:r>
        <w:rPr>
          <w:b/>
          <w:bCs/>
        </w:rPr>
        <w:t>Profile Management</w:t>
      </w:r>
      <w:r>
        <w:t xml:space="preserve"> from the main menu. Then click </w:t>
      </w:r>
      <w:r>
        <w:rPr>
          <w:b/>
          <w:bCs/>
        </w:rPr>
        <w:t>SR Policy Color Profile</w:t>
      </w:r>
      <w:r>
        <w:t>.</w:t>
      </w:r>
    </w:p>
    <w:p w14:paraId="0712F2B9" w14:textId="7BD6EFCF" w:rsidR="005921CA" w:rsidRDefault="00717325" w:rsidP="00C67429">
      <w:pPr>
        <w:pStyle w:val="1f0"/>
        <w:rPr>
          <w:rFonts w:cs="Huawei Sans"/>
        </w:rPr>
      </w:pPr>
      <w:r>
        <w:rPr>
          <w:noProof/>
        </w:rPr>
        <w:lastRenderedPageBreak/>
        <w:drawing>
          <wp:inline distT="0" distB="0" distL="0" distR="0" wp14:anchorId="7FBADF37" wp14:editId="3F124D79">
            <wp:extent cx="5454000" cy="3454162"/>
            <wp:effectExtent l="19050" t="19050" r="13970" b="1333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54000" cy="3454162"/>
                    </a:xfrm>
                    <a:prstGeom prst="rect">
                      <a:avLst/>
                    </a:prstGeom>
                    <a:ln w="12700">
                      <a:solidFill>
                        <a:schemeClr val="bg1">
                          <a:lumMod val="85000"/>
                        </a:schemeClr>
                      </a:solidFill>
                    </a:ln>
                  </pic:spPr>
                </pic:pic>
              </a:graphicData>
            </a:graphic>
          </wp:inline>
        </w:drawing>
      </w:r>
    </w:p>
    <w:p w14:paraId="615D2DB5" w14:textId="44078DE2" w:rsidR="00717325" w:rsidRPr="006346DD" w:rsidRDefault="00717325" w:rsidP="00C67429">
      <w:pPr>
        <w:pStyle w:val="1f0"/>
        <w:rPr>
          <w:rFonts w:cs="Huawei Sans"/>
        </w:rPr>
      </w:pPr>
      <w:r>
        <w:rPr>
          <w:noProof/>
        </w:rPr>
        <w:drawing>
          <wp:inline distT="0" distB="0" distL="0" distR="0" wp14:anchorId="70DADE48" wp14:editId="178E5F6D">
            <wp:extent cx="5454000" cy="2979385"/>
            <wp:effectExtent l="19050" t="19050" r="13970" b="1206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454000" cy="2979385"/>
                    </a:xfrm>
                    <a:prstGeom prst="rect">
                      <a:avLst/>
                    </a:prstGeom>
                    <a:ln w="12700">
                      <a:solidFill>
                        <a:schemeClr val="bg1">
                          <a:lumMod val="85000"/>
                        </a:schemeClr>
                      </a:solidFill>
                    </a:ln>
                  </pic:spPr>
                </pic:pic>
              </a:graphicData>
            </a:graphic>
          </wp:inline>
        </w:drawing>
      </w:r>
    </w:p>
    <w:p w14:paraId="7CF665E4" w14:textId="77777777" w:rsidR="005921CA" w:rsidRPr="006346DD" w:rsidRDefault="005921CA" w:rsidP="00C67429">
      <w:pPr>
        <w:pStyle w:val="1f0"/>
        <w:rPr>
          <w:rFonts w:cs="Huawei Sans"/>
        </w:rPr>
      </w:pPr>
    </w:p>
    <w:p w14:paraId="5AA4C728" w14:textId="7EDDAEAB" w:rsidR="005921CA" w:rsidRPr="006346DD" w:rsidRDefault="00CF253D" w:rsidP="00C67429">
      <w:pPr>
        <w:pStyle w:val="1f0"/>
        <w:rPr>
          <w:rFonts w:cs="Huawei Sans"/>
        </w:rPr>
      </w:pPr>
      <w:r>
        <w:lastRenderedPageBreak/>
        <w:t xml:space="preserve">Create a color named </w:t>
      </w:r>
      <w:r>
        <w:rPr>
          <w:b/>
          <w:bCs/>
        </w:rPr>
        <w:t>PE1_PE4_L3VPN</w:t>
      </w:r>
      <w:r>
        <w:t>.</w:t>
      </w:r>
      <w:r w:rsidR="00717325">
        <w:rPr>
          <w:noProof/>
        </w:rPr>
        <w:drawing>
          <wp:inline distT="0" distB="0" distL="0" distR="0" wp14:anchorId="1982E037" wp14:editId="4CE06ED4">
            <wp:extent cx="3600000" cy="3843609"/>
            <wp:effectExtent l="19050" t="19050" r="19685" b="2413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00000" cy="3843609"/>
                    </a:xfrm>
                    <a:prstGeom prst="rect">
                      <a:avLst/>
                    </a:prstGeom>
                    <a:ln w="12700">
                      <a:solidFill>
                        <a:schemeClr val="bg1">
                          <a:lumMod val="85000"/>
                        </a:schemeClr>
                      </a:solidFill>
                    </a:ln>
                  </pic:spPr>
                </pic:pic>
              </a:graphicData>
            </a:graphic>
          </wp:inline>
        </w:drawing>
      </w:r>
    </w:p>
    <w:p w14:paraId="7E791E0C" w14:textId="77777777" w:rsidR="005921CA" w:rsidRPr="006346DD" w:rsidRDefault="005921CA" w:rsidP="00C67429">
      <w:pPr>
        <w:pStyle w:val="1f0"/>
        <w:rPr>
          <w:rFonts w:cs="Huawei Sans"/>
        </w:rPr>
      </w:pPr>
    </w:p>
    <w:p w14:paraId="0782AE5F" w14:textId="2B5BEE59" w:rsidR="005921CA" w:rsidRPr="006346DD" w:rsidRDefault="00D56BB2" w:rsidP="005921CA">
      <w:pPr>
        <w:pStyle w:val="30"/>
        <w:rPr>
          <w:rFonts w:cs="Huawei Sans"/>
        </w:rPr>
      </w:pPr>
      <w:r>
        <w:rPr>
          <w:rFonts w:cs="Huawei Sans"/>
        </w:rPr>
        <w:t>Configure an SR</w:t>
      </w:r>
      <w:r w:rsidR="005921CA" w:rsidRPr="006346DD">
        <w:rPr>
          <w:rFonts w:cs="Huawei Sans"/>
        </w:rPr>
        <w:t xml:space="preserve"> Policy.</w:t>
      </w:r>
    </w:p>
    <w:p w14:paraId="2499837E" w14:textId="77777777" w:rsidR="00CF253D" w:rsidRDefault="00CF253D" w:rsidP="00CF253D">
      <w:pPr>
        <w:pStyle w:val="1f0"/>
      </w:pPr>
      <w:r>
        <w:t>Before performing this step, ensure that the BGP-LS and BGP SR Policy peer relationships have been established between iMaster NCE-IP and RRs and the following configurations are ready on the NE side:</w:t>
      </w:r>
    </w:p>
    <w:p w14:paraId="305634DE" w14:textId="77777777" w:rsidR="00CF253D" w:rsidRDefault="00CF253D" w:rsidP="00CF253D">
      <w:pPr>
        <w:pStyle w:val="1f0"/>
        <w:numPr>
          <w:ilvl w:val="0"/>
          <w:numId w:val="19"/>
        </w:numPr>
      </w:pPr>
      <w:r>
        <w:t>IGP route reachability is available network-wide.</w:t>
      </w:r>
    </w:p>
    <w:p w14:paraId="7636F60C" w14:textId="77777777" w:rsidR="00CF253D" w:rsidRDefault="00CF253D" w:rsidP="00CF253D">
      <w:pPr>
        <w:pStyle w:val="1f0"/>
        <w:numPr>
          <w:ilvl w:val="0"/>
          <w:numId w:val="19"/>
        </w:numPr>
      </w:pPr>
      <w:r>
        <w:t>MPLS and MPLS TE are enabled both globally and per interface.</w:t>
      </w:r>
    </w:p>
    <w:p w14:paraId="358A1C8D" w14:textId="77777777" w:rsidR="00CF253D" w:rsidRDefault="00CF253D" w:rsidP="00CF253D">
      <w:pPr>
        <w:pStyle w:val="1f0"/>
        <w:numPr>
          <w:ilvl w:val="0"/>
          <w:numId w:val="19"/>
        </w:numPr>
      </w:pPr>
      <w:r>
        <w:t>IGP TE is enabled.</w:t>
      </w:r>
    </w:p>
    <w:p w14:paraId="0E76202C" w14:textId="77777777" w:rsidR="00CF253D" w:rsidRDefault="00CF253D" w:rsidP="00CF253D">
      <w:pPr>
        <w:pStyle w:val="1f0"/>
        <w:numPr>
          <w:ilvl w:val="0"/>
          <w:numId w:val="19"/>
        </w:numPr>
      </w:pPr>
      <w:r>
        <w:t>SR is enabled globally, and IGP extensions for SR capabilities are enabled.</w:t>
      </w:r>
    </w:p>
    <w:p w14:paraId="346A46AF" w14:textId="3F11FA7F" w:rsidR="005921CA" w:rsidRPr="006346DD" w:rsidRDefault="00CF253D" w:rsidP="00CF253D">
      <w:pPr>
        <w:pStyle w:val="1f0"/>
        <w:rPr>
          <w:rFonts w:cs="Huawei Sans"/>
        </w:rPr>
      </w:pPr>
      <w:r>
        <w:t xml:space="preserve">Open the Network Management app and choose </w:t>
      </w:r>
      <w:r>
        <w:rPr>
          <w:b/>
          <w:bCs/>
        </w:rPr>
        <w:t>Service</w:t>
      </w:r>
      <w:r>
        <w:t xml:space="preserve"> &gt; </w:t>
      </w:r>
      <w:r>
        <w:rPr>
          <w:b/>
          <w:bCs/>
        </w:rPr>
        <w:t>Create</w:t>
      </w:r>
      <w:r>
        <w:t xml:space="preserve"> &gt; </w:t>
      </w:r>
      <w:r>
        <w:rPr>
          <w:b/>
          <w:bCs/>
        </w:rPr>
        <w:t>SR Policy</w:t>
      </w:r>
      <w:r>
        <w:t xml:space="preserve"> from the main menu to create an SR Policy.</w:t>
      </w:r>
    </w:p>
    <w:p w14:paraId="6C267187" w14:textId="128823AC" w:rsidR="005921CA" w:rsidRPr="006346DD" w:rsidRDefault="00717325" w:rsidP="00C67429">
      <w:pPr>
        <w:pStyle w:val="1f0"/>
        <w:rPr>
          <w:rFonts w:cs="Huawei Sans"/>
        </w:rPr>
      </w:pPr>
      <w:r>
        <w:rPr>
          <w:noProof/>
        </w:rPr>
        <w:lastRenderedPageBreak/>
        <w:drawing>
          <wp:inline distT="0" distB="0" distL="0" distR="0" wp14:anchorId="0BCD2952" wp14:editId="58B6EC3B">
            <wp:extent cx="5454000" cy="4604607"/>
            <wp:effectExtent l="19050" t="19050" r="13970" b="2476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54000" cy="4604607"/>
                    </a:xfrm>
                    <a:prstGeom prst="rect">
                      <a:avLst/>
                    </a:prstGeom>
                    <a:ln w="12700">
                      <a:solidFill>
                        <a:schemeClr val="bg1">
                          <a:lumMod val="85000"/>
                        </a:schemeClr>
                      </a:solidFill>
                    </a:ln>
                  </pic:spPr>
                </pic:pic>
              </a:graphicData>
            </a:graphic>
          </wp:inline>
        </w:drawing>
      </w:r>
    </w:p>
    <w:p w14:paraId="19DE2C99" w14:textId="77777777" w:rsidR="005921CA" w:rsidRPr="006346DD" w:rsidRDefault="005921CA" w:rsidP="00C67429">
      <w:pPr>
        <w:pStyle w:val="1f0"/>
        <w:rPr>
          <w:rFonts w:cs="Huawei Sans"/>
        </w:rPr>
      </w:pPr>
    </w:p>
    <w:p w14:paraId="7B61BA6D" w14:textId="1E0D384C" w:rsidR="005921CA" w:rsidRPr="00CF253D" w:rsidRDefault="00CF253D" w:rsidP="00C67429">
      <w:pPr>
        <w:pStyle w:val="1f0"/>
        <w:rPr>
          <w:rFonts w:cs="Huawei Sans"/>
        </w:rPr>
      </w:pPr>
      <w:r>
        <w:t xml:space="preserve">Set </w:t>
      </w:r>
      <w:r>
        <w:rPr>
          <w:b/>
          <w:bCs/>
        </w:rPr>
        <w:t>Select a service template</w:t>
      </w:r>
      <w:r>
        <w:t xml:space="preserve"> to </w:t>
      </w:r>
      <w:r>
        <w:rPr>
          <w:b/>
          <w:bCs/>
        </w:rPr>
        <w:t>SR_TE_Policy</w:t>
      </w:r>
      <w:r>
        <w:t>.</w:t>
      </w:r>
    </w:p>
    <w:p w14:paraId="6F39E76C" w14:textId="16B10990" w:rsidR="005921CA" w:rsidRPr="006346DD" w:rsidRDefault="00717325" w:rsidP="00C67429">
      <w:pPr>
        <w:pStyle w:val="1f0"/>
        <w:rPr>
          <w:rFonts w:cs="Huawei Sans"/>
        </w:rPr>
      </w:pPr>
      <w:r w:rsidRPr="007C7D71">
        <w:rPr>
          <w:noProof/>
        </w:rPr>
        <w:drawing>
          <wp:inline distT="0" distB="0" distL="0" distR="0" wp14:anchorId="20C897F4" wp14:editId="4A7A3FC9">
            <wp:extent cx="3600000" cy="1831214"/>
            <wp:effectExtent l="19050" t="19050" r="19685" b="1714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600000" cy="1831214"/>
                    </a:xfrm>
                    <a:prstGeom prst="rect">
                      <a:avLst/>
                    </a:prstGeom>
                    <a:ln w="12700">
                      <a:solidFill>
                        <a:schemeClr val="bg1">
                          <a:lumMod val="85000"/>
                        </a:schemeClr>
                      </a:solidFill>
                    </a:ln>
                  </pic:spPr>
                </pic:pic>
              </a:graphicData>
            </a:graphic>
          </wp:inline>
        </w:drawing>
      </w:r>
    </w:p>
    <w:p w14:paraId="1B7015F2" w14:textId="77777777" w:rsidR="005921CA" w:rsidRPr="006346DD" w:rsidRDefault="005921CA" w:rsidP="00C67429">
      <w:pPr>
        <w:pStyle w:val="1f0"/>
        <w:rPr>
          <w:rFonts w:cs="Huawei Sans"/>
        </w:rPr>
      </w:pPr>
    </w:p>
    <w:p w14:paraId="5A514A62" w14:textId="77777777" w:rsidR="00CF253D" w:rsidRDefault="00CF253D" w:rsidP="00CF253D">
      <w:pPr>
        <w:pStyle w:val="1f0"/>
      </w:pPr>
      <w:r>
        <w:t xml:space="preserve">In the </w:t>
      </w:r>
      <w:r>
        <w:rPr>
          <w:b/>
          <w:bCs/>
        </w:rPr>
        <w:t>Basic Information</w:t>
      </w:r>
      <w:r>
        <w:t xml:space="preserve"> area, set </w:t>
      </w:r>
      <w:r>
        <w:rPr>
          <w:b/>
          <w:bCs/>
        </w:rPr>
        <w:t>Parameter template</w:t>
      </w:r>
      <w:r>
        <w:t xml:space="preserve"> to </w:t>
      </w:r>
      <w:r>
        <w:rPr>
          <w:b/>
          <w:bCs/>
        </w:rPr>
        <w:t>SR_TE_Policy</w:t>
      </w:r>
      <w:r>
        <w:t xml:space="preserve">, </w:t>
      </w:r>
      <w:r>
        <w:rPr>
          <w:b/>
          <w:bCs/>
        </w:rPr>
        <w:t>Service name</w:t>
      </w:r>
      <w:r>
        <w:t xml:space="preserve"> to </w:t>
      </w:r>
      <w:r>
        <w:rPr>
          <w:b/>
          <w:bCs/>
        </w:rPr>
        <w:t>PE1_PE4_L3VPN</w:t>
      </w:r>
      <w:r>
        <w:t>, and retain the default values for other parameters.</w:t>
      </w:r>
    </w:p>
    <w:p w14:paraId="35700D3E" w14:textId="5D5127B9" w:rsidR="005921CA" w:rsidRPr="006346DD" w:rsidRDefault="00717325" w:rsidP="00C67429">
      <w:pPr>
        <w:pStyle w:val="1f0"/>
        <w:rPr>
          <w:rFonts w:cs="Huawei Sans"/>
        </w:rPr>
      </w:pPr>
      <w:r>
        <w:rPr>
          <w:noProof/>
        </w:rPr>
        <w:lastRenderedPageBreak/>
        <w:drawing>
          <wp:inline distT="0" distB="0" distL="0" distR="0" wp14:anchorId="0CD84A5C" wp14:editId="60A9633E">
            <wp:extent cx="3600000" cy="4302242"/>
            <wp:effectExtent l="19050" t="19050" r="19685" b="22225"/>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00000" cy="4302242"/>
                    </a:xfrm>
                    <a:prstGeom prst="rect">
                      <a:avLst/>
                    </a:prstGeom>
                    <a:ln w="12700">
                      <a:solidFill>
                        <a:schemeClr val="bg1">
                          <a:lumMod val="85000"/>
                        </a:schemeClr>
                      </a:solidFill>
                    </a:ln>
                  </pic:spPr>
                </pic:pic>
              </a:graphicData>
            </a:graphic>
          </wp:inline>
        </w:drawing>
      </w:r>
    </w:p>
    <w:p w14:paraId="26B8DD84" w14:textId="77777777" w:rsidR="005921CA" w:rsidRPr="006346DD" w:rsidRDefault="005921CA" w:rsidP="00C67429">
      <w:pPr>
        <w:pStyle w:val="1f0"/>
        <w:rPr>
          <w:rFonts w:cs="Huawei Sans"/>
        </w:rPr>
      </w:pPr>
    </w:p>
    <w:p w14:paraId="21B2DB1D" w14:textId="77777777" w:rsidR="00CF253D" w:rsidRDefault="00CF253D" w:rsidP="00CF253D">
      <w:pPr>
        <w:pStyle w:val="1f0"/>
      </w:pPr>
      <w:r>
        <w:t xml:space="preserve">In the </w:t>
      </w:r>
      <w:r>
        <w:rPr>
          <w:b/>
          <w:bCs/>
        </w:rPr>
        <w:t>NE List</w:t>
      </w:r>
      <w:r>
        <w:t xml:space="preserve"> area, set </w:t>
      </w:r>
      <w:r>
        <w:rPr>
          <w:b/>
          <w:bCs/>
        </w:rPr>
        <w:t>Source NE</w:t>
      </w:r>
      <w:r>
        <w:t xml:space="preserve"> to </w:t>
      </w:r>
      <w:r>
        <w:rPr>
          <w:b/>
          <w:bCs/>
        </w:rPr>
        <w:t>PE1</w:t>
      </w:r>
      <w:r>
        <w:t xml:space="preserve"> and </w:t>
      </w:r>
      <w:r>
        <w:rPr>
          <w:b/>
          <w:bCs/>
        </w:rPr>
        <w:t>Sink NE</w:t>
      </w:r>
      <w:r>
        <w:t xml:space="preserve"> to </w:t>
      </w:r>
      <w:r>
        <w:rPr>
          <w:b/>
          <w:bCs/>
        </w:rPr>
        <w:t>PE4</w:t>
      </w:r>
      <w:r>
        <w:t>.</w:t>
      </w:r>
    </w:p>
    <w:p w14:paraId="0E57D7AE" w14:textId="0F213ADD" w:rsidR="005921CA" w:rsidRPr="006346DD" w:rsidRDefault="00717325" w:rsidP="00C67429">
      <w:pPr>
        <w:pStyle w:val="1f0"/>
        <w:rPr>
          <w:rFonts w:cs="Huawei Sans"/>
        </w:rPr>
      </w:pPr>
      <w:r>
        <w:rPr>
          <w:noProof/>
        </w:rPr>
        <w:drawing>
          <wp:inline distT="0" distB="0" distL="0" distR="0" wp14:anchorId="08DBD71A" wp14:editId="74D7B75D">
            <wp:extent cx="3600000" cy="2097959"/>
            <wp:effectExtent l="19050" t="19050" r="19685" b="1714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600000" cy="2097959"/>
                    </a:xfrm>
                    <a:prstGeom prst="rect">
                      <a:avLst/>
                    </a:prstGeom>
                    <a:ln w="12700">
                      <a:solidFill>
                        <a:schemeClr val="bg1">
                          <a:lumMod val="85000"/>
                        </a:schemeClr>
                      </a:solidFill>
                    </a:ln>
                  </pic:spPr>
                </pic:pic>
              </a:graphicData>
            </a:graphic>
          </wp:inline>
        </w:drawing>
      </w:r>
    </w:p>
    <w:p w14:paraId="5AF9D6D2" w14:textId="77777777" w:rsidR="005921CA" w:rsidRPr="006346DD" w:rsidRDefault="005921CA" w:rsidP="00C67429">
      <w:pPr>
        <w:pStyle w:val="1f0"/>
        <w:rPr>
          <w:rFonts w:cs="Huawei Sans"/>
        </w:rPr>
      </w:pPr>
    </w:p>
    <w:p w14:paraId="626502BF" w14:textId="77777777" w:rsidR="00CF253D" w:rsidRDefault="00CF253D" w:rsidP="00CF253D">
      <w:pPr>
        <w:pStyle w:val="1f0"/>
      </w:pPr>
      <w:r>
        <w:t xml:space="preserve">On the </w:t>
      </w:r>
      <w:r>
        <w:rPr>
          <w:b/>
          <w:bCs/>
        </w:rPr>
        <w:t>Forward</w:t>
      </w:r>
      <w:r>
        <w:t xml:space="preserve"> tab page in the </w:t>
      </w:r>
      <w:r>
        <w:rPr>
          <w:b/>
          <w:bCs/>
        </w:rPr>
        <w:t>SR Policy</w:t>
      </w:r>
      <w:r>
        <w:t xml:space="preserve"> area, click </w:t>
      </w:r>
      <w:r>
        <w:rPr>
          <w:b/>
          <w:bCs/>
        </w:rPr>
        <w:t>Modify</w:t>
      </w:r>
      <w:r>
        <w:t xml:space="preserve"> next to </w:t>
      </w:r>
      <w:r>
        <w:rPr>
          <w:b/>
          <w:bCs/>
        </w:rPr>
        <w:t>Color</w:t>
      </w:r>
      <w:r>
        <w:t>.</w:t>
      </w:r>
    </w:p>
    <w:p w14:paraId="1C13B5EB" w14:textId="335B1323" w:rsidR="005921CA" w:rsidRPr="006346DD" w:rsidRDefault="00717325" w:rsidP="00C67429">
      <w:pPr>
        <w:pStyle w:val="1f0"/>
        <w:rPr>
          <w:rFonts w:cs="Huawei Sans"/>
        </w:rPr>
      </w:pPr>
      <w:r>
        <w:rPr>
          <w:noProof/>
        </w:rPr>
        <w:lastRenderedPageBreak/>
        <w:drawing>
          <wp:inline distT="0" distB="0" distL="0" distR="0" wp14:anchorId="47FA039A" wp14:editId="5D68F546">
            <wp:extent cx="5454000" cy="3353435"/>
            <wp:effectExtent l="19050" t="19050" r="13970" b="1841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54000" cy="3353435"/>
                    </a:xfrm>
                    <a:prstGeom prst="rect">
                      <a:avLst/>
                    </a:prstGeom>
                    <a:ln w="12700">
                      <a:solidFill>
                        <a:schemeClr val="bg1">
                          <a:lumMod val="85000"/>
                        </a:schemeClr>
                      </a:solidFill>
                    </a:ln>
                  </pic:spPr>
                </pic:pic>
              </a:graphicData>
            </a:graphic>
          </wp:inline>
        </w:drawing>
      </w:r>
    </w:p>
    <w:p w14:paraId="73DA5334" w14:textId="77777777" w:rsidR="008828BC" w:rsidRPr="006346DD" w:rsidRDefault="008828BC" w:rsidP="00C67429">
      <w:pPr>
        <w:pStyle w:val="1f0"/>
        <w:rPr>
          <w:rFonts w:cs="Huawei Sans"/>
        </w:rPr>
      </w:pPr>
    </w:p>
    <w:p w14:paraId="78CDD5D1" w14:textId="77777777" w:rsidR="00CF253D" w:rsidRDefault="00CF253D" w:rsidP="00CF253D">
      <w:pPr>
        <w:pStyle w:val="1f0"/>
      </w:pPr>
      <w:r>
        <w:t>Select the previously created color PE1_PE4_L3VPN.</w:t>
      </w:r>
    </w:p>
    <w:p w14:paraId="47745EE9" w14:textId="77777777" w:rsidR="00CF253D" w:rsidRDefault="00CF253D" w:rsidP="00CF253D">
      <w:pPr>
        <w:pStyle w:val="1f0"/>
      </w:pPr>
      <w:r>
        <w:t>Configure candidate path preference.</w:t>
      </w:r>
    </w:p>
    <w:p w14:paraId="5F483C09" w14:textId="4C610280" w:rsidR="005921CA" w:rsidRDefault="00717325" w:rsidP="00C67429">
      <w:pPr>
        <w:pStyle w:val="1f0"/>
        <w:rPr>
          <w:rFonts w:cs="Huawei Sans"/>
        </w:rPr>
      </w:pPr>
      <w:r w:rsidRPr="007C7D71">
        <w:rPr>
          <w:noProof/>
        </w:rPr>
        <w:drawing>
          <wp:inline distT="0" distB="0" distL="0" distR="0" wp14:anchorId="40A9CA35" wp14:editId="4CBF27B3">
            <wp:extent cx="5454000" cy="1835731"/>
            <wp:effectExtent l="19050" t="19050" r="13970" b="1270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454000" cy="1835731"/>
                    </a:xfrm>
                    <a:prstGeom prst="rect">
                      <a:avLst/>
                    </a:prstGeom>
                    <a:ln w="12700">
                      <a:solidFill>
                        <a:schemeClr val="bg1">
                          <a:lumMod val="85000"/>
                        </a:schemeClr>
                      </a:solidFill>
                    </a:ln>
                  </pic:spPr>
                </pic:pic>
              </a:graphicData>
            </a:graphic>
          </wp:inline>
        </w:drawing>
      </w:r>
    </w:p>
    <w:p w14:paraId="400115F9" w14:textId="77777777" w:rsidR="005F6A27" w:rsidRPr="006346DD" w:rsidRDefault="005F6A27" w:rsidP="00C67429">
      <w:pPr>
        <w:pStyle w:val="1f0"/>
        <w:rPr>
          <w:rFonts w:cs="Huawei Sans"/>
        </w:rPr>
      </w:pPr>
    </w:p>
    <w:p w14:paraId="5F9C1885" w14:textId="77777777" w:rsidR="00CF253D" w:rsidRDefault="00CF253D" w:rsidP="00CF253D">
      <w:pPr>
        <w:pStyle w:val="1f0"/>
      </w:pPr>
      <w:r>
        <w:t xml:space="preserve">Click the field marked by </w:t>
      </w:r>
      <w:r>
        <w:rPr>
          <w:b/>
          <w:bCs/>
        </w:rPr>
        <w:t>1</w:t>
      </w:r>
      <w:r>
        <w:t xml:space="preserve"> to access the preference configuration list and set the preference of candidate path 1 to the highest value 65535.</w:t>
      </w:r>
    </w:p>
    <w:p w14:paraId="0B1D6E44" w14:textId="77777777" w:rsidR="00CF253D" w:rsidRDefault="00CF253D" w:rsidP="00CF253D">
      <w:pPr>
        <w:pStyle w:val="1f0"/>
      </w:pPr>
      <w:r>
        <w:t xml:space="preserve">Click </w:t>
      </w:r>
      <w:r>
        <w:rPr>
          <w:b/>
          <w:bCs/>
        </w:rPr>
        <w:t>Compute Path</w:t>
      </w:r>
      <w:r>
        <w:t>.</w:t>
      </w:r>
    </w:p>
    <w:p w14:paraId="7ACB41F2" w14:textId="0E31334A" w:rsidR="005921CA" w:rsidRPr="006346DD" w:rsidRDefault="00717325" w:rsidP="00C67429">
      <w:pPr>
        <w:pStyle w:val="1f0"/>
        <w:rPr>
          <w:rFonts w:cs="Huawei Sans"/>
        </w:rPr>
      </w:pPr>
      <w:r>
        <w:rPr>
          <w:noProof/>
        </w:rPr>
        <w:lastRenderedPageBreak/>
        <w:drawing>
          <wp:inline distT="0" distB="0" distL="0" distR="0" wp14:anchorId="10896751" wp14:editId="024D4235">
            <wp:extent cx="3600000" cy="2880000"/>
            <wp:effectExtent l="19050" t="19050" r="19685" b="15875"/>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600000" cy="2880000"/>
                    </a:xfrm>
                    <a:prstGeom prst="rect">
                      <a:avLst/>
                    </a:prstGeom>
                    <a:ln w="12700">
                      <a:solidFill>
                        <a:schemeClr val="bg1">
                          <a:lumMod val="85000"/>
                        </a:schemeClr>
                      </a:solidFill>
                    </a:ln>
                  </pic:spPr>
                </pic:pic>
              </a:graphicData>
            </a:graphic>
          </wp:inline>
        </w:drawing>
      </w:r>
    </w:p>
    <w:p w14:paraId="62ADE66F" w14:textId="77777777" w:rsidR="005921CA" w:rsidRPr="006346DD" w:rsidRDefault="005921CA" w:rsidP="00C67429">
      <w:pPr>
        <w:pStyle w:val="1f0"/>
        <w:rPr>
          <w:rFonts w:cs="Huawei Sans"/>
        </w:rPr>
      </w:pPr>
    </w:p>
    <w:p w14:paraId="60B8C66A" w14:textId="77777777" w:rsidR="00CF253D" w:rsidRDefault="00CF253D" w:rsidP="00CF253D">
      <w:pPr>
        <w:pStyle w:val="1f0"/>
      </w:pPr>
      <w:r>
        <w:t>In the computation results, still select the path with the least cost.</w:t>
      </w:r>
    </w:p>
    <w:p w14:paraId="507C9168" w14:textId="11C6A34C" w:rsidR="00822F3B" w:rsidRPr="006346DD" w:rsidRDefault="00717325" w:rsidP="00C67429">
      <w:pPr>
        <w:pStyle w:val="1f0"/>
        <w:rPr>
          <w:rFonts w:cs="Huawei Sans"/>
        </w:rPr>
      </w:pPr>
      <w:r>
        <w:rPr>
          <w:noProof/>
        </w:rPr>
        <w:drawing>
          <wp:inline distT="0" distB="0" distL="0" distR="0" wp14:anchorId="0C73652B" wp14:editId="41FCCBD5">
            <wp:extent cx="5454000" cy="2405577"/>
            <wp:effectExtent l="19050" t="19050" r="13970" b="1397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54000" cy="2405577"/>
                    </a:xfrm>
                    <a:prstGeom prst="rect">
                      <a:avLst/>
                    </a:prstGeom>
                    <a:ln w="12700">
                      <a:solidFill>
                        <a:schemeClr val="bg1">
                          <a:lumMod val="85000"/>
                        </a:schemeClr>
                      </a:solidFill>
                    </a:ln>
                  </pic:spPr>
                </pic:pic>
              </a:graphicData>
            </a:graphic>
          </wp:inline>
        </w:drawing>
      </w:r>
    </w:p>
    <w:p w14:paraId="55E3235D" w14:textId="77777777" w:rsidR="005921CA" w:rsidRPr="006346DD" w:rsidRDefault="005921CA" w:rsidP="00C67429">
      <w:pPr>
        <w:pStyle w:val="1f0"/>
        <w:rPr>
          <w:rFonts w:cs="Huawei Sans"/>
        </w:rPr>
      </w:pPr>
    </w:p>
    <w:p w14:paraId="51472BD7" w14:textId="77777777" w:rsidR="00CF253D" w:rsidRDefault="00CF253D" w:rsidP="00CF253D">
      <w:pPr>
        <w:pStyle w:val="1f0"/>
      </w:pPr>
      <w:r>
        <w:t xml:space="preserve">Click </w:t>
      </w:r>
      <w:r>
        <w:rPr>
          <w:b/>
          <w:bCs/>
        </w:rPr>
        <w:t>OK</w:t>
      </w:r>
      <w:r>
        <w:t xml:space="preserve">, and then click </w:t>
      </w:r>
      <w:r>
        <w:rPr>
          <w:b/>
          <w:bCs/>
        </w:rPr>
        <w:t>Apply</w:t>
      </w:r>
      <w:r>
        <w:t>.</w:t>
      </w:r>
    </w:p>
    <w:p w14:paraId="5D94DBF0" w14:textId="77777777" w:rsidR="00CF253D" w:rsidRDefault="00CF253D" w:rsidP="00CF253D">
      <w:pPr>
        <w:pStyle w:val="1f0"/>
      </w:pPr>
      <w:r>
        <w:t xml:space="preserve">In the dialog box that is displayed, click </w:t>
      </w:r>
      <w:r>
        <w:rPr>
          <w:b/>
          <w:bCs/>
        </w:rPr>
        <w:t>OK</w:t>
      </w:r>
      <w:r>
        <w:t>.</w:t>
      </w:r>
    </w:p>
    <w:p w14:paraId="0313538B" w14:textId="77777777" w:rsidR="00CF253D" w:rsidRDefault="00CF253D" w:rsidP="00CF253D">
      <w:pPr>
        <w:pStyle w:val="1f0"/>
      </w:pPr>
      <w:r>
        <w:t xml:space="preserve">In the </w:t>
      </w:r>
      <w:r>
        <w:rPr>
          <w:b/>
          <w:bCs/>
        </w:rPr>
        <w:t>Success</w:t>
      </w:r>
      <w:r>
        <w:t xml:space="preserve"> dialog box, you can click the corresponding hyperlink to view SR Policy information.</w:t>
      </w:r>
    </w:p>
    <w:p w14:paraId="56F8962B" w14:textId="77777777" w:rsidR="00F2399D" w:rsidRPr="006346DD" w:rsidRDefault="00F2399D" w:rsidP="00C67429">
      <w:pPr>
        <w:pStyle w:val="1f0"/>
        <w:rPr>
          <w:rFonts w:cs="Huawei Sans"/>
        </w:rPr>
      </w:pPr>
      <w:r w:rsidRPr="006346DD">
        <w:rPr>
          <w:rFonts w:cs="Huawei Sans"/>
        </w:rPr>
        <w:t>The SR Policy status is normal.</w:t>
      </w:r>
    </w:p>
    <w:p w14:paraId="0BFCF9B3" w14:textId="10C62858" w:rsidR="005921CA" w:rsidRDefault="00B5549C" w:rsidP="00C67429">
      <w:pPr>
        <w:pStyle w:val="1f0"/>
        <w:rPr>
          <w:rFonts w:cs="Huawei Sans"/>
        </w:rPr>
      </w:pPr>
      <w:r>
        <w:rPr>
          <w:noProof/>
        </w:rPr>
        <w:drawing>
          <wp:inline distT="0" distB="0" distL="0" distR="0" wp14:anchorId="405B5DEF" wp14:editId="0C2F61C3">
            <wp:extent cx="5454000" cy="978981"/>
            <wp:effectExtent l="19050" t="19050" r="13970" b="1206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54000" cy="978981"/>
                    </a:xfrm>
                    <a:prstGeom prst="rect">
                      <a:avLst/>
                    </a:prstGeom>
                    <a:ln w="12700">
                      <a:solidFill>
                        <a:schemeClr val="bg1">
                          <a:lumMod val="85000"/>
                        </a:schemeClr>
                      </a:solidFill>
                    </a:ln>
                  </pic:spPr>
                </pic:pic>
              </a:graphicData>
            </a:graphic>
          </wp:inline>
        </w:drawing>
      </w:r>
    </w:p>
    <w:p w14:paraId="04B4BC9D" w14:textId="77777777" w:rsidR="005F6A27" w:rsidRPr="006346DD" w:rsidRDefault="005F6A27" w:rsidP="00C67429">
      <w:pPr>
        <w:pStyle w:val="1f0"/>
        <w:rPr>
          <w:rFonts w:cs="Huawei Sans"/>
        </w:rPr>
      </w:pPr>
    </w:p>
    <w:p w14:paraId="03041176" w14:textId="77777777" w:rsidR="005921CA" w:rsidRPr="006346DD" w:rsidRDefault="005921CA" w:rsidP="005921CA">
      <w:pPr>
        <w:pStyle w:val="30"/>
        <w:rPr>
          <w:rFonts w:cs="Huawei Sans"/>
        </w:rPr>
      </w:pPr>
      <w:r w:rsidRPr="006346DD">
        <w:rPr>
          <w:rFonts w:cs="Huawei Sans"/>
        </w:rPr>
        <w:lastRenderedPageBreak/>
        <w:t>Configure route-policies.</w:t>
      </w:r>
    </w:p>
    <w:p w14:paraId="15114E02" w14:textId="77777777" w:rsidR="00CF253D" w:rsidRDefault="00CF253D" w:rsidP="00CF253D">
      <w:pPr>
        <w:pStyle w:val="1f0"/>
      </w:pPr>
      <w:r>
        <w:t>To recurse L3VPN traffic to SR Policies, configure a route-policy on PE1 and PE4 to add the color extended community attribute to VPNv4 routes to be advertised, so that these routes can recurse to SR Policies.</w:t>
      </w:r>
    </w:p>
    <w:p w14:paraId="53EA5022" w14:textId="77777777" w:rsidR="00CF253D" w:rsidRDefault="00CF253D" w:rsidP="00CF253D">
      <w:pPr>
        <w:pStyle w:val="1f0"/>
      </w:pPr>
    </w:p>
    <w:p w14:paraId="5F110509" w14:textId="77777777" w:rsidR="00CF253D" w:rsidRDefault="00CF253D" w:rsidP="00CF253D">
      <w:pPr>
        <w:pStyle w:val="1f0"/>
      </w:pPr>
      <w:r>
        <w:t xml:space="preserve">Open the Network Management app and choose </w:t>
      </w:r>
      <w:r>
        <w:rPr>
          <w:b/>
          <w:bCs/>
        </w:rPr>
        <w:t>Configuration</w:t>
      </w:r>
      <w:r>
        <w:t xml:space="preserve"> &gt; </w:t>
      </w:r>
      <w:r>
        <w:rPr>
          <w:b/>
          <w:bCs/>
        </w:rPr>
        <w:t>Common</w:t>
      </w:r>
      <w:r>
        <w:t xml:space="preserve"> &gt; </w:t>
      </w:r>
      <w:r>
        <w:rPr>
          <w:b/>
          <w:bCs/>
        </w:rPr>
        <w:t>Profile Management</w:t>
      </w:r>
      <w:r>
        <w:t xml:space="preserve"> from the main menu. Then click </w:t>
      </w:r>
      <w:r>
        <w:rPr>
          <w:b/>
          <w:bCs/>
        </w:rPr>
        <w:t>Routing Policy Template</w:t>
      </w:r>
      <w:r>
        <w:t>.</w:t>
      </w:r>
    </w:p>
    <w:p w14:paraId="1F68CF89" w14:textId="2E0BC856" w:rsidR="005921CA" w:rsidRPr="006346DD" w:rsidRDefault="005921CA" w:rsidP="00C67429">
      <w:pPr>
        <w:pStyle w:val="1f0"/>
        <w:rPr>
          <w:rFonts w:cs="Huawei Sans"/>
        </w:rPr>
      </w:pPr>
    </w:p>
    <w:p w14:paraId="12EE816E" w14:textId="17A3ED5F" w:rsidR="005921CA" w:rsidRPr="006346DD" w:rsidRDefault="00B5549C" w:rsidP="00C67429">
      <w:pPr>
        <w:pStyle w:val="1f0"/>
        <w:rPr>
          <w:rFonts w:cs="Huawei Sans"/>
        </w:rPr>
      </w:pPr>
      <w:r>
        <w:rPr>
          <w:noProof/>
        </w:rPr>
        <w:drawing>
          <wp:inline distT="0" distB="0" distL="0" distR="0" wp14:anchorId="06D6247D" wp14:editId="6042941E">
            <wp:extent cx="5454000" cy="2061519"/>
            <wp:effectExtent l="19050" t="19050" r="13970" b="1524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54000" cy="2061519"/>
                    </a:xfrm>
                    <a:prstGeom prst="rect">
                      <a:avLst/>
                    </a:prstGeom>
                    <a:ln w="12700">
                      <a:solidFill>
                        <a:schemeClr val="bg1">
                          <a:lumMod val="85000"/>
                        </a:schemeClr>
                      </a:solidFill>
                    </a:ln>
                  </pic:spPr>
                </pic:pic>
              </a:graphicData>
            </a:graphic>
          </wp:inline>
        </w:drawing>
      </w:r>
    </w:p>
    <w:p w14:paraId="62E81773" w14:textId="77777777" w:rsidR="005921CA" w:rsidRPr="006346DD" w:rsidRDefault="005921CA" w:rsidP="00C67429">
      <w:pPr>
        <w:pStyle w:val="1f0"/>
        <w:rPr>
          <w:rFonts w:cs="Huawei Sans"/>
        </w:rPr>
      </w:pPr>
    </w:p>
    <w:p w14:paraId="1B92818F" w14:textId="77777777" w:rsidR="00CF253D" w:rsidRDefault="00CF253D" w:rsidP="00CF253D">
      <w:pPr>
        <w:pStyle w:val="1f0"/>
      </w:pPr>
      <w:r>
        <w:t xml:space="preserve">Click </w:t>
      </w:r>
      <w:r>
        <w:rPr>
          <w:b/>
          <w:bCs/>
        </w:rPr>
        <w:t>Create</w:t>
      </w:r>
      <w:r>
        <w:t xml:space="preserve"> to create a route-policy template.</w:t>
      </w:r>
    </w:p>
    <w:p w14:paraId="5E80FB80" w14:textId="219A0082" w:rsidR="00CF253D" w:rsidRDefault="00B5549C" w:rsidP="00CF253D">
      <w:pPr>
        <w:pStyle w:val="1f0"/>
      </w:pPr>
      <w:r>
        <w:rPr>
          <w:noProof/>
        </w:rPr>
        <w:drawing>
          <wp:inline distT="0" distB="0" distL="0" distR="0" wp14:anchorId="2C122DBB" wp14:editId="507122BE">
            <wp:extent cx="5454000" cy="1822150"/>
            <wp:effectExtent l="19050" t="19050" r="13970" b="2603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54000" cy="1822150"/>
                    </a:xfrm>
                    <a:prstGeom prst="rect">
                      <a:avLst/>
                    </a:prstGeom>
                    <a:ln w="12700">
                      <a:solidFill>
                        <a:schemeClr val="bg1">
                          <a:lumMod val="85000"/>
                        </a:schemeClr>
                      </a:solidFill>
                    </a:ln>
                  </pic:spPr>
                </pic:pic>
              </a:graphicData>
            </a:graphic>
          </wp:inline>
        </w:drawing>
      </w:r>
    </w:p>
    <w:p w14:paraId="153D5251" w14:textId="77777777" w:rsidR="00CF253D" w:rsidRDefault="00CF253D" w:rsidP="00CF253D">
      <w:pPr>
        <w:pStyle w:val="1f0"/>
      </w:pPr>
    </w:p>
    <w:p w14:paraId="6C8BA7B8" w14:textId="77777777" w:rsidR="00CF253D" w:rsidRDefault="00CF253D" w:rsidP="00CF253D">
      <w:pPr>
        <w:pStyle w:val="1f0"/>
      </w:pPr>
      <w:r>
        <w:t xml:space="preserve">Set the template name to </w:t>
      </w:r>
      <w:r>
        <w:rPr>
          <w:b/>
          <w:bCs/>
        </w:rPr>
        <w:t>Color</w:t>
      </w:r>
      <w:r>
        <w:t xml:space="preserve"> and route-policy name to </w:t>
      </w:r>
      <w:r>
        <w:rPr>
          <w:b/>
          <w:bCs/>
        </w:rPr>
        <w:t>PE1_PE4_L3VPN</w:t>
      </w:r>
      <w:r>
        <w:t>.</w:t>
      </w:r>
    </w:p>
    <w:p w14:paraId="44AE23D2" w14:textId="30D9ACFD" w:rsidR="00CF253D" w:rsidRDefault="00B5549C" w:rsidP="00CF253D">
      <w:pPr>
        <w:pStyle w:val="1f0"/>
      </w:pPr>
      <w:r>
        <w:rPr>
          <w:noProof/>
        </w:rPr>
        <w:drawing>
          <wp:inline distT="0" distB="0" distL="0" distR="0" wp14:anchorId="29CE3A35" wp14:editId="679BC3FD">
            <wp:extent cx="5454000" cy="901455"/>
            <wp:effectExtent l="19050" t="19050" r="13970" b="1333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54000" cy="901455"/>
                    </a:xfrm>
                    <a:prstGeom prst="rect">
                      <a:avLst/>
                    </a:prstGeom>
                    <a:ln w="12700">
                      <a:solidFill>
                        <a:schemeClr val="bg1">
                          <a:lumMod val="85000"/>
                        </a:schemeClr>
                      </a:solidFill>
                    </a:ln>
                  </pic:spPr>
                </pic:pic>
              </a:graphicData>
            </a:graphic>
          </wp:inline>
        </w:drawing>
      </w:r>
    </w:p>
    <w:p w14:paraId="19B6E030" w14:textId="77777777" w:rsidR="008828BC" w:rsidRPr="006346DD" w:rsidRDefault="008828BC" w:rsidP="00C67429">
      <w:pPr>
        <w:pStyle w:val="1f0"/>
        <w:rPr>
          <w:rFonts w:cs="Huawei Sans"/>
        </w:rPr>
      </w:pPr>
    </w:p>
    <w:p w14:paraId="1F054146" w14:textId="77777777" w:rsidR="00CF253D" w:rsidRDefault="00CF253D" w:rsidP="00CF253D">
      <w:pPr>
        <w:pStyle w:val="1f0"/>
      </w:pPr>
      <w:r>
        <w:t xml:space="preserve">Click </w:t>
      </w:r>
      <w:r>
        <w:rPr>
          <w:b/>
          <w:bCs/>
        </w:rPr>
        <w:t>Add Node</w:t>
      </w:r>
      <w:r>
        <w:t>.</w:t>
      </w:r>
    </w:p>
    <w:p w14:paraId="27A5E00A" w14:textId="77777777" w:rsidR="00CF253D" w:rsidRDefault="00CF253D" w:rsidP="00CF253D">
      <w:pPr>
        <w:pStyle w:val="1f0"/>
      </w:pPr>
      <w:r>
        <w:lastRenderedPageBreak/>
        <w:t xml:space="preserve">In the dialog box that is displayed, configure node information. Specifically, set </w:t>
      </w:r>
      <w:r>
        <w:rPr>
          <w:b/>
          <w:bCs/>
        </w:rPr>
        <w:t>Node index</w:t>
      </w:r>
      <w:r>
        <w:t xml:space="preserve"> to </w:t>
      </w:r>
      <w:r>
        <w:rPr>
          <w:b/>
          <w:bCs/>
        </w:rPr>
        <w:t>10</w:t>
      </w:r>
      <w:r>
        <w:t xml:space="preserve">, retain the default value </w:t>
      </w:r>
      <w:r>
        <w:rPr>
          <w:b/>
          <w:bCs/>
        </w:rPr>
        <w:t>Permit</w:t>
      </w:r>
      <w:r>
        <w:t xml:space="preserve"> for </w:t>
      </w:r>
      <w:r>
        <w:rPr>
          <w:b/>
          <w:bCs/>
        </w:rPr>
        <w:t>Match mode</w:t>
      </w:r>
      <w:r>
        <w:t>, and leave all match conditions unselected (indicating that all match conditions will be applied).</w:t>
      </w:r>
    </w:p>
    <w:p w14:paraId="2190AFA9" w14:textId="708E9722" w:rsidR="00CF253D" w:rsidRDefault="00B5549C" w:rsidP="00CF253D">
      <w:pPr>
        <w:pStyle w:val="1f0"/>
      </w:pPr>
      <w:r>
        <w:rPr>
          <w:noProof/>
        </w:rPr>
        <w:drawing>
          <wp:inline distT="0" distB="0" distL="0" distR="0" wp14:anchorId="2948D642" wp14:editId="6A5072D2">
            <wp:extent cx="5454000" cy="2378415"/>
            <wp:effectExtent l="19050" t="19050" r="13970" b="2222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454000" cy="2378415"/>
                    </a:xfrm>
                    <a:prstGeom prst="rect">
                      <a:avLst/>
                    </a:prstGeom>
                    <a:ln w="12700">
                      <a:solidFill>
                        <a:schemeClr val="bg1">
                          <a:lumMod val="85000"/>
                        </a:schemeClr>
                      </a:solidFill>
                    </a:ln>
                  </pic:spPr>
                </pic:pic>
              </a:graphicData>
            </a:graphic>
          </wp:inline>
        </w:drawing>
      </w:r>
    </w:p>
    <w:p w14:paraId="46AF9992" w14:textId="77777777" w:rsidR="00CF253D" w:rsidRDefault="00CF253D" w:rsidP="00CF253D">
      <w:pPr>
        <w:pStyle w:val="1f0"/>
      </w:pPr>
    </w:p>
    <w:p w14:paraId="59A35233" w14:textId="77777777" w:rsidR="00CF253D" w:rsidRDefault="00CF253D" w:rsidP="00CF253D">
      <w:pPr>
        <w:pStyle w:val="1f0"/>
      </w:pPr>
      <w:r>
        <w:t xml:space="preserve">On the </w:t>
      </w:r>
      <w:r>
        <w:rPr>
          <w:b/>
          <w:bCs/>
        </w:rPr>
        <w:t>Apply Action</w:t>
      </w:r>
      <w:r>
        <w:t xml:space="preserve"> tab page, select </w:t>
      </w:r>
      <w:r>
        <w:rPr>
          <w:b/>
          <w:bCs/>
        </w:rPr>
        <w:t>Color</w:t>
      </w:r>
      <w:r>
        <w:t>.</w:t>
      </w:r>
    </w:p>
    <w:p w14:paraId="69955866" w14:textId="756B1241" w:rsidR="00CF253D" w:rsidRDefault="00B5549C" w:rsidP="00CF253D">
      <w:pPr>
        <w:pStyle w:val="1f0"/>
      </w:pPr>
      <w:r>
        <w:rPr>
          <w:noProof/>
        </w:rPr>
        <w:drawing>
          <wp:inline distT="0" distB="0" distL="0" distR="0" wp14:anchorId="27A833D0" wp14:editId="7AD87120">
            <wp:extent cx="5454000" cy="4262246"/>
            <wp:effectExtent l="19050" t="19050" r="13970" b="2413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454000" cy="4262246"/>
                    </a:xfrm>
                    <a:prstGeom prst="rect">
                      <a:avLst/>
                    </a:prstGeom>
                    <a:ln w="12700">
                      <a:solidFill>
                        <a:schemeClr val="bg1">
                          <a:lumMod val="85000"/>
                        </a:schemeClr>
                      </a:solidFill>
                    </a:ln>
                  </pic:spPr>
                </pic:pic>
              </a:graphicData>
            </a:graphic>
          </wp:inline>
        </w:drawing>
      </w:r>
    </w:p>
    <w:p w14:paraId="24B48DA2" w14:textId="77777777" w:rsidR="005F6A27" w:rsidRDefault="005F6A27" w:rsidP="00CF253D">
      <w:pPr>
        <w:pStyle w:val="1f0"/>
      </w:pPr>
    </w:p>
    <w:p w14:paraId="216D3426" w14:textId="77777777" w:rsidR="00CF253D" w:rsidRDefault="00CF253D" w:rsidP="00CF253D">
      <w:pPr>
        <w:pStyle w:val="1f0"/>
      </w:pPr>
      <w:r>
        <w:t xml:space="preserve">Select the previously created color </w:t>
      </w:r>
      <w:r>
        <w:rPr>
          <w:b/>
          <w:bCs/>
        </w:rPr>
        <w:t>PE1_PE4_L3VPN</w:t>
      </w:r>
      <w:r>
        <w:t xml:space="preserve"> and click </w:t>
      </w:r>
      <w:r>
        <w:rPr>
          <w:b/>
          <w:bCs/>
        </w:rPr>
        <w:t>Save</w:t>
      </w:r>
      <w:r>
        <w:t xml:space="preserve">. Then click </w:t>
      </w:r>
      <w:r>
        <w:rPr>
          <w:b/>
          <w:bCs/>
        </w:rPr>
        <w:t>OK</w:t>
      </w:r>
      <w:r>
        <w:t>. The template is created.</w:t>
      </w:r>
    </w:p>
    <w:p w14:paraId="1C70375A" w14:textId="063449F0" w:rsidR="005921CA" w:rsidRPr="006346DD" w:rsidRDefault="005921CA" w:rsidP="00C67429">
      <w:pPr>
        <w:pStyle w:val="1f0"/>
        <w:rPr>
          <w:rFonts w:cs="Huawei Sans"/>
        </w:rPr>
      </w:pPr>
    </w:p>
    <w:p w14:paraId="0FBFE261" w14:textId="1C2132CC" w:rsidR="005921CA" w:rsidRPr="006346DD" w:rsidRDefault="00CF253D" w:rsidP="006E15FA">
      <w:pPr>
        <w:pStyle w:val="4"/>
        <w:rPr>
          <w:rFonts w:cs="Huawei Sans" w:hint="default"/>
        </w:rPr>
      </w:pPr>
      <w:r>
        <w:t>L3VPN Service Delivery by the Controller</w:t>
      </w:r>
    </w:p>
    <w:p w14:paraId="2C515B3C" w14:textId="77777777" w:rsidR="00CF253D" w:rsidRDefault="00CF253D" w:rsidP="00CF253D">
      <w:pPr>
        <w:pStyle w:val="1f0"/>
      </w:pPr>
      <w:r>
        <w:t>Use the controller to deliver a new L3VPN service and recurse the service to an SR Policy for traffic forwarding.</w:t>
      </w:r>
    </w:p>
    <w:p w14:paraId="6D5097F3" w14:textId="77777777" w:rsidR="00CF253D" w:rsidRDefault="00CF253D" w:rsidP="00CF253D">
      <w:pPr>
        <w:pStyle w:val="1f0"/>
      </w:pPr>
      <w:r>
        <w:t>Create Loopback2 on PE1 and PE4 to simulate L3VPN access users.</w:t>
      </w:r>
    </w:p>
    <w:p w14:paraId="4DD746D8" w14:textId="5E56358D" w:rsidR="005921CA" w:rsidRPr="00CF253D" w:rsidRDefault="005921CA" w:rsidP="00C67429">
      <w:pPr>
        <w:pStyle w:val="1f0"/>
        <w:rPr>
          <w:rFonts w:cs="Huawei Sans"/>
        </w:rPr>
      </w:pPr>
    </w:p>
    <w:p w14:paraId="56C5990B" w14:textId="77777777" w:rsidR="005921CA" w:rsidRPr="006346DD" w:rsidRDefault="005921CA" w:rsidP="008828BC">
      <w:pPr>
        <w:pStyle w:val="1f0"/>
        <w:rPr>
          <w:rFonts w:cs="Huawei Sans"/>
        </w:rPr>
      </w:pPr>
      <w:r w:rsidRPr="006346DD">
        <w:rPr>
          <w:rFonts w:cs="Huawei Sans"/>
        </w:rPr>
        <w:t>PE1</w:t>
      </w:r>
    </w:p>
    <w:p w14:paraId="758D2D42" w14:textId="77777777" w:rsidR="005921CA" w:rsidRPr="006346DD" w:rsidRDefault="005921CA" w:rsidP="00F2399D">
      <w:pPr>
        <w:pStyle w:val="2f2"/>
        <w:rPr>
          <w:rFonts w:cs="Huawei Sans"/>
        </w:rPr>
      </w:pPr>
      <w:r w:rsidRPr="006346DD">
        <w:rPr>
          <w:rFonts w:cs="Huawei Sans"/>
        </w:rPr>
        <w:t>[PE1]interface LoopBack2</w:t>
      </w:r>
    </w:p>
    <w:p w14:paraId="440E3D41" w14:textId="77777777" w:rsidR="005921CA" w:rsidRPr="006346DD" w:rsidRDefault="005921CA" w:rsidP="00F2399D">
      <w:pPr>
        <w:pStyle w:val="2f2"/>
        <w:rPr>
          <w:rFonts w:cs="Huawei Sans"/>
        </w:rPr>
      </w:pPr>
      <w:r w:rsidRPr="006346DD">
        <w:rPr>
          <w:rFonts w:cs="Huawei Sans"/>
        </w:rPr>
        <w:t>[PE1-LoopBack2] ip address 192.168.1.1 32</w:t>
      </w:r>
    </w:p>
    <w:p w14:paraId="7150BF40" w14:textId="77777777" w:rsidR="005921CA" w:rsidRPr="006346DD" w:rsidRDefault="005921CA" w:rsidP="00F2399D">
      <w:pPr>
        <w:pStyle w:val="2f2"/>
        <w:rPr>
          <w:rFonts w:cs="Huawei Sans"/>
        </w:rPr>
      </w:pPr>
      <w:r w:rsidRPr="006346DD">
        <w:rPr>
          <w:rFonts w:cs="Huawei Sans"/>
        </w:rPr>
        <w:t>[PE1-LoopBack2] quit</w:t>
      </w:r>
    </w:p>
    <w:p w14:paraId="6276ADD9" w14:textId="77777777" w:rsidR="005921CA" w:rsidRPr="006346DD" w:rsidRDefault="005921CA" w:rsidP="00C67429">
      <w:pPr>
        <w:pStyle w:val="1f0"/>
        <w:rPr>
          <w:rFonts w:cs="Huawei Sans"/>
        </w:rPr>
      </w:pPr>
      <w:r w:rsidRPr="006346DD">
        <w:rPr>
          <w:rFonts w:cs="Huawei Sans"/>
        </w:rPr>
        <w:t>PE4</w:t>
      </w:r>
    </w:p>
    <w:p w14:paraId="7DF85A5C" w14:textId="77777777" w:rsidR="005921CA" w:rsidRPr="006346DD" w:rsidRDefault="005921CA" w:rsidP="000C5AC6">
      <w:pPr>
        <w:pStyle w:val="2f2"/>
        <w:rPr>
          <w:rFonts w:cs="Huawei Sans"/>
        </w:rPr>
      </w:pPr>
      <w:r w:rsidRPr="006346DD">
        <w:rPr>
          <w:rFonts w:cs="Huawei Sans"/>
        </w:rPr>
        <w:t>[PE4]interface LoopBack2</w:t>
      </w:r>
    </w:p>
    <w:p w14:paraId="3BAF7747" w14:textId="77777777" w:rsidR="005921CA" w:rsidRPr="006346DD" w:rsidRDefault="005921CA" w:rsidP="000C5AC6">
      <w:pPr>
        <w:pStyle w:val="2f2"/>
        <w:rPr>
          <w:rFonts w:cs="Huawei Sans"/>
        </w:rPr>
      </w:pPr>
      <w:r w:rsidRPr="006346DD">
        <w:rPr>
          <w:rFonts w:cs="Huawei Sans"/>
        </w:rPr>
        <w:t>[PE4-LoopBack2] ip address 192.168.4.1 32</w:t>
      </w:r>
    </w:p>
    <w:p w14:paraId="557FC25F" w14:textId="77777777" w:rsidR="005921CA" w:rsidRPr="006346DD" w:rsidRDefault="005921CA" w:rsidP="000C5AC6">
      <w:pPr>
        <w:pStyle w:val="2f2"/>
        <w:rPr>
          <w:rFonts w:cs="Huawei Sans"/>
        </w:rPr>
      </w:pPr>
      <w:r w:rsidRPr="006346DD">
        <w:rPr>
          <w:rFonts w:cs="Huawei Sans"/>
        </w:rPr>
        <w:t>[PE4-LoopBack2] quit</w:t>
      </w:r>
    </w:p>
    <w:p w14:paraId="1F9C0ABB" w14:textId="77777777" w:rsidR="00CF253D" w:rsidRDefault="00CF253D" w:rsidP="00CF253D">
      <w:pPr>
        <w:pStyle w:val="1f0"/>
      </w:pPr>
      <w:r>
        <w:t>After configuring loopback interface addresses on PE1 and PE4, synchronize NE configurations to iMaster NCE-IP.</w:t>
      </w:r>
    </w:p>
    <w:p w14:paraId="3C312120" w14:textId="72E8BFF4" w:rsidR="006321A5" w:rsidRPr="00CF253D" w:rsidRDefault="00CF253D" w:rsidP="00A37A78">
      <w:pPr>
        <w:pStyle w:val="1f0"/>
        <w:rPr>
          <w:rFonts w:cs="Huawei Sans"/>
        </w:rPr>
      </w:pPr>
      <w:r>
        <w:t xml:space="preserve">Open the Network Management app and choose </w:t>
      </w:r>
      <w:r>
        <w:rPr>
          <w:b/>
          <w:bCs/>
        </w:rPr>
        <w:t>Service</w:t>
      </w:r>
      <w:r>
        <w:t xml:space="preserve"> &gt; </w:t>
      </w:r>
      <w:r>
        <w:rPr>
          <w:b/>
          <w:bCs/>
        </w:rPr>
        <w:t>Create</w:t>
      </w:r>
      <w:r>
        <w:t xml:space="preserve"> &gt; </w:t>
      </w:r>
      <w:r>
        <w:rPr>
          <w:b/>
          <w:bCs/>
        </w:rPr>
        <w:t>MBGP L3VPN</w:t>
      </w:r>
      <w:r>
        <w:t xml:space="preserve"> from the main menu.</w:t>
      </w:r>
    </w:p>
    <w:p w14:paraId="43D096ED" w14:textId="104D6015" w:rsidR="006321A5" w:rsidRPr="006346DD" w:rsidRDefault="00B5549C" w:rsidP="006321A5">
      <w:pPr>
        <w:ind w:left="1021"/>
        <w:rPr>
          <w:rFonts w:ascii="Huawei Sans" w:hAnsi="Huawei Sans" w:cs="Huawei Sans"/>
          <w:sz w:val="21"/>
        </w:rPr>
      </w:pPr>
      <w:r>
        <w:rPr>
          <w:noProof/>
        </w:rPr>
        <w:drawing>
          <wp:inline distT="0" distB="0" distL="0" distR="0" wp14:anchorId="036BCF36" wp14:editId="59F90C54">
            <wp:extent cx="5454000" cy="3380597"/>
            <wp:effectExtent l="19050" t="19050" r="13970" b="10795"/>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454000" cy="3380597"/>
                    </a:xfrm>
                    <a:prstGeom prst="rect">
                      <a:avLst/>
                    </a:prstGeom>
                    <a:ln w="12700">
                      <a:solidFill>
                        <a:sysClr val="window" lastClr="FFFFFF">
                          <a:lumMod val="85000"/>
                        </a:sysClr>
                      </a:solidFill>
                    </a:ln>
                  </pic:spPr>
                </pic:pic>
              </a:graphicData>
            </a:graphic>
          </wp:inline>
        </w:drawing>
      </w:r>
    </w:p>
    <w:p w14:paraId="343AD4D2" w14:textId="77777777" w:rsidR="006321A5" w:rsidRPr="006346DD" w:rsidRDefault="006321A5" w:rsidP="00C67429">
      <w:pPr>
        <w:pStyle w:val="1f0"/>
        <w:rPr>
          <w:rFonts w:cs="Huawei Sans"/>
        </w:rPr>
      </w:pPr>
    </w:p>
    <w:p w14:paraId="285A20B3" w14:textId="7C371FB2" w:rsidR="005921CA" w:rsidRPr="006346DD" w:rsidRDefault="00CF253D" w:rsidP="005921CA">
      <w:pPr>
        <w:pStyle w:val="30"/>
        <w:rPr>
          <w:rFonts w:cs="Huawei Sans"/>
        </w:rPr>
      </w:pPr>
      <w:r>
        <w:t>Set basic parameters.</w:t>
      </w:r>
    </w:p>
    <w:p w14:paraId="4AE2FE33" w14:textId="77777777" w:rsidR="00CF253D" w:rsidRDefault="00CF253D" w:rsidP="00CF253D">
      <w:pPr>
        <w:pStyle w:val="1f0"/>
      </w:pPr>
      <w:r>
        <w:lastRenderedPageBreak/>
        <w:t xml:space="preserve">In the </w:t>
      </w:r>
      <w:r>
        <w:rPr>
          <w:b/>
          <w:bCs/>
        </w:rPr>
        <w:t>Basic Parameter</w:t>
      </w:r>
      <w:r>
        <w:t xml:space="preserve"> area, set </w:t>
      </w:r>
      <w:r>
        <w:rPr>
          <w:b/>
          <w:bCs/>
        </w:rPr>
        <w:t>Service template</w:t>
      </w:r>
      <w:r>
        <w:t xml:space="preserve"> to </w:t>
      </w:r>
      <w:r>
        <w:rPr>
          <w:b/>
          <w:bCs/>
        </w:rPr>
        <w:t>L3VPN_Auto_Select</w:t>
      </w:r>
      <w:r>
        <w:t xml:space="preserve"> (default value), set </w:t>
      </w:r>
      <w:r>
        <w:rPr>
          <w:b/>
          <w:bCs/>
        </w:rPr>
        <w:t>Service name</w:t>
      </w:r>
      <w:r>
        <w:t xml:space="preserve"> and </w:t>
      </w:r>
      <w:r>
        <w:rPr>
          <w:b/>
          <w:bCs/>
        </w:rPr>
        <w:t>VRF Name</w:t>
      </w:r>
      <w:r>
        <w:t xml:space="preserve">, set </w:t>
      </w:r>
      <w:r>
        <w:rPr>
          <w:b/>
          <w:bCs/>
        </w:rPr>
        <w:t>Parameter template</w:t>
      </w:r>
      <w:r>
        <w:t xml:space="preserve"> to </w:t>
      </w:r>
      <w:r>
        <w:rPr>
          <w:b/>
          <w:bCs/>
        </w:rPr>
        <w:t>MBGP_L3VPN</w:t>
      </w:r>
      <w:r>
        <w:t xml:space="preserve">, and enable </w:t>
      </w:r>
      <w:r>
        <w:rPr>
          <w:b/>
          <w:bCs/>
        </w:rPr>
        <w:t>Auto allocate RD and RT: Yes</w:t>
      </w:r>
      <w:r>
        <w:t>.</w:t>
      </w:r>
    </w:p>
    <w:p w14:paraId="732F8194" w14:textId="460A8A8F" w:rsidR="005921CA" w:rsidRPr="006346DD" w:rsidRDefault="00B5549C" w:rsidP="00C67429">
      <w:pPr>
        <w:pStyle w:val="1f0"/>
        <w:rPr>
          <w:rFonts w:cs="Huawei Sans"/>
        </w:rPr>
      </w:pPr>
      <w:r>
        <w:rPr>
          <w:noProof/>
        </w:rPr>
        <w:drawing>
          <wp:inline distT="0" distB="0" distL="0" distR="0" wp14:anchorId="1D7266A5" wp14:editId="48D8817C">
            <wp:extent cx="3600000" cy="3424390"/>
            <wp:effectExtent l="19050" t="19050" r="19685" b="2413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600000" cy="3424390"/>
                    </a:xfrm>
                    <a:prstGeom prst="rect">
                      <a:avLst/>
                    </a:prstGeom>
                    <a:ln w="12700">
                      <a:solidFill>
                        <a:schemeClr val="bg1">
                          <a:lumMod val="85000"/>
                        </a:schemeClr>
                      </a:solidFill>
                    </a:ln>
                  </pic:spPr>
                </pic:pic>
              </a:graphicData>
            </a:graphic>
          </wp:inline>
        </w:drawing>
      </w:r>
    </w:p>
    <w:p w14:paraId="008AFE16" w14:textId="7F4419F8" w:rsidR="005921CA" w:rsidRPr="006346DD" w:rsidRDefault="00B5549C" w:rsidP="00C67429">
      <w:pPr>
        <w:pStyle w:val="1f0"/>
        <w:rPr>
          <w:rFonts w:cs="Huawei Sans"/>
        </w:rPr>
      </w:pPr>
      <w:r>
        <w:rPr>
          <w:noProof/>
        </w:rPr>
        <w:drawing>
          <wp:inline distT="0" distB="0" distL="0" distR="0" wp14:anchorId="72A5333B" wp14:editId="46AB4D41">
            <wp:extent cx="3600000" cy="1346281"/>
            <wp:effectExtent l="19050" t="19050" r="19685" b="2540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600000" cy="1346281"/>
                    </a:xfrm>
                    <a:prstGeom prst="rect">
                      <a:avLst/>
                    </a:prstGeom>
                    <a:ln w="12700">
                      <a:solidFill>
                        <a:schemeClr val="bg1">
                          <a:lumMod val="85000"/>
                        </a:schemeClr>
                      </a:solidFill>
                    </a:ln>
                  </pic:spPr>
                </pic:pic>
              </a:graphicData>
            </a:graphic>
          </wp:inline>
        </w:drawing>
      </w:r>
    </w:p>
    <w:p w14:paraId="6F423415" w14:textId="77777777" w:rsidR="005921CA" w:rsidRPr="006346DD" w:rsidRDefault="005921CA" w:rsidP="00C67429">
      <w:pPr>
        <w:pStyle w:val="1f0"/>
        <w:rPr>
          <w:rFonts w:cs="Huawei Sans"/>
        </w:rPr>
      </w:pPr>
    </w:p>
    <w:p w14:paraId="59D4FC45" w14:textId="1AD1826F" w:rsidR="005921CA" w:rsidRPr="006346DD" w:rsidRDefault="00CF253D" w:rsidP="005921CA">
      <w:pPr>
        <w:pStyle w:val="30"/>
        <w:rPr>
          <w:rFonts w:cs="Huawei Sans"/>
        </w:rPr>
      </w:pPr>
      <w:r>
        <w:t>Configure service nodes.</w:t>
      </w:r>
    </w:p>
    <w:p w14:paraId="43969D52" w14:textId="77777777" w:rsidR="00CF253D" w:rsidRDefault="00CF253D" w:rsidP="00CF253D">
      <w:pPr>
        <w:pStyle w:val="1f0"/>
      </w:pPr>
      <w:r>
        <w:t xml:space="preserve">In the </w:t>
      </w:r>
      <w:r>
        <w:rPr>
          <w:b/>
          <w:bCs/>
        </w:rPr>
        <w:t>Service Node</w:t>
      </w:r>
      <w:r>
        <w:t xml:space="preserve"> area, select PE1 and PE4 as service nodes and select a tunnel policy.</w:t>
      </w:r>
    </w:p>
    <w:p w14:paraId="16355C0F" w14:textId="77777777" w:rsidR="00CF253D" w:rsidRPr="00CF253D" w:rsidRDefault="00CF253D" w:rsidP="00CF253D">
      <w:pPr>
        <w:ind w:left="1021"/>
        <w:rPr>
          <w:rFonts w:ascii="Huawei Sans" w:hAnsi="Huawei Sans" w:cs="Huawei Sans"/>
          <w:sz w:val="21"/>
        </w:rPr>
      </w:pPr>
      <w:r w:rsidRPr="00CF253D">
        <w:rPr>
          <w:rFonts w:ascii="Huawei Sans" w:hAnsi="Huawei Sans" w:cs="Huawei Sans"/>
          <w:sz w:val="21"/>
        </w:rPr>
        <w:t xml:space="preserve">Click </w:t>
      </w:r>
      <w:r w:rsidRPr="00CF253D">
        <w:rPr>
          <w:rFonts w:ascii="Huawei Sans" w:hAnsi="Huawei Sans" w:cs="Huawei Sans"/>
          <w:b/>
          <w:bCs/>
          <w:sz w:val="21"/>
        </w:rPr>
        <w:t>+</w:t>
      </w:r>
      <w:r w:rsidRPr="00CF253D">
        <w:rPr>
          <w:rFonts w:ascii="Huawei Sans" w:hAnsi="Huawei Sans" w:cs="Huawei Sans"/>
          <w:sz w:val="21"/>
        </w:rPr>
        <w:t xml:space="preserve"> in the </w:t>
      </w:r>
      <w:r w:rsidRPr="00CF253D">
        <w:rPr>
          <w:rFonts w:ascii="Huawei Sans" w:hAnsi="Huawei Sans" w:cs="Huawei Sans"/>
          <w:b/>
          <w:bCs/>
          <w:sz w:val="21"/>
        </w:rPr>
        <w:t>Service Node</w:t>
      </w:r>
      <w:r w:rsidRPr="00CF253D">
        <w:rPr>
          <w:rFonts w:ascii="Huawei Sans" w:hAnsi="Huawei Sans" w:cs="Huawei Sans"/>
          <w:sz w:val="21"/>
        </w:rPr>
        <w:t xml:space="preserve"> area.</w:t>
      </w:r>
    </w:p>
    <w:p w14:paraId="18195CFB" w14:textId="0B2E3DDA" w:rsidR="00CF253D" w:rsidRPr="00AF526C" w:rsidRDefault="00B5549C" w:rsidP="00CF253D">
      <w:pPr>
        <w:ind w:left="1021"/>
        <w:rPr>
          <w:rFonts w:hint="eastAsia"/>
          <w:sz w:val="21"/>
        </w:rPr>
      </w:pPr>
      <w:r>
        <w:rPr>
          <w:noProof/>
        </w:rPr>
        <w:lastRenderedPageBreak/>
        <w:drawing>
          <wp:inline distT="0" distB="0" distL="0" distR="0" wp14:anchorId="080783DA" wp14:editId="235A09C1">
            <wp:extent cx="3600000" cy="1934545"/>
            <wp:effectExtent l="19050" t="19050" r="19685" b="2794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600000" cy="1934545"/>
                    </a:xfrm>
                    <a:prstGeom prst="rect">
                      <a:avLst/>
                    </a:prstGeom>
                    <a:ln w="12700">
                      <a:solidFill>
                        <a:schemeClr val="bg1">
                          <a:lumMod val="85000"/>
                        </a:schemeClr>
                      </a:solidFill>
                    </a:ln>
                  </pic:spPr>
                </pic:pic>
              </a:graphicData>
            </a:graphic>
          </wp:inline>
        </w:drawing>
      </w:r>
    </w:p>
    <w:p w14:paraId="2010BF22" w14:textId="77777777" w:rsidR="00CF253D" w:rsidRPr="00AF526C" w:rsidRDefault="00CF253D" w:rsidP="00CF253D">
      <w:pPr>
        <w:ind w:left="1021"/>
        <w:rPr>
          <w:rFonts w:hint="eastAsia"/>
          <w:sz w:val="21"/>
        </w:rPr>
      </w:pPr>
    </w:p>
    <w:p w14:paraId="691F71AE" w14:textId="264216D9" w:rsidR="005921CA" w:rsidRPr="00CF253D" w:rsidRDefault="00CF253D" w:rsidP="00A37A78">
      <w:pPr>
        <w:pStyle w:val="1f0"/>
        <w:rPr>
          <w:rFonts w:cs="Huawei Sans"/>
        </w:rPr>
      </w:pPr>
      <w:r>
        <w:t xml:space="preserve">In the dialog box that is displayed, set </w:t>
      </w:r>
      <w:r>
        <w:rPr>
          <w:b/>
          <w:bCs/>
        </w:rPr>
        <w:t>NE name</w:t>
      </w:r>
      <w:r>
        <w:t xml:space="preserve"> to </w:t>
      </w:r>
      <w:r>
        <w:rPr>
          <w:b/>
          <w:bCs/>
        </w:rPr>
        <w:t>PE1</w:t>
      </w:r>
      <w:r>
        <w:t xml:space="preserve"> and select </w:t>
      </w:r>
      <w:r>
        <w:rPr>
          <w:b/>
          <w:bCs/>
        </w:rPr>
        <w:t>Enable IPv4</w:t>
      </w:r>
      <w:r>
        <w:t>.</w:t>
      </w:r>
    </w:p>
    <w:p w14:paraId="76590B95" w14:textId="6B39BC2F" w:rsidR="005921CA" w:rsidRPr="006346DD" w:rsidRDefault="00B5549C" w:rsidP="005921CA">
      <w:pPr>
        <w:ind w:left="1021"/>
        <w:rPr>
          <w:rFonts w:ascii="Huawei Sans" w:hAnsi="Huawei Sans" w:cs="Huawei Sans"/>
          <w:sz w:val="21"/>
        </w:rPr>
      </w:pPr>
      <w:r>
        <w:rPr>
          <w:noProof/>
        </w:rPr>
        <w:drawing>
          <wp:inline distT="0" distB="0" distL="0" distR="0" wp14:anchorId="20F53EA1" wp14:editId="7B705B29">
            <wp:extent cx="3600000" cy="2347500"/>
            <wp:effectExtent l="19050" t="19050" r="19685" b="1524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600000" cy="2347500"/>
                    </a:xfrm>
                    <a:prstGeom prst="rect">
                      <a:avLst/>
                    </a:prstGeom>
                    <a:ln w="12700">
                      <a:solidFill>
                        <a:schemeClr val="bg1">
                          <a:lumMod val="85000"/>
                        </a:schemeClr>
                      </a:solidFill>
                    </a:ln>
                  </pic:spPr>
                </pic:pic>
              </a:graphicData>
            </a:graphic>
          </wp:inline>
        </w:drawing>
      </w:r>
    </w:p>
    <w:p w14:paraId="511E3822" w14:textId="5F6EA113" w:rsidR="005921CA" w:rsidRPr="006346DD" w:rsidRDefault="00B5549C" w:rsidP="005921CA">
      <w:pPr>
        <w:ind w:left="1021"/>
        <w:rPr>
          <w:rFonts w:ascii="Huawei Sans" w:hAnsi="Huawei Sans" w:cs="Huawei Sans"/>
          <w:sz w:val="21"/>
        </w:rPr>
      </w:pPr>
      <w:r>
        <w:rPr>
          <w:noProof/>
        </w:rPr>
        <w:lastRenderedPageBreak/>
        <w:drawing>
          <wp:inline distT="0" distB="0" distL="0" distR="0" wp14:anchorId="32263CEE" wp14:editId="7FFC46EE">
            <wp:extent cx="3600000" cy="3651745"/>
            <wp:effectExtent l="19050" t="19050" r="19685" b="2540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600000" cy="3651745"/>
                    </a:xfrm>
                    <a:prstGeom prst="rect">
                      <a:avLst/>
                    </a:prstGeom>
                    <a:ln w="12700">
                      <a:solidFill>
                        <a:schemeClr val="bg1">
                          <a:lumMod val="85000"/>
                        </a:schemeClr>
                      </a:solidFill>
                    </a:ln>
                  </pic:spPr>
                </pic:pic>
              </a:graphicData>
            </a:graphic>
          </wp:inline>
        </w:drawing>
      </w:r>
    </w:p>
    <w:p w14:paraId="46A1CB01" w14:textId="77777777" w:rsidR="00222C61" w:rsidRPr="006346DD" w:rsidRDefault="00222C61" w:rsidP="005921CA">
      <w:pPr>
        <w:ind w:left="1021"/>
        <w:rPr>
          <w:rFonts w:ascii="Huawei Sans" w:hAnsi="Huawei Sans" w:cs="Huawei Sans"/>
          <w:sz w:val="21"/>
        </w:rPr>
      </w:pPr>
    </w:p>
    <w:p w14:paraId="697AA21C" w14:textId="77777777" w:rsidR="00CF253D" w:rsidRDefault="00CF253D" w:rsidP="00CF253D">
      <w:pPr>
        <w:pStyle w:val="1f0"/>
      </w:pPr>
      <w:r>
        <w:t xml:space="preserve">Enable </w:t>
      </w:r>
      <w:r>
        <w:rPr>
          <w:b/>
          <w:bCs/>
        </w:rPr>
        <w:t>Keep VRF up</w:t>
      </w:r>
      <w:r>
        <w:t xml:space="preserve">. In the area that is displayed, click </w:t>
      </w:r>
      <w:r>
        <w:rPr>
          <w:b/>
          <w:bCs/>
        </w:rPr>
        <w:t>+</w:t>
      </w:r>
      <w:r>
        <w:t xml:space="preserve"> next to </w:t>
      </w:r>
      <w:r>
        <w:rPr>
          <w:b/>
          <w:bCs/>
        </w:rPr>
        <w:t>Routing Policy</w:t>
      </w:r>
      <w:r>
        <w:t>.</w:t>
      </w:r>
    </w:p>
    <w:p w14:paraId="35D1FA3F" w14:textId="77777777" w:rsidR="00CF253D" w:rsidRPr="00AF526C" w:rsidRDefault="00CF253D" w:rsidP="00CF253D">
      <w:pPr>
        <w:pStyle w:val="1f0"/>
      </w:pPr>
      <w:r>
        <w:t xml:space="preserve">In the dialog box that is displayed, set </w:t>
      </w:r>
      <w:r>
        <w:rPr>
          <w:b/>
          <w:bCs/>
        </w:rPr>
        <w:t>Direction</w:t>
      </w:r>
      <w:r>
        <w:t xml:space="preserve"> to </w:t>
      </w:r>
      <w:r>
        <w:rPr>
          <w:b/>
          <w:bCs/>
        </w:rPr>
        <w:t>Out</w:t>
      </w:r>
      <w:r>
        <w:t xml:space="preserve"> and </w:t>
      </w:r>
      <w:r>
        <w:rPr>
          <w:b/>
          <w:bCs/>
        </w:rPr>
        <w:t>Routing Policy Template</w:t>
      </w:r>
      <w:r>
        <w:t xml:space="preserve"> to </w:t>
      </w:r>
      <w:r>
        <w:rPr>
          <w:b/>
          <w:bCs/>
        </w:rPr>
        <w:t>Color</w:t>
      </w:r>
      <w:r>
        <w:t xml:space="preserve"> for the route-policy, and then click </w:t>
      </w:r>
      <w:r>
        <w:rPr>
          <w:b/>
          <w:bCs/>
        </w:rPr>
        <w:t>OK</w:t>
      </w:r>
      <w:r>
        <w:t>.</w:t>
      </w:r>
    </w:p>
    <w:p w14:paraId="34AC2726" w14:textId="55B87F7E" w:rsidR="005921CA" w:rsidRPr="006346DD" w:rsidRDefault="00B5549C" w:rsidP="005921CA">
      <w:pPr>
        <w:ind w:left="1021"/>
        <w:rPr>
          <w:rFonts w:ascii="Huawei Sans" w:hAnsi="Huawei Sans" w:cs="Huawei Sans"/>
          <w:sz w:val="21"/>
        </w:rPr>
      </w:pPr>
      <w:r>
        <w:rPr>
          <w:noProof/>
        </w:rPr>
        <w:drawing>
          <wp:inline distT="0" distB="0" distL="0" distR="0" wp14:anchorId="21FFF8EA" wp14:editId="73FCF150">
            <wp:extent cx="5454000" cy="3248746"/>
            <wp:effectExtent l="19050" t="19050" r="13970" b="2794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454000" cy="3248746"/>
                    </a:xfrm>
                    <a:prstGeom prst="rect">
                      <a:avLst/>
                    </a:prstGeom>
                    <a:ln w="12700">
                      <a:solidFill>
                        <a:schemeClr val="bg1">
                          <a:lumMod val="85000"/>
                        </a:schemeClr>
                      </a:solidFill>
                    </a:ln>
                  </pic:spPr>
                </pic:pic>
              </a:graphicData>
            </a:graphic>
          </wp:inline>
        </w:drawing>
      </w:r>
    </w:p>
    <w:p w14:paraId="4B66A7A8" w14:textId="77777777" w:rsidR="005921CA" w:rsidRPr="006346DD" w:rsidRDefault="005921CA" w:rsidP="005921CA">
      <w:pPr>
        <w:ind w:left="1021"/>
        <w:rPr>
          <w:rFonts w:ascii="Huawei Sans" w:hAnsi="Huawei Sans" w:cs="Huawei Sans"/>
          <w:sz w:val="21"/>
        </w:rPr>
      </w:pPr>
    </w:p>
    <w:p w14:paraId="5ADE1DB4" w14:textId="77777777" w:rsidR="004848FD" w:rsidRPr="00AF526C" w:rsidRDefault="004848FD" w:rsidP="004848FD">
      <w:pPr>
        <w:pStyle w:val="1f0"/>
      </w:pPr>
      <w:r>
        <w:t xml:space="preserve">Click </w:t>
      </w:r>
      <w:r>
        <w:rPr>
          <w:b/>
          <w:bCs/>
        </w:rPr>
        <w:t>+</w:t>
      </w:r>
      <w:r>
        <w:t xml:space="preserve"> next to </w:t>
      </w:r>
      <w:r>
        <w:rPr>
          <w:b/>
          <w:bCs/>
        </w:rPr>
        <w:t>Tunnel Policy</w:t>
      </w:r>
      <w:r>
        <w:t xml:space="preserve">. In the dialog box that is displayed, set </w:t>
      </w:r>
      <w:r>
        <w:rPr>
          <w:b/>
          <w:bCs/>
        </w:rPr>
        <w:t>Policy type</w:t>
      </w:r>
      <w:r>
        <w:t xml:space="preserve"> to </w:t>
      </w:r>
      <w:r>
        <w:rPr>
          <w:b/>
          <w:bCs/>
        </w:rPr>
        <w:t>Auto select</w:t>
      </w:r>
      <w:r>
        <w:t xml:space="preserve">, select </w:t>
      </w:r>
      <w:r>
        <w:rPr>
          <w:b/>
          <w:bCs/>
        </w:rPr>
        <w:t>Unmix</w:t>
      </w:r>
      <w:r>
        <w:t xml:space="preserve">, and set </w:t>
      </w:r>
      <w:r>
        <w:rPr>
          <w:b/>
          <w:bCs/>
        </w:rPr>
        <w:t>Type</w:t>
      </w:r>
      <w:r>
        <w:t xml:space="preserve"> to </w:t>
      </w:r>
      <w:r>
        <w:rPr>
          <w:b/>
          <w:bCs/>
        </w:rPr>
        <w:t>SR-MPLS TE Policy</w:t>
      </w:r>
      <w:r>
        <w:t>.</w:t>
      </w:r>
    </w:p>
    <w:p w14:paraId="356A0B4B" w14:textId="746BB3D1" w:rsidR="005921CA" w:rsidRPr="006346DD" w:rsidRDefault="00B5549C" w:rsidP="005921CA">
      <w:pPr>
        <w:ind w:left="1021"/>
        <w:rPr>
          <w:rFonts w:ascii="Huawei Sans" w:hAnsi="Huawei Sans" w:cs="Huawei Sans"/>
          <w:sz w:val="21"/>
        </w:rPr>
      </w:pPr>
      <w:r>
        <w:rPr>
          <w:noProof/>
        </w:rPr>
        <w:lastRenderedPageBreak/>
        <w:drawing>
          <wp:inline distT="0" distB="0" distL="0" distR="0" wp14:anchorId="62DE3E01" wp14:editId="02FD878E">
            <wp:extent cx="3600000" cy="3852000"/>
            <wp:effectExtent l="19050" t="19050" r="19685" b="1524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600000" cy="3852000"/>
                    </a:xfrm>
                    <a:prstGeom prst="rect">
                      <a:avLst/>
                    </a:prstGeom>
                    <a:ln w="12700">
                      <a:solidFill>
                        <a:schemeClr val="bg1">
                          <a:lumMod val="85000"/>
                        </a:schemeClr>
                      </a:solidFill>
                    </a:ln>
                  </pic:spPr>
                </pic:pic>
              </a:graphicData>
            </a:graphic>
          </wp:inline>
        </w:drawing>
      </w:r>
    </w:p>
    <w:p w14:paraId="40400C45" w14:textId="77777777" w:rsidR="005921CA" w:rsidRPr="006346DD" w:rsidRDefault="005921CA" w:rsidP="005921CA">
      <w:pPr>
        <w:ind w:left="1021"/>
        <w:rPr>
          <w:rFonts w:ascii="Huawei Sans" w:hAnsi="Huawei Sans" w:cs="Huawei Sans"/>
          <w:sz w:val="21"/>
        </w:rPr>
      </w:pPr>
    </w:p>
    <w:p w14:paraId="59D807A7" w14:textId="77777777" w:rsidR="004848FD" w:rsidRPr="00AF526C" w:rsidRDefault="004848FD" w:rsidP="004848FD">
      <w:pPr>
        <w:pStyle w:val="1f0"/>
      </w:pPr>
      <w:r>
        <w:t>The service node configuration on PE1 is complete. The service node configuration on PE4 is similar to that on PE1.</w:t>
      </w:r>
    </w:p>
    <w:p w14:paraId="12D5F279" w14:textId="7A8519EE" w:rsidR="005921CA" w:rsidRPr="006346DD" w:rsidRDefault="00B5549C" w:rsidP="005921CA">
      <w:pPr>
        <w:ind w:left="1021"/>
        <w:rPr>
          <w:rFonts w:ascii="Huawei Sans" w:hAnsi="Huawei Sans" w:cs="Huawei Sans"/>
          <w:sz w:val="21"/>
        </w:rPr>
      </w:pPr>
      <w:r>
        <w:rPr>
          <w:noProof/>
        </w:rPr>
        <w:drawing>
          <wp:inline distT="0" distB="0" distL="0" distR="0" wp14:anchorId="5F40AD01" wp14:editId="4F39EEC8">
            <wp:extent cx="3600000" cy="1851220"/>
            <wp:effectExtent l="19050" t="19050" r="19685" b="1587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600000" cy="1851220"/>
                    </a:xfrm>
                    <a:prstGeom prst="rect">
                      <a:avLst/>
                    </a:prstGeom>
                    <a:ln w="12700">
                      <a:solidFill>
                        <a:schemeClr val="bg1">
                          <a:lumMod val="85000"/>
                        </a:schemeClr>
                      </a:solidFill>
                    </a:ln>
                  </pic:spPr>
                </pic:pic>
              </a:graphicData>
            </a:graphic>
          </wp:inline>
        </w:drawing>
      </w:r>
    </w:p>
    <w:p w14:paraId="34C3CF9E" w14:textId="77777777" w:rsidR="005921CA" w:rsidRPr="006346DD" w:rsidRDefault="005921CA" w:rsidP="005921CA">
      <w:pPr>
        <w:ind w:left="1021"/>
        <w:rPr>
          <w:rFonts w:ascii="Huawei Sans" w:hAnsi="Huawei Sans" w:cs="Huawei Sans"/>
          <w:sz w:val="21"/>
        </w:rPr>
      </w:pPr>
    </w:p>
    <w:p w14:paraId="5700BB10" w14:textId="77777777" w:rsidR="005921CA" w:rsidRPr="006346DD" w:rsidRDefault="005921CA" w:rsidP="005921CA">
      <w:pPr>
        <w:pStyle w:val="30"/>
        <w:rPr>
          <w:rFonts w:cs="Huawei Sans"/>
        </w:rPr>
      </w:pPr>
      <w:r w:rsidRPr="006346DD">
        <w:rPr>
          <w:rFonts w:cs="Huawei Sans"/>
        </w:rPr>
        <w:t>Configure service access points.</w:t>
      </w:r>
    </w:p>
    <w:p w14:paraId="1F3FD9E6" w14:textId="77777777" w:rsidR="004848FD" w:rsidRPr="00AF526C" w:rsidRDefault="004848FD" w:rsidP="004848FD">
      <w:pPr>
        <w:pStyle w:val="1f0"/>
      </w:pPr>
      <w:r>
        <w:t>Configure service access points for PE1 and PE4. Here, Loopback2 interfaces are used to simulate user access.</w:t>
      </w:r>
    </w:p>
    <w:p w14:paraId="106A4A41" w14:textId="77777777" w:rsidR="004848FD" w:rsidRPr="00AF526C" w:rsidRDefault="004848FD" w:rsidP="004848FD">
      <w:pPr>
        <w:pStyle w:val="1f0"/>
      </w:pPr>
      <w:r>
        <w:t xml:space="preserve">Click </w:t>
      </w:r>
      <w:r>
        <w:rPr>
          <w:b/>
          <w:bCs/>
        </w:rPr>
        <w:t>+</w:t>
      </w:r>
      <w:r>
        <w:t xml:space="preserve"> in the </w:t>
      </w:r>
      <w:r>
        <w:rPr>
          <w:b/>
          <w:bCs/>
        </w:rPr>
        <w:t>Service Access Point</w:t>
      </w:r>
      <w:r>
        <w:t xml:space="preserve"> area.</w:t>
      </w:r>
    </w:p>
    <w:p w14:paraId="59E4268E" w14:textId="07AB4F5C" w:rsidR="005921CA" w:rsidRPr="006346DD" w:rsidRDefault="00B5549C" w:rsidP="005921CA">
      <w:pPr>
        <w:ind w:left="1021"/>
        <w:rPr>
          <w:rFonts w:ascii="Huawei Sans" w:hAnsi="Huawei Sans" w:cs="Huawei Sans"/>
          <w:sz w:val="21"/>
        </w:rPr>
      </w:pPr>
      <w:r>
        <w:rPr>
          <w:noProof/>
        </w:rPr>
        <w:lastRenderedPageBreak/>
        <w:drawing>
          <wp:inline distT="0" distB="0" distL="0" distR="0" wp14:anchorId="52101FB6" wp14:editId="4F9D7829">
            <wp:extent cx="3600000" cy="2041683"/>
            <wp:effectExtent l="19050" t="19050" r="19685" b="15875"/>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600000" cy="2041683"/>
                    </a:xfrm>
                    <a:prstGeom prst="rect">
                      <a:avLst/>
                    </a:prstGeom>
                    <a:ln w="12700">
                      <a:solidFill>
                        <a:schemeClr val="bg1">
                          <a:lumMod val="85000"/>
                        </a:schemeClr>
                      </a:solidFill>
                    </a:ln>
                  </pic:spPr>
                </pic:pic>
              </a:graphicData>
            </a:graphic>
          </wp:inline>
        </w:drawing>
      </w:r>
    </w:p>
    <w:p w14:paraId="47F5B9A8" w14:textId="77777777" w:rsidR="00222C61" w:rsidRPr="006346DD" w:rsidRDefault="00222C61" w:rsidP="005921CA">
      <w:pPr>
        <w:ind w:left="1021"/>
        <w:rPr>
          <w:rFonts w:ascii="Huawei Sans" w:hAnsi="Huawei Sans" w:cs="Huawei Sans"/>
          <w:sz w:val="21"/>
        </w:rPr>
      </w:pPr>
    </w:p>
    <w:p w14:paraId="5B24533B" w14:textId="77777777" w:rsidR="004848FD" w:rsidRPr="00AF526C" w:rsidRDefault="004848FD" w:rsidP="004848FD">
      <w:pPr>
        <w:pStyle w:val="1f0"/>
      </w:pPr>
      <w:r>
        <w:t xml:space="preserve">In the </w:t>
      </w:r>
      <w:r>
        <w:rPr>
          <w:b/>
          <w:bCs/>
        </w:rPr>
        <w:t>Service Access Point</w:t>
      </w:r>
      <w:r>
        <w:t xml:space="preserve"> dialog box, set </w:t>
      </w:r>
      <w:r>
        <w:rPr>
          <w:b/>
          <w:bCs/>
        </w:rPr>
        <w:t>Name</w:t>
      </w:r>
      <w:r>
        <w:t xml:space="preserve"> to </w:t>
      </w:r>
      <w:r>
        <w:rPr>
          <w:b/>
          <w:bCs/>
        </w:rPr>
        <w:t>PE1_Tenant</w:t>
      </w:r>
      <w:r>
        <w:t xml:space="preserve"> for PE1, retain the default single-homing access mode, and click </w:t>
      </w:r>
      <w:r>
        <w:rPr>
          <w:b/>
          <w:bCs/>
        </w:rPr>
        <w:t>+</w:t>
      </w:r>
      <w:r>
        <w:t>.</w:t>
      </w:r>
    </w:p>
    <w:p w14:paraId="69CC09E6" w14:textId="0E3558BD" w:rsidR="005921CA" w:rsidRPr="006346DD" w:rsidRDefault="00B5549C" w:rsidP="005921CA">
      <w:pPr>
        <w:ind w:left="1021"/>
        <w:rPr>
          <w:rFonts w:ascii="Huawei Sans" w:hAnsi="Huawei Sans" w:cs="Huawei Sans"/>
          <w:sz w:val="21"/>
        </w:rPr>
      </w:pPr>
      <w:r>
        <w:rPr>
          <w:noProof/>
        </w:rPr>
        <w:drawing>
          <wp:inline distT="0" distB="0" distL="0" distR="0" wp14:anchorId="2F99FD63" wp14:editId="419A97AE">
            <wp:extent cx="3600000" cy="2825410"/>
            <wp:effectExtent l="19050" t="19050" r="19685" b="13335"/>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00000" cy="2825410"/>
                    </a:xfrm>
                    <a:prstGeom prst="rect">
                      <a:avLst/>
                    </a:prstGeom>
                    <a:ln w="12700">
                      <a:solidFill>
                        <a:schemeClr val="bg1">
                          <a:lumMod val="85000"/>
                        </a:schemeClr>
                      </a:solidFill>
                    </a:ln>
                  </pic:spPr>
                </pic:pic>
              </a:graphicData>
            </a:graphic>
          </wp:inline>
        </w:drawing>
      </w:r>
    </w:p>
    <w:p w14:paraId="53A4B590" w14:textId="77777777" w:rsidR="005921CA" w:rsidRPr="006346DD" w:rsidRDefault="005921CA" w:rsidP="005921CA">
      <w:pPr>
        <w:ind w:left="1021"/>
        <w:rPr>
          <w:rFonts w:ascii="Huawei Sans" w:hAnsi="Huawei Sans" w:cs="Huawei Sans"/>
          <w:sz w:val="21"/>
        </w:rPr>
      </w:pPr>
    </w:p>
    <w:p w14:paraId="7952785B" w14:textId="77777777" w:rsidR="004848FD" w:rsidRPr="00AF526C" w:rsidRDefault="004848FD" w:rsidP="004848FD">
      <w:pPr>
        <w:pStyle w:val="1f0"/>
      </w:pPr>
      <w:r>
        <w:t xml:space="preserve">In the dialog box that is displayed, set </w:t>
      </w:r>
      <w:r>
        <w:rPr>
          <w:b/>
          <w:bCs/>
        </w:rPr>
        <w:t>NE</w:t>
      </w:r>
      <w:r>
        <w:t xml:space="preserve"> to </w:t>
      </w:r>
      <w:r>
        <w:rPr>
          <w:b/>
          <w:bCs/>
        </w:rPr>
        <w:t>PE1|VPNB</w:t>
      </w:r>
      <w:r>
        <w:t xml:space="preserve"> and </w:t>
      </w:r>
      <w:r>
        <w:rPr>
          <w:b/>
          <w:bCs/>
        </w:rPr>
        <w:t>Interface</w:t>
      </w:r>
      <w:r>
        <w:t xml:space="preserve"> to </w:t>
      </w:r>
      <w:r>
        <w:rPr>
          <w:b/>
          <w:bCs/>
        </w:rPr>
        <w:t>Loopback2</w:t>
      </w:r>
      <w:r>
        <w:t xml:space="preserve">, and select </w:t>
      </w:r>
      <w:r>
        <w:rPr>
          <w:b/>
          <w:bCs/>
        </w:rPr>
        <w:t>Enable IPv4</w:t>
      </w:r>
      <w:r>
        <w:t>.</w:t>
      </w:r>
    </w:p>
    <w:p w14:paraId="65DE45B0" w14:textId="60697541" w:rsidR="005921CA" w:rsidRPr="006346DD" w:rsidRDefault="00B5549C" w:rsidP="005921CA">
      <w:pPr>
        <w:ind w:left="1021"/>
        <w:rPr>
          <w:rFonts w:ascii="Huawei Sans" w:hAnsi="Huawei Sans" w:cs="Huawei Sans"/>
          <w:sz w:val="21"/>
        </w:rPr>
      </w:pPr>
      <w:r>
        <w:rPr>
          <w:noProof/>
        </w:rPr>
        <w:lastRenderedPageBreak/>
        <w:drawing>
          <wp:inline distT="0" distB="0" distL="0" distR="0" wp14:anchorId="48C41A66" wp14:editId="2635A874">
            <wp:extent cx="3600000" cy="4569231"/>
            <wp:effectExtent l="19050" t="19050" r="19685" b="2222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600000" cy="4569231"/>
                    </a:xfrm>
                    <a:prstGeom prst="rect">
                      <a:avLst/>
                    </a:prstGeom>
                    <a:ln w="12700">
                      <a:solidFill>
                        <a:schemeClr val="bg1">
                          <a:lumMod val="85000"/>
                        </a:schemeClr>
                      </a:solidFill>
                    </a:ln>
                  </pic:spPr>
                </pic:pic>
              </a:graphicData>
            </a:graphic>
          </wp:inline>
        </w:drawing>
      </w:r>
    </w:p>
    <w:p w14:paraId="1B246800" w14:textId="3645342D" w:rsidR="005921CA" w:rsidRPr="006346DD" w:rsidRDefault="00B5549C" w:rsidP="005921CA">
      <w:pPr>
        <w:ind w:left="1021"/>
        <w:rPr>
          <w:rFonts w:ascii="Huawei Sans" w:hAnsi="Huawei Sans" w:cs="Huawei Sans"/>
          <w:sz w:val="21"/>
        </w:rPr>
      </w:pPr>
      <w:r>
        <w:rPr>
          <w:noProof/>
        </w:rPr>
        <w:lastRenderedPageBreak/>
        <w:drawing>
          <wp:inline distT="0" distB="0" distL="0" distR="0" wp14:anchorId="17EF6EDB" wp14:editId="577C7484">
            <wp:extent cx="3600000" cy="5448049"/>
            <wp:effectExtent l="19050" t="19050" r="19685" b="1968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600000" cy="5448049"/>
                    </a:xfrm>
                    <a:prstGeom prst="rect">
                      <a:avLst/>
                    </a:prstGeom>
                    <a:ln w="12700">
                      <a:solidFill>
                        <a:schemeClr val="bg1">
                          <a:lumMod val="85000"/>
                        </a:schemeClr>
                      </a:solidFill>
                    </a:ln>
                  </pic:spPr>
                </pic:pic>
              </a:graphicData>
            </a:graphic>
          </wp:inline>
        </w:drawing>
      </w:r>
    </w:p>
    <w:p w14:paraId="38E04922" w14:textId="77777777" w:rsidR="00222C61" w:rsidRPr="006346DD" w:rsidRDefault="00222C61" w:rsidP="005921CA">
      <w:pPr>
        <w:ind w:left="1021"/>
        <w:rPr>
          <w:rFonts w:ascii="Huawei Sans" w:hAnsi="Huawei Sans" w:cs="Huawei Sans"/>
          <w:sz w:val="21"/>
        </w:rPr>
      </w:pPr>
    </w:p>
    <w:p w14:paraId="5703AAE7" w14:textId="77777777" w:rsidR="004848FD" w:rsidRPr="00AF526C" w:rsidRDefault="004848FD" w:rsidP="004848FD">
      <w:pPr>
        <w:pStyle w:val="1f0"/>
      </w:pPr>
      <w:r>
        <w:t xml:space="preserve">Finally, click </w:t>
      </w:r>
      <w:r>
        <w:rPr>
          <w:b/>
          <w:bCs/>
        </w:rPr>
        <w:t>OK</w:t>
      </w:r>
      <w:r>
        <w:t>. The service access point PE1_Tenant is configured. The service access point configuration on PE4 is similar to that on PE1.</w:t>
      </w:r>
    </w:p>
    <w:p w14:paraId="6734ADF4" w14:textId="77777777" w:rsidR="004848FD" w:rsidRDefault="004848FD" w:rsidP="004848FD">
      <w:pPr>
        <w:pStyle w:val="1f0"/>
      </w:pPr>
      <w:r>
        <w:t>The service access point configurations (CE-related configurations) on PE1 and PE4 are complete.</w:t>
      </w:r>
    </w:p>
    <w:p w14:paraId="60738612" w14:textId="5EC6207D" w:rsidR="000C4BFB" w:rsidRPr="006346DD" w:rsidRDefault="00B5549C" w:rsidP="005921CA">
      <w:pPr>
        <w:ind w:left="1021"/>
        <w:rPr>
          <w:rFonts w:ascii="Huawei Sans" w:hAnsi="Huawei Sans" w:cs="Huawei Sans"/>
          <w:sz w:val="21"/>
        </w:rPr>
      </w:pPr>
      <w:r>
        <w:rPr>
          <w:noProof/>
        </w:rPr>
        <w:drawing>
          <wp:inline distT="0" distB="0" distL="0" distR="0" wp14:anchorId="71D93DF0" wp14:editId="362A1AEC">
            <wp:extent cx="3600000" cy="1734940"/>
            <wp:effectExtent l="19050" t="19050" r="19685" b="1778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600000" cy="1734940"/>
                    </a:xfrm>
                    <a:prstGeom prst="rect">
                      <a:avLst/>
                    </a:prstGeom>
                    <a:ln w="12700">
                      <a:solidFill>
                        <a:schemeClr val="bg1">
                          <a:lumMod val="85000"/>
                        </a:schemeClr>
                      </a:solidFill>
                    </a:ln>
                  </pic:spPr>
                </pic:pic>
              </a:graphicData>
            </a:graphic>
          </wp:inline>
        </w:drawing>
      </w:r>
    </w:p>
    <w:p w14:paraId="4AEB40BF" w14:textId="77777777" w:rsidR="005921CA" w:rsidRPr="006346DD" w:rsidRDefault="005921CA" w:rsidP="005921CA">
      <w:pPr>
        <w:ind w:left="1021"/>
        <w:rPr>
          <w:rFonts w:ascii="Huawei Sans" w:hAnsi="Huawei Sans" w:cs="Huawei Sans"/>
          <w:sz w:val="21"/>
        </w:rPr>
      </w:pPr>
    </w:p>
    <w:p w14:paraId="3E1FC1EB" w14:textId="5184901D" w:rsidR="005921CA" w:rsidRPr="006346DD" w:rsidRDefault="005921CA" w:rsidP="00222C61">
      <w:pPr>
        <w:pStyle w:val="30"/>
        <w:keepNext/>
        <w:rPr>
          <w:rFonts w:cs="Huawei Sans"/>
        </w:rPr>
      </w:pPr>
      <w:r w:rsidRPr="006346DD">
        <w:rPr>
          <w:rFonts w:cs="Huawei Sans"/>
        </w:rPr>
        <w:t>Configure tunnel</w:t>
      </w:r>
      <w:r w:rsidR="004848FD">
        <w:rPr>
          <w:rFonts w:cs="Huawei Sans"/>
        </w:rPr>
        <w:t>s</w:t>
      </w:r>
      <w:r w:rsidRPr="006346DD">
        <w:rPr>
          <w:rFonts w:cs="Huawei Sans"/>
        </w:rPr>
        <w:t>.</w:t>
      </w:r>
    </w:p>
    <w:p w14:paraId="635F28BD" w14:textId="0D94050C" w:rsidR="005921CA" w:rsidRPr="004848FD" w:rsidRDefault="004848FD" w:rsidP="004848FD">
      <w:pPr>
        <w:pStyle w:val="1f0"/>
        <w:rPr>
          <w:rFonts w:cs="Huawei Sans"/>
        </w:rPr>
      </w:pPr>
      <w:r>
        <w:t>Associate the VPN instance with the SR Policy.</w:t>
      </w:r>
    </w:p>
    <w:p w14:paraId="54AAC8BB" w14:textId="2354F200" w:rsidR="000C4BFB" w:rsidRPr="006346DD" w:rsidRDefault="00B5549C" w:rsidP="00C67429">
      <w:pPr>
        <w:pStyle w:val="1f0"/>
        <w:rPr>
          <w:rFonts w:cs="Huawei Sans"/>
        </w:rPr>
      </w:pPr>
      <w:r>
        <w:rPr>
          <w:noProof/>
        </w:rPr>
        <w:drawing>
          <wp:inline distT="0" distB="0" distL="0" distR="0" wp14:anchorId="0CD4B4C8" wp14:editId="57281AC5">
            <wp:extent cx="3600000" cy="3600000"/>
            <wp:effectExtent l="19050" t="19050" r="19685" b="19685"/>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600000" cy="3600000"/>
                    </a:xfrm>
                    <a:prstGeom prst="rect">
                      <a:avLst/>
                    </a:prstGeom>
                    <a:ln w="12700">
                      <a:solidFill>
                        <a:schemeClr val="bg1">
                          <a:lumMod val="85000"/>
                        </a:schemeClr>
                      </a:solidFill>
                    </a:ln>
                  </pic:spPr>
                </pic:pic>
              </a:graphicData>
            </a:graphic>
          </wp:inline>
        </w:drawing>
      </w:r>
    </w:p>
    <w:p w14:paraId="0F6274CC" w14:textId="77777777" w:rsidR="00222C61" w:rsidRPr="006346DD" w:rsidRDefault="00222C61" w:rsidP="00C67429">
      <w:pPr>
        <w:pStyle w:val="1f0"/>
        <w:rPr>
          <w:rFonts w:cs="Huawei Sans"/>
        </w:rPr>
      </w:pPr>
    </w:p>
    <w:p w14:paraId="6676E663" w14:textId="77777777" w:rsidR="004848FD" w:rsidRDefault="004848FD" w:rsidP="004848FD">
      <w:pPr>
        <w:pStyle w:val="1f0"/>
      </w:pPr>
      <w:r>
        <w:t xml:space="preserve">Select </w:t>
      </w:r>
      <w:r>
        <w:rPr>
          <w:b/>
          <w:bCs/>
        </w:rPr>
        <w:t>Enable IPv4</w:t>
      </w:r>
      <w:r>
        <w:t xml:space="preserve">, enable </w:t>
      </w:r>
      <w:r>
        <w:rPr>
          <w:b/>
          <w:bCs/>
        </w:rPr>
        <w:t>Unmix</w:t>
      </w:r>
      <w:r>
        <w:t xml:space="preserve">, and click </w:t>
      </w:r>
      <w:r>
        <w:rPr>
          <w:b/>
          <w:bCs/>
        </w:rPr>
        <w:t>+</w:t>
      </w:r>
      <w:r>
        <w:t xml:space="preserve">. In the dialog box that is displayed, set the tunnel type to </w:t>
      </w:r>
      <w:r>
        <w:rPr>
          <w:b/>
          <w:bCs/>
        </w:rPr>
        <w:t>SR-MPLS TE Policy</w:t>
      </w:r>
      <w:r>
        <w:t>.</w:t>
      </w:r>
    </w:p>
    <w:p w14:paraId="65F252C8" w14:textId="77777777" w:rsidR="004848FD" w:rsidRDefault="004848FD" w:rsidP="004848FD">
      <w:pPr>
        <w:pStyle w:val="1f0"/>
      </w:pPr>
      <w:r>
        <w:t xml:space="preserve">Finally, click </w:t>
      </w:r>
      <w:r>
        <w:rPr>
          <w:b/>
          <w:bCs/>
        </w:rPr>
        <w:t>Configure</w:t>
      </w:r>
      <w:r>
        <w:t xml:space="preserve"> and wait for the L3VPN service configurations to be delivered to devices.</w:t>
      </w:r>
    </w:p>
    <w:p w14:paraId="26CDA03F" w14:textId="76FC6AE8" w:rsidR="00FC0F52" w:rsidRPr="006346DD" w:rsidRDefault="004848FD" w:rsidP="004848FD">
      <w:pPr>
        <w:pStyle w:val="1f0"/>
        <w:rPr>
          <w:rFonts w:cs="Huawei Sans"/>
        </w:rPr>
      </w:pPr>
      <w:r>
        <w:t>In the dialog box displayed to indicate service delivery success, click the corresponding hyperlink to view information about the newly created service.</w:t>
      </w:r>
    </w:p>
    <w:p w14:paraId="39895273" w14:textId="41051FEC" w:rsidR="000C4BFB" w:rsidRPr="006346DD" w:rsidRDefault="00B5549C" w:rsidP="00C67429">
      <w:pPr>
        <w:pStyle w:val="1f0"/>
        <w:rPr>
          <w:rFonts w:cs="Huawei Sans"/>
        </w:rPr>
      </w:pPr>
      <w:r>
        <w:rPr>
          <w:noProof/>
        </w:rPr>
        <w:drawing>
          <wp:inline distT="0" distB="0" distL="0" distR="0" wp14:anchorId="7CA683DC" wp14:editId="1B1D9B0A">
            <wp:extent cx="5454000" cy="1145351"/>
            <wp:effectExtent l="19050" t="19050" r="13970" b="1714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454000" cy="1145351"/>
                    </a:xfrm>
                    <a:prstGeom prst="rect">
                      <a:avLst/>
                    </a:prstGeom>
                    <a:ln w="12700">
                      <a:solidFill>
                        <a:schemeClr val="bg1">
                          <a:lumMod val="85000"/>
                        </a:schemeClr>
                      </a:solidFill>
                    </a:ln>
                  </pic:spPr>
                </pic:pic>
              </a:graphicData>
            </a:graphic>
          </wp:inline>
        </w:drawing>
      </w:r>
    </w:p>
    <w:p w14:paraId="642CDD24" w14:textId="77777777" w:rsidR="000C4BFB" w:rsidRPr="006346DD" w:rsidRDefault="000C4BFB" w:rsidP="00C67429">
      <w:pPr>
        <w:pStyle w:val="1f0"/>
        <w:rPr>
          <w:rFonts w:cs="Huawei Sans"/>
        </w:rPr>
      </w:pPr>
    </w:p>
    <w:p w14:paraId="282CA657" w14:textId="7A8EE102" w:rsidR="005921CA" w:rsidRPr="006346DD" w:rsidRDefault="004848FD" w:rsidP="005921CA">
      <w:pPr>
        <w:pStyle w:val="30"/>
        <w:rPr>
          <w:rFonts w:cs="Huawei Sans"/>
        </w:rPr>
      </w:pPr>
      <w:r>
        <w:t>Check delivered configurations.</w:t>
      </w:r>
    </w:p>
    <w:p w14:paraId="53F61F89" w14:textId="242EC3F9" w:rsidR="005921CA" w:rsidRPr="006346DD" w:rsidRDefault="004848FD" w:rsidP="00A37A78">
      <w:pPr>
        <w:pStyle w:val="1f0"/>
        <w:rPr>
          <w:rFonts w:cs="Huawei Sans"/>
        </w:rPr>
      </w:pPr>
      <w:r>
        <w:t>Check VPN instance and Loopback2 configurations.</w:t>
      </w:r>
    </w:p>
    <w:p w14:paraId="2424B2FF" w14:textId="77777777" w:rsidR="005921CA" w:rsidRPr="006346DD" w:rsidRDefault="005921CA" w:rsidP="00A37A78">
      <w:pPr>
        <w:pStyle w:val="2f2"/>
        <w:rPr>
          <w:rFonts w:cs="Huawei Sans"/>
        </w:rPr>
      </w:pPr>
      <w:r w:rsidRPr="006346DD">
        <w:rPr>
          <w:rFonts w:cs="Huawei Sans"/>
        </w:rPr>
        <w:t xml:space="preserve">[PE1]display current-configuration configuration vpn-instance </w:t>
      </w:r>
      <w:r w:rsidRPr="006346DD">
        <w:rPr>
          <w:rFonts w:cs="Huawei Sans"/>
          <w:color w:val="C7000B"/>
        </w:rPr>
        <w:t xml:space="preserve">VPNB </w:t>
      </w:r>
    </w:p>
    <w:p w14:paraId="2EF3AD84" w14:textId="77777777" w:rsidR="00F91901" w:rsidRPr="006346DD" w:rsidRDefault="00F91901" w:rsidP="00A37A78">
      <w:pPr>
        <w:pStyle w:val="2f2"/>
        <w:rPr>
          <w:rFonts w:cs="Huawei Sans"/>
        </w:rPr>
      </w:pPr>
      <w:r w:rsidRPr="006346DD">
        <w:rPr>
          <w:rFonts w:cs="Huawei Sans"/>
        </w:rPr>
        <w:t>#</w:t>
      </w:r>
    </w:p>
    <w:p w14:paraId="5554625D" w14:textId="77777777" w:rsidR="00F91901" w:rsidRPr="006346DD" w:rsidRDefault="00F91901" w:rsidP="00A37A78">
      <w:pPr>
        <w:pStyle w:val="2f2"/>
        <w:rPr>
          <w:rFonts w:cs="Huawei Sans"/>
        </w:rPr>
      </w:pPr>
      <w:r w:rsidRPr="006346DD">
        <w:rPr>
          <w:rFonts w:cs="Huawei Sans"/>
        </w:rPr>
        <w:lastRenderedPageBreak/>
        <w:t>ip vpn-instance VPNB</w:t>
      </w:r>
    </w:p>
    <w:p w14:paraId="214E7995" w14:textId="77777777" w:rsidR="00F91901" w:rsidRPr="006346DD" w:rsidRDefault="00F91901" w:rsidP="00A37A78">
      <w:pPr>
        <w:pStyle w:val="2f2"/>
        <w:rPr>
          <w:rFonts w:cs="Huawei Sans"/>
        </w:rPr>
      </w:pPr>
      <w:r w:rsidRPr="006346DD">
        <w:rPr>
          <w:rFonts w:cs="Huawei Sans"/>
        </w:rPr>
        <w:t xml:space="preserve"> ipv4-family</w:t>
      </w:r>
    </w:p>
    <w:p w14:paraId="5A9AFCE7" w14:textId="77777777" w:rsidR="00F91901" w:rsidRPr="006346DD" w:rsidRDefault="00F91901" w:rsidP="00A37A78">
      <w:pPr>
        <w:pStyle w:val="2f2"/>
        <w:rPr>
          <w:rFonts w:cs="Huawei Sans"/>
        </w:rPr>
      </w:pPr>
      <w:r w:rsidRPr="006346DD">
        <w:rPr>
          <w:rFonts w:cs="Huawei Sans"/>
        </w:rPr>
        <w:t xml:space="preserve">  route-distinguisher 11:24</w:t>
      </w:r>
    </w:p>
    <w:p w14:paraId="06E51778" w14:textId="77777777" w:rsidR="00F91901" w:rsidRPr="006346DD" w:rsidRDefault="00F91901" w:rsidP="00A37A78">
      <w:pPr>
        <w:pStyle w:val="2f2"/>
        <w:rPr>
          <w:rFonts w:cs="Huawei Sans"/>
        </w:rPr>
      </w:pPr>
      <w:r w:rsidRPr="006346DD">
        <w:rPr>
          <w:rFonts w:cs="Huawei Sans"/>
        </w:rPr>
        <w:t xml:space="preserve">  export route-policy PE1_PE4_L3VPN</w:t>
      </w:r>
    </w:p>
    <w:p w14:paraId="1DC1F923" w14:textId="77777777" w:rsidR="00F91901" w:rsidRPr="006346DD" w:rsidRDefault="00F91901" w:rsidP="00A37A78">
      <w:pPr>
        <w:pStyle w:val="2f2"/>
        <w:rPr>
          <w:rFonts w:cs="Huawei Sans"/>
        </w:rPr>
      </w:pPr>
      <w:r w:rsidRPr="006346DD">
        <w:rPr>
          <w:rFonts w:cs="Huawei Sans"/>
        </w:rPr>
        <w:t xml:space="preserve">  tnl-policy NCE-VRF-VPNB</w:t>
      </w:r>
    </w:p>
    <w:p w14:paraId="357F8371" w14:textId="77777777" w:rsidR="00F91901" w:rsidRPr="006346DD" w:rsidRDefault="00F91901" w:rsidP="00A37A78">
      <w:pPr>
        <w:pStyle w:val="2f2"/>
        <w:rPr>
          <w:rFonts w:cs="Huawei Sans"/>
        </w:rPr>
      </w:pPr>
      <w:r w:rsidRPr="006346DD">
        <w:rPr>
          <w:rFonts w:cs="Huawei Sans"/>
        </w:rPr>
        <w:t xml:space="preserve">  apply-label per-instance</w:t>
      </w:r>
    </w:p>
    <w:p w14:paraId="77E243B7" w14:textId="77777777" w:rsidR="00F91901" w:rsidRPr="006346DD" w:rsidRDefault="00F91901" w:rsidP="00A37A78">
      <w:pPr>
        <w:pStyle w:val="2f2"/>
        <w:rPr>
          <w:rFonts w:cs="Huawei Sans"/>
        </w:rPr>
      </w:pPr>
      <w:r w:rsidRPr="006346DD">
        <w:rPr>
          <w:rFonts w:cs="Huawei Sans"/>
        </w:rPr>
        <w:t xml:space="preserve">  transit-vpn</w:t>
      </w:r>
    </w:p>
    <w:p w14:paraId="3E4CB020" w14:textId="77777777" w:rsidR="00F91901" w:rsidRPr="006346DD" w:rsidRDefault="00F91901" w:rsidP="00A37A78">
      <w:pPr>
        <w:pStyle w:val="2f2"/>
        <w:rPr>
          <w:rFonts w:cs="Huawei Sans"/>
        </w:rPr>
      </w:pPr>
      <w:r w:rsidRPr="006346DD">
        <w:rPr>
          <w:rFonts w:cs="Huawei Sans"/>
        </w:rPr>
        <w:t xml:space="preserve">  vpn-target 200:55 export-extcommunity</w:t>
      </w:r>
    </w:p>
    <w:p w14:paraId="1F0DA427" w14:textId="77777777" w:rsidR="00F91901" w:rsidRPr="006346DD" w:rsidRDefault="00F91901" w:rsidP="00A37A78">
      <w:pPr>
        <w:pStyle w:val="2f2"/>
        <w:rPr>
          <w:rFonts w:cs="Huawei Sans"/>
        </w:rPr>
      </w:pPr>
      <w:r w:rsidRPr="006346DD">
        <w:rPr>
          <w:rFonts w:cs="Huawei Sans"/>
        </w:rPr>
        <w:t xml:space="preserve">  vpn-target 200:55 import-extcommunity</w:t>
      </w:r>
    </w:p>
    <w:p w14:paraId="695F2E8D" w14:textId="77777777" w:rsidR="00F91901" w:rsidRPr="006346DD" w:rsidRDefault="00F91901" w:rsidP="00A37A78">
      <w:pPr>
        <w:pStyle w:val="2f2"/>
        <w:rPr>
          <w:rFonts w:cs="Huawei Sans"/>
        </w:rPr>
      </w:pPr>
      <w:r w:rsidRPr="006346DD">
        <w:rPr>
          <w:rFonts w:cs="Huawei Sans"/>
        </w:rPr>
        <w:t>#</w:t>
      </w:r>
    </w:p>
    <w:p w14:paraId="0389D4E2" w14:textId="77777777" w:rsidR="005921CA" w:rsidRPr="006346DD" w:rsidRDefault="005921CA" w:rsidP="00A37A78">
      <w:pPr>
        <w:pStyle w:val="2f2"/>
        <w:rPr>
          <w:rFonts w:cs="Huawei Sans"/>
        </w:rPr>
      </w:pPr>
      <w:r w:rsidRPr="006346DD">
        <w:rPr>
          <w:rFonts w:cs="Huawei Sans"/>
        </w:rPr>
        <w:t>[PE1]display current-configuration interface LoopBack 2</w:t>
      </w:r>
    </w:p>
    <w:p w14:paraId="59B886AA" w14:textId="77777777" w:rsidR="005921CA" w:rsidRPr="006346DD" w:rsidRDefault="005921CA" w:rsidP="00A37A78">
      <w:pPr>
        <w:pStyle w:val="2f2"/>
        <w:rPr>
          <w:rFonts w:cs="Huawei Sans"/>
        </w:rPr>
      </w:pPr>
      <w:r w:rsidRPr="006346DD">
        <w:rPr>
          <w:rFonts w:cs="Huawei Sans"/>
        </w:rPr>
        <w:t>#</w:t>
      </w:r>
    </w:p>
    <w:p w14:paraId="17131A2D" w14:textId="77777777" w:rsidR="005921CA" w:rsidRPr="006346DD" w:rsidRDefault="005921CA" w:rsidP="00A37A78">
      <w:pPr>
        <w:pStyle w:val="2f2"/>
        <w:rPr>
          <w:rFonts w:cs="Huawei Sans"/>
        </w:rPr>
      </w:pPr>
      <w:r w:rsidRPr="006346DD">
        <w:rPr>
          <w:rFonts w:cs="Huawei Sans"/>
        </w:rPr>
        <w:t>interface LoopBack2</w:t>
      </w:r>
    </w:p>
    <w:p w14:paraId="52DFF1D6" w14:textId="77777777" w:rsidR="005921CA" w:rsidRPr="006346DD" w:rsidRDefault="005921CA" w:rsidP="00A37A78">
      <w:pPr>
        <w:pStyle w:val="2f2"/>
        <w:rPr>
          <w:rFonts w:cs="Huawei Sans"/>
        </w:rPr>
      </w:pPr>
      <w:r w:rsidRPr="006346DD">
        <w:rPr>
          <w:rFonts w:cs="Huawei Sans"/>
        </w:rPr>
        <w:t xml:space="preserve"> ip binding vpn-instance VPNB</w:t>
      </w:r>
    </w:p>
    <w:p w14:paraId="744D6F23" w14:textId="77777777" w:rsidR="005921CA" w:rsidRPr="006346DD" w:rsidRDefault="005921CA" w:rsidP="00A37A78">
      <w:pPr>
        <w:pStyle w:val="2f2"/>
        <w:rPr>
          <w:rFonts w:cs="Huawei Sans"/>
        </w:rPr>
      </w:pPr>
      <w:r w:rsidRPr="006346DD">
        <w:rPr>
          <w:rFonts w:cs="Huawei Sans"/>
        </w:rPr>
        <w:t xml:space="preserve"> ip address 192.168.1.1 255.255.255.255</w:t>
      </w:r>
    </w:p>
    <w:p w14:paraId="59AD8E18" w14:textId="77777777" w:rsidR="005921CA" w:rsidRPr="006346DD" w:rsidRDefault="005921CA" w:rsidP="00A37A78">
      <w:pPr>
        <w:pStyle w:val="2f2"/>
        <w:rPr>
          <w:rFonts w:cs="Huawei Sans"/>
        </w:rPr>
      </w:pPr>
      <w:r w:rsidRPr="006346DD">
        <w:rPr>
          <w:rFonts w:cs="Huawei Sans"/>
        </w:rPr>
        <w:t>#</w:t>
      </w:r>
    </w:p>
    <w:p w14:paraId="612484F6" w14:textId="4C7A9C5A" w:rsidR="005921CA" w:rsidRPr="006346DD" w:rsidRDefault="004848FD" w:rsidP="00A37A78">
      <w:pPr>
        <w:pStyle w:val="1f0"/>
        <w:rPr>
          <w:rFonts w:cs="Huawei Sans"/>
        </w:rPr>
      </w:pPr>
      <w:r>
        <w:t>Check tunnel information.</w:t>
      </w:r>
    </w:p>
    <w:p w14:paraId="510DB2FF" w14:textId="77777777" w:rsidR="005921CA" w:rsidRPr="006346DD" w:rsidRDefault="005921CA" w:rsidP="00A37A78">
      <w:pPr>
        <w:pStyle w:val="2f2"/>
        <w:rPr>
          <w:rFonts w:cs="Huawei Sans"/>
        </w:rPr>
      </w:pPr>
      <w:r w:rsidRPr="006346DD">
        <w:rPr>
          <w:rFonts w:cs="Huawei Sans"/>
        </w:rPr>
        <w:t xml:space="preserve">[PE1]display tunnel-info all </w:t>
      </w:r>
    </w:p>
    <w:p w14:paraId="1598D47B" w14:textId="77777777" w:rsidR="00F91901" w:rsidRPr="006346DD" w:rsidRDefault="00F91901" w:rsidP="00A37A78">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231C1F1E" w14:textId="77777777" w:rsidR="00F91901" w:rsidRPr="006346DD" w:rsidRDefault="00F91901" w:rsidP="00A37A78">
      <w:pPr>
        <w:pStyle w:val="2f2"/>
        <w:rPr>
          <w:rFonts w:cs="Huawei Sans"/>
        </w:rPr>
      </w:pPr>
      <w:r w:rsidRPr="006346DD">
        <w:rPr>
          <w:rFonts w:cs="Huawei Sans"/>
        </w:rPr>
        <w:t>----------------------------------------------------------------------------------------</w:t>
      </w:r>
    </w:p>
    <w:p w14:paraId="08E290BA" w14:textId="77777777" w:rsidR="00F91901" w:rsidRPr="006346DD" w:rsidRDefault="00F91901" w:rsidP="00A37A78">
      <w:pPr>
        <w:pStyle w:val="2f2"/>
        <w:rPr>
          <w:rFonts w:cs="Huawei Sans"/>
        </w:rPr>
      </w:pPr>
      <w:r w:rsidRPr="006346DD">
        <w:rPr>
          <w:rFonts w:cs="Huawei Sans"/>
        </w:rPr>
        <w:t>0x000000000300002002</w:t>
      </w:r>
      <w:r w:rsidRPr="006346DD">
        <w:rPr>
          <w:rFonts w:cs="Huawei Sans"/>
        </w:rPr>
        <w:tab/>
        <w:t>sr-te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76D6E657" w14:textId="77777777" w:rsidR="00F91901" w:rsidRPr="006346DD" w:rsidRDefault="00F91901" w:rsidP="00A37A78">
      <w:pPr>
        <w:pStyle w:val="2f2"/>
        <w:rPr>
          <w:rFonts w:cs="Huawei Sans"/>
        </w:rPr>
      </w:pPr>
      <w:r w:rsidRPr="006346DD">
        <w:rPr>
          <w:rFonts w:cs="Huawei Sans"/>
        </w:rPr>
        <w:t>0x000000002900000003</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D4F8F58" w14:textId="77777777" w:rsidR="00F91901" w:rsidRPr="006346DD" w:rsidRDefault="00F91901" w:rsidP="00A37A78">
      <w:pPr>
        <w:pStyle w:val="2f2"/>
        <w:rPr>
          <w:rFonts w:cs="Huawei Sans"/>
        </w:rPr>
      </w:pPr>
      <w:r w:rsidRPr="006346DD">
        <w:rPr>
          <w:rFonts w:cs="Huawei Sans"/>
        </w:rPr>
        <w:t>0x000000002900000004</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603AE0A2" w14:textId="77777777" w:rsidR="00F91901" w:rsidRPr="006346DD" w:rsidRDefault="00F91901" w:rsidP="00A37A78">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DC8937F" w14:textId="77777777" w:rsidR="00F91901" w:rsidRPr="006346DD" w:rsidRDefault="00F91901" w:rsidP="00A37A78">
      <w:pPr>
        <w:pStyle w:val="2f2"/>
        <w:rPr>
          <w:rFonts w:cs="Huawei Sans"/>
        </w:rPr>
      </w:pPr>
      <w:r w:rsidRPr="006346DD">
        <w:rPr>
          <w:rFonts w:cs="Huawei Sans"/>
        </w:rPr>
        <w:t>0x000000002900000008</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2CF5784" w14:textId="77777777" w:rsidR="00F91901" w:rsidRPr="006346DD" w:rsidRDefault="00F91901" w:rsidP="00A37A78">
      <w:pPr>
        <w:pStyle w:val="2f2"/>
        <w:rPr>
          <w:rFonts w:cs="Huawei Sans"/>
        </w:rPr>
      </w:pPr>
      <w:r w:rsidRPr="006346DD">
        <w:rPr>
          <w:rFonts w:cs="Huawei Sans"/>
        </w:rPr>
        <w:t>0x000000002900000009</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075D1768" w14:textId="77777777" w:rsidR="00F91901" w:rsidRPr="006346DD" w:rsidRDefault="00F91901" w:rsidP="00A37A78">
      <w:pPr>
        <w:pStyle w:val="2f2"/>
        <w:rPr>
          <w:rFonts w:cs="Huawei Sans"/>
        </w:rPr>
      </w:pPr>
      <w:r w:rsidRPr="006346DD">
        <w:rPr>
          <w:rFonts w:cs="Huawei Sans"/>
        </w:rPr>
        <w:t>0x000000003200048001</w:t>
      </w:r>
      <w:r w:rsidRPr="006346DD">
        <w:rPr>
          <w:rFonts w:cs="Huawei Sans"/>
          <w:color w:val="C7000B"/>
        </w:rPr>
        <w:tab/>
        <w:t>srtepolicy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p>
    <w:p w14:paraId="18BE6CCE" w14:textId="77777777" w:rsidR="004848FD" w:rsidRPr="00C23933" w:rsidRDefault="004848FD" w:rsidP="004848FD">
      <w:pPr>
        <w:pStyle w:val="1f0"/>
      </w:pPr>
      <w:r>
        <w:t>In this case, an SR-TE Policy is delivered.</w:t>
      </w:r>
    </w:p>
    <w:p w14:paraId="040EAE63" w14:textId="09C07A43" w:rsidR="005921CA" w:rsidRPr="006346DD" w:rsidRDefault="004848FD" w:rsidP="004848FD">
      <w:pPr>
        <w:pStyle w:val="1f0"/>
        <w:rPr>
          <w:rFonts w:cs="Huawei Sans"/>
        </w:rPr>
      </w:pPr>
      <w:r>
        <w:t>Check tunnel information.</w:t>
      </w:r>
    </w:p>
    <w:p w14:paraId="4244D04D" w14:textId="77777777" w:rsidR="005921CA" w:rsidRPr="006346DD" w:rsidRDefault="005921CA" w:rsidP="00A37A78">
      <w:pPr>
        <w:pStyle w:val="2f2"/>
        <w:rPr>
          <w:rFonts w:cs="Huawei Sans"/>
        </w:rPr>
      </w:pPr>
      <w:r w:rsidRPr="006346DD">
        <w:rPr>
          <w:rFonts w:cs="Huawei Sans"/>
        </w:rPr>
        <w:t>[PE1]display tunnel-info 0x000000003200048001</w:t>
      </w:r>
    </w:p>
    <w:p w14:paraId="64F7E69F" w14:textId="77777777" w:rsidR="003478EC" w:rsidRPr="006346DD" w:rsidRDefault="003478EC" w:rsidP="00A37A78">
      <w:pPr>
        <w:pStyle w:val="2f2"/>
        <w:rPr>
          <w:rFonts w:cs="Huawei Sans"/>
        </w:rPr>
      </w:pPr>
      <w:r w:rsidRPr="006346DD">
        <w:rPr>
          <w:rFonts w:cs="Huawei Sans"/>
        </w:rPr>
        <w:t>Tunnel</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0x000000003200048001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5575B00" w14:textId="77777777" w:rsidR="003478EC" w:rsidRPr="006346DD" w:rsidRDefault="003478EC" w:rsidP="00A37A78">
      <w:pPr>
        <w:pStyle w:val="2f2"/>
        <w:rPr>
          <w:rFonts w:cs="Huawei Sans"/>
        </w:rPr>
      </w:pPr>
      <w:r w:rsidRPr="006346DD">
        <w:rPr>
          <w:rFonts w:cs="Huawei Sans"/>
        </w:rPr>
        <w:t xml:space="preserve">Type: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srtepolicy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34ABE6E" w14:textId="77777777" w:rsidR="003478EC" w:rsidRPr="006346DD" w:rsidRDefault="003478EC" w:rsidP="00A37A78">
      <w:pPr>
        <w:pStyle w:val="2f2"/>
        <w:rPr>
          <w:rFonts w:cs="Huawei Sans"/>
        </w:rPr>
      </w:pPr>
      <w:r w:rsidRPr="006346DD">
        <w:rPr>
          <w:rFonts w:cs="Huawei Sans"/>
        </w:rPr>
        <w:t xml:space="preserve">Name: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SR-TE</w:t>
      </w:r>
      <w:r w:rsidRPr="006346DD">
        <w:rPr>
          <w:rFonts w:cs="Huawei Sans"/>
        </w:rPr>
        <w:tab/>
        <w:t>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5785AF9" w14:textId="77777777" w:rsidR="003478EC" w:rsidRPr="006346DD" w:rsidRDefault="003478EC" w:rsidP="00A37A78">
      <w:pPr>
        <w:pStyle w:val="2f2"/>
        <w:rPr>
          <w:rFonts w:cs="Huawei Sans"/>
        </w:rPr>
      </w:pPr>
      <w:r w:rsidRPr="006346DD">
        <w:rPr>
          <w:rFonts w:cs="Huawei Sans"/>
        </w:rPr>
        <w:t xml:space="preserve">Destination: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546FA92" w14:textId="77777777" w:rsidR="003478EC" w:rsidRPr="006346DD" w:rsidRDefault="003478EC" w:rsidP="00A37A78">
      <w:pPr>
        <w:pStyle w:val="2f2"/>
        <w:rPr>
          <w:rFonts w:cs="Huawei Sans"/>
        </w:rPr>
      </w:pPr>
      <w:r w:rsidRPr="006346DD">
        <w:rPr>
          <w:rFonts w:cs="Huawei Sans"/>
        </w:rPr>
        <w:t>Instance</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F076D1C" w14:textId="77777777" w:rsidR="003478EC" w:rsidRPr="006346DD" w:rsidRDefault="003478EC" w:rsidP="00A37A78">
      <w:pPr>
        <w:pStyle w:val="2f2"/>
        <w:rPr>
          <w:rFonts w:cs="Huawei Sans"/>
        </w:rPr>
      </w:pPr>
      <w:r w:rsidRPr="006346DD">
        <w:rPr>
          <w:rFonts w:cs="Huawei Sans"/>
        </w:rPr>
        <w:t xml:space="preserve">Cost: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AF19C3E" w14:textId="77777777" w:rsidR="003478EC" w:rsidRPr="006346DD" w:rsidRDefault="003478EC" w:rsidP="00A37A78">
      <w:pPr>
        <w:pStyle w:val="2f2"/>
        <w:rPr>
          <w:rFonts w:cs="Huawei Sans"/>
        </w:rPr>
      </w:pPr>
      <w:r w:rsidRPr="006346DD">
        <w:rPr>
          <w:rFonts w:cs="Huawei Sans"/>
        </w:rPr>
        <w:t xml:space="preserve">Status: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203E4E5" w14:textId="77777777" w:rsidR="003478EC" w:rsidRPr="006346DD" w:rsidRDefault="003478EC" w:rsidP="00A37A78">
      <w:pPr>
        <w:pStyle w:val="2f2"/>
        <w:rPr>
          <w:rFonts w:cs="Huawei Sans"/>
        </w:rPr>
      </w:pPr>
      <w:r w:rsidRPr="006346DD">
        <w:rPr>
          <w:rFonts w:cs="Huawei Sans"/>
        </w:rPr>
        <w:t xml:space="preserve">Color: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A70EE05" w14:textId="77777777" w:rsidR="003478EC" w:rsidRPr="006346DD" w:rsidRDefault="003478EC" w:rsidP="00A37A78">
      <w:pPr>
        <w:pStyle w:val="2f2"/>
        <w:rPr>
          <w:rFonts w:cs="Huawei Sans"/>
        </w:rPr>
      </w:pPr>
      <w:r w:rsidRPr="006346DD">
        <w:rPr>
          <w:rFonts w:cs="Huawei Sans"/>
        </w:rPr>
        <w:t xml:space="preserve">Group: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p>
    <w:p w14:paraId="3A08FA92" w14:textId="77777777" w:rsidR="004848FD" w:rsidRPr="00C23933" w:rsidRDefault="004848FD" w:rsidP="004848FD">
      <w:pPr>
        <w:pStyle w:val="1f0"/>
      </w:pPr>
      <w:r>
        <w:t>The color whose ID is 8 corresponds to PE1_PE4_L3VPN configured on the controller.</w:t>
      </w:r>
    </w:p>
    <w:p w14:paraId="543A7A1A" w14:textId="77777777" w:rsidR="004848FD" w:rsidRPr="00C23933" w:rsidRDefault="004848FD" w:rsidP="004848FD">
      <w:pPr>
        <w:pStyle w:val="1f0"/>
      </w:pPr>
      <w:r>
        <w:t>Check the routing table of VPN instance VPNB.</w:t>
      </w:r>
    </w:p>
    <w:p w14:paraId="3191C38B" w14:textId="77777777" w:rsidR="005921CA" w:rsidRPr="006346DD" w:rsidRDefault="003478EC" w:rsidP="00A37A78">
      <w:pPr>
        <w:pStyle w:val="2f2"/>
        <w:rPr>
          <w:rFonts w:cs="Huawei Sans"/>
        </w:rPr>
      </w:pPr>
      <w:r w:rsidRPr="006346DD">
        <w:rPr>
          <w:rFonts w:cs="Huawei Sans"/>
        </w:rPr>
        <w:t>[PE1]display ip routing-table</w:t>
      </w:r>
      <w:r w:rsidRPr="006346DD">
        <w:rPr>
          <w:rFonts w:cs="Huawei Sans"/>
        </w:rPr>
        <w:tab/>
        <w:t>vpn-instance</w:t>
      </w:r>
      <w:r w:rsidRPr="006346DD">
        <w:rPr>
          <w:rFonts w:cs="Huawei Sans"/>
        </w:rPr>
        <w:tab/>
        <w:t>VPNB</w:t>
      </w:r>
    </w:p>
    <w:p w14:paraId="40077B85" w14:textId="77777777" w:rsidR="003478EC" w:rsidRPr="006346DD" w:rsidRDefault="003478EC" w:rsidP="00A37A78">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7A1A76DA" w14:textId="77777777" w:rsidR="003478EC" w:rsidRPr="006346DD" w:rsidRDefault="003478EC" w:rsidP="00A37A78">
      <w:pPr>
        <w:pStyle w:val="2f2"/>
        <w:rPr>
          <w:rFonts w:cs="Huawei Sans"/>
        </w:rPr>
      </w:pPr>
      <w:r w:rsidRPr="006346DD">
        <w:rPr>
          <w:rFonts w:cs="Huawei Sans"/>
        </w:rPr>
        <w:t>------------------------------------------------------------------------------</w:t>
      </w:r>
    </w:p>
    <w:p w14:paraId="644E8BB8" w14:textId="77777777" w:rsidR="003478EC" w:rsidRPr="006346DD" w:rsidRDefault="003478EC" w:rsidP="00A37A78">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VPNB</w:t>
      </w:r>
    </w:p>
    <w:p w14:paraId="3452FBDE" w14:textId="77777777" w:rsidR="003478EC" w:rsidRPr="006346DD" w:rsidRDefault="003478EC"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E954E4F" w14:textId="77777777" w:rsidR="003478EC" w:rsidRPr="006346DD" w:rsidRDefault="003478EC" w:rsidP="00A37A78">
      <w:pPr>
        <w:pStyle w:val="2f2"/>
        <w:rPr>
          <w:rFonts w:cs="Huawei Sans"/>
        </w:rPr>
      </w:pPr>
    </w:p>
    <w:p w14:paraId="70EA24A8" w14:textId="77777777" w:rsidR="003478EC" w:rsidRPr="006346DD" w:rsidRDefault="003478EC" w:rsidP="00A37A78">
      <w:pPr>
        <w:pStyle w:val="2f2"/>
        <w:rPr>
          <w:rFonts w:cs="Huawei Sans"/>
        </w:rPr>
      </w:pPr>
      <w:r w:rsidRPr="006346DD">
        <w:rPr>
          <w:rFonts w:cs="Huawei Sans"/>
        </w:rPr>
        <w:lastRenderedPageBreak/>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618D39E4" w14:textId="77777777" w:rsidR="003478EC" w:rsidRPr="006346DD" w:rsidRDefault="003478EC" w:rsidP="00A37A78">
      <w:pPr>
        <w:pStyle w:val="2f2"/>
        <w:rPr>
          <w:rFonts w:cs="Huawei Sans"/>
        </w:rPr>
      </w:pPr>
    </w:p>
    <w:p w14:paraId="01F2B939" w14:textId="77777777" w:rsidR="003478EC" w:rsidRPr="006346DD" w:rsidRDefault="003478EC"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57B86791" w14:textId="77777777" w:rsidR="003478EC" w:rsidRPr="006346DD" w:rsidRDefault="003478EC"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t>192.168.1.1/32</w:t>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LoopBack2</w:t>
      </w:r>
    </w:p>
    <w:p w14:paraId="586A17CB" w14:textId="77777777" w:rsidR="003478EC" w:rsidRPr="006346DD" w:rsidRDefault="003478EC"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192.168.4.1/32</w:t>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SR-TE Policy</w:t>
      </w:r>
    </w:p>
    <w:p w14:paraId="791FA9B9" w14:textId="77777777" w:rsidR="003478EC" w:rsidRPr="006346DD" w:rsidRDefault="003478EC" w:rsidP="00A37A78">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07DD8182" w14:textId="77777777" w:rsidR="004848FD" w:rsidRPr="00C23933" w:rsidRDefault="004848FD" w:rsidP="004848FD">
      <w:pPr>
        <w:pStyle w:val="1f0"/>
      </w:pPr>
      <w:r>
        <w:t>The outbound interface of the route to 192.168.4.1 is an SR-TE Policy, not a specific tunnel interface.</w:t>
      </w:r>
    </w:p>
    <w:p w14:paraId="328B9647" w14:textId="77777777" w:rsidR="004848FD" w:rsidRPr="00C23933" w:rsidRDefault="004848FD" w:rsidP="004848FD">
      <w:pPr>
        <w:pStyle w:val="1f0"/>
      </w:pPr>
      <w:r>
        <w:t>Check SR-TE Policy information.</w:t>
      </w:r>
    </w:p>
    <w:p w14:paraId="5329662D" w14:textId="77777777" w:rsidR="005921CA" w:rsidRPr="006346DD" w:rsidRDefault="005921CA" w:rsidP="00F80C09">
      <w:pPr>
        <w:pStyle w:val="2f2"/>
        <w:rPr>
          <w:rFonts w:cs="Huawei Sans"/>
        </w:rPr>
      </w:pPr>
      <w:r w:rsidRPr="006346DD">
        <w:rPr>
          <w:rFonts w:cs="Huawei Sans"/>
        </w:rPr>
        <w:t>[PE1]display</w:t>
      </w:r>
      <w:r w:rsidRPr="006346DD">
        <w:rPr>
          <w:rFonts w:cs="Huawei Sans"/>
        </w:rPr>
        <w:tab/>
        <w:t xml:space="preserve"> sr-te</w:t>
      </w:r>
      <w:r w:rsidRPr="006346DD">
        <w:rPr>
          <w:rFonts w:cs="Huawei Sans"/>
        </w:rPr>
        <w:tab/>
        <w:t xml:space="preserve"> policy</w:t>
      </w:r>
      <w:r w:rsidRPr="006346DD">
        <w:rPr>
          <w:rFonts w:cs="Huawei Sans"/>
        </w:rPr>
        <w:tab/>
      </w:r>
    </w:p>
    <w:p w14:paraId="7641AA74" w14:textId="77777777" w:rsidR="005921CA" w:rsidRPr="006346DD" w:rsidRDefault="005921CA" w:rsidP="00F80C09">
      <w:pPr>
        <w:pStyle w:val="2f2"/>
        <w:rPr>
          <w:rFonts w:cs="Huawei Sans"/>
        </w:rPr>
      </w:pPr>
      <w:r w:rsidRPr="006346DD">
        <w:rPr>
          <w:rFonts w:cs="Huawei Sans"/>
        </w:rPr>
        <w:t>PolicyName</w:t>
      </w:r>
      <w:r w:rsidRPr="006346DD">
        <w:rPr>
          <w:rFonts w:cs="Huawei Sans"/>
        </w:rPr>
        <w:tab/>
        <w:t>:</w:t>
      </w:r>
      <w:r w:rsidRPr="006346DD">
        <w:rPr>
          <w:rFonts w:cs="Huawei Sans"/>
        </w:rPr>
        <w:tab/>
      </w:r>
    </w:p>
    <w:p w14:paraId="503529BD" w14:textId="77777777" w:rsidR="005921CA" w:rsidRPr="006346DD" w:rsidRDefault="00F80C09" w:rsidP="00F80C09">
      <w:pPr>
        <w:pStyle w:val="2f2"/>
        <w:rPr>
          <w:rFonts w:cs="Huawei Sans"/>
        </w:rPr>
      </w:pPr>
      <w:r w:rsidRPr="006346DD">
        <w:rPr>
          <w:rFonts w:cs="Huawei Sans"/>
        </w:rPr>
        <w:t>Endpoint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Color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8</w:t>
      </w:r>
    </w:p>
    <w:p w14:paraId="228F0C68" w14:textId="77777777" w:rsidR="005921CA" w:rsidRPr="006346DD" w:rsidRDefault="005921CA" w:rsidP="00F80C09">
      <w:pPr>
        <w:pStyle w:val="2f2"/>
        <w:rPr>
          <w:rFonts w:cs="Huawei Sans"/>
        </w:rPr>
      </w:pPr>
      <w:r w:rsidRPr="006346DD">
        <w:rPr>
          <w:rFonts w:cs="Huawei Sans"/>
        </w:rPr>
        <w:t>TunnelId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TunnelType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SR-TE</w:t>
      </w:r>
      <w:r w:rsidRPr="006346DD">
        <w:rPr>
          <w:rFonts w:cs="Huawei Sans"/>
        </w:rPr>
        <w:tab/>
        <w:t>Policy</w:t>
      </w:r>
    </w:p>
    <w:p w14:paraId="64DBB5F7" w14:textId="77777777" w:rsidR="005921CA" w:rsidRPr="006346DD" w:rsidRDefault="005921CA" w:rsidP="00F80C09">
      <w:pPr>
        <w:pStyle w:val="2f2"/>
        <w:rPr>
          <w:rFonts w:cs="Huawei Sans"/>
        </w:rPr>
      </w:pPr>
      <w:r w:rsidRPr="006346DD">
        <w:rPr>
          <w:rFonts w:cs="Huawei Sans"/>
        </w:rPr>
        <w:t>Binding</w:t>
      </w:r>
      <w:r w:rsidRPr="006346DD">
        <w:rPr>
          <w:rFonts w:cs="Huawei Sans"/>
        </w:rPr>
        <w:tab/>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MTU</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5BE0A9CF" w14:textId="77777777" w:rsidR="005921CA" w:rsidRPr="006346DD" w:rsidRDefault="005921CA" w:rsidP="00F80C09">
      <w:pPr>
        <w:pStyle w:val="2f2"/>
        <w:rPr>
          <w:rFonts w:cs="Huawei Sans"/>
        </w:rPr>
      </w:pPr>
      <w:r w:rsidRPr="006346DD">
        <w:rPr>
          <w:rFonts w:cs="Huawei Sans"/>
        </w:rPr>
        <w:t>Policy</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t>Change</w:t>
      </w:r>
      <w:r w:rsidRPr="006346DD">
        <w:rPr>
          <w:rFonts w:cs="Huawei Sans"/>
        </w:rPr>
        <w:tab/>
        <w:t>Time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2021-04-02</w:t>
      </w:r>
      <w:r w:rsidRPr="006346DD">
        <w:rPr>
          <w:rFonts w:cs="Huawei Sans"/>
        </w:rPr>
        <w:tab/>
        <w:t>08:25:58</w:t>
      </w:r>
    </w:p>
    <w:p w14:paraId="54DF4550" w14:textId="77777777" w:rsidR="005921CA" w:rsidRPr="006346DD" w:rsidRDefault="005921CA" w:rsidP="00F80C09">
      <w:pPr>
        <w:pStyle w:val="2f2"/>
        <w:rPr>
          <w:rFonts w:cs="Huawei Sans"/>
        </w:rPr>
      </w:pPr>
      <w:r w:rsidRPr="006346DD">
        <w:rPr>
          <w:rFonts w:cs="Huawei Sans"/>
        </w:rPr>
        <w:t>Admin</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Traffic</w:t>
      </w:r>
      <w:r w:rsidRPr="006346DD">
        <w:rPr>
          <w:rFonts w:cs="Huawei Sans"/>
        </w:rPr>
        <w:tab/>
        <w:t>Statistics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472E31C" w14:textId="77777777" w:rsidR="005921CA" w:rsidRPr="006346DD" w:rsidRDefault="00F80C09" w:rsidP="00F80C09">
      <w:pPr>
        <w:pStyle w:val="2f2"/>
        <w:rPr>
          <w:rFonts w:cs="Huawei Sans"/>
        </w:rPr>
      </w:pPr>
      <w:r w:rsidRPr="006346DD">
        <w:rPr>
          <w:rFonts w:cs="Huawei Sans"/>
        </w:rPr>
        <w:t>BFD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Backup</w:t>
      </w:r>
      <w:r w:rsidRPr="006346DD">
        <w:rPr>
          <w:rFonts w:cs="Huawei Sans"/>
        </w:rPr>
        <w:tab/>
        <w:t>Hot-Standby</w:t>
      </w:r>
      <w:r w:rsidRPr="006346DD">
        <w:rPr>
          <w:rFonts w:cs="Huawei Sans"/>
        </w:rPr>
        <w:tab/>
      </w:r>
      <w:r w:rsidRPr="006346DD">
        <w:rPr>
          <w:rFonts w:cs="Huawei Sans"/>
        </w:rPr>
        <w:tab/>
      </w:r>
      <w:r w:rsidRPr="006346DD">
        <w:rPr>
          <w:rFonts w:cs="Huawei Sans"/>
        </w:rPr>
        <w:tab/>
        <w:t>:</w:t>
      </w:r>
      <w:r w:rsidRPr="006346DD">
        <w:rPr>
          <w:rFonts w:cs="Huawei Sans"/>
        </w:rPr>
        <w:tab/>
        <w:t>Enable</w:t>
      </w:r>
    </w:p>
    <w:p w14:paraId="167F62DF" w14:textId="77777777" w:rsidR="005921CA" w:rsidRPr="006346DD" w:rsidRDefault="005921CA" w:rsidP="00F80C09">
      <w:pPr>
        <w:pStyle w:val="2f2"/>
        <w:rPr>
          <w:rFonts w:cs="Huawei Sans"/>
        </w:rPr>
      </w:pPr>
      <w:r w:rsidRPr="006346DD">
        <w:rPr>
          <w:rFonts w:cs="Huawei Sans"/>
        </w:rPr>
        <w:t>DiffServ-Mode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3000B33E" w14:textId="77777777" w:rsidR="005921CA" w:rsidRPr="006346DD" w:rsidRDefault="005921CA" w:rsidP="00F80C09">
      <w:pPr>
        <w:pStyle w:val="2f2"/>
        <w:rPr>
          <w:rFonts w:cs="Huawei Sans"/>
        </w:rPr>
      </w:pPr>
      <w:r w:rsidRPr="006346DD">
        <w:rPr>
          <w:rFonts w:cs="Huawei Sans"/>
        </w:rPr>
        <w:t>Candidate-path</w:t>
      </w:r>
      <w:r w:rsidRPr="006346DD">
        <w:rPr>
          <w:rFonts w:cs="Huawei Sans"/>
        </w:rPr>
        <w:tab/>
        <w:t>Count</w:t>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5E92E23" w14:textId="77777777" w:rsidR="005921CA" w:rsidRPr="006346DD" w:rsidRDefault="005921CA" w:rsidP="00F80C09">
      <w:pPr>
        <w:pStyle w:val="2f2"/>
        <w:rPr>
          <w:rFonts w:cs="Huawei Sans"/>
        </w:rPr>
      </w:pPr>
    </w:p>
    <w:p w14:paraId="7D9BBBAB" w14:textId="77777777" w:rsidR="005921CA" w:rsidRPr="006346DD" w:rsidRDefault="005921CA" w:rsidP="00F80C09">
      <w:pPr>
        <w:pStyle w:val="2f2"/>
        <w:rPr>
          <w:rFonts w:cs="Huawei Sans"/>
        </w:rPr>
      </w:pPr>
      <w:r w:rsidRPr="006346DD">
        <w:rPr>
          <w:rFonts w:cs="Huawei Sans"/>
        </w:rPr>
        <w:t>Candidate-path</w:t>
      </w:r>
      <w:r w:rsidRPr="006346DD">
        <w:rPr>
          <w:rFonts w:cs="Huawei Sans"/>
        </w:rPr>
        <w:tab/>
        <w:t xml:space="preserve">Preference: </w:t>
      </w:r>
      <w:r w:rsidRPr="006346DD">
        <w:rPr>
          <w:rFonts w:cs="Huawei Sans"/>
        </w:rPr>
        <w:tab/>
        <w:t>65535</w:t>
      </w:r>
    </w:p>
    <w:p w14:paraId="5A7B8FD9" w14:textId="77777777" w:rsidR="005921CA" w:rsidRPr="006346DD" w:rsidRDefault="005921CA" w:rsidP="00F80C09">
      <w:pPr>
        <w:pStyle w:val="2f2"/>
        <w:rPr>
          <w:rFonts w:cs="Huawei Sans"/>
        </w:rPr>
      </w:pPr>
      <w:r w:rsidRPr="006346DD">
        <w:rPr>
          <w:rFonts w:cs="Huawei Sans"/>
        </w:rPr>
        <w:t>Path</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Path</w:t>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Primary</w:t>
      </w:r>
    </w:p>
    <w:p w14:paraId="514A5411" w14:textId="77777777" w:rsidR="005921CA" w:rsidRPr="006346DD" w:rsidRDefault="005921CA" w:rsidP="00F80C09">
      <w:pPr>
        <w:pStyle w:val="2f2"/>
        <w:rPr>
          <w:rFonts w:cs="Huawei Sans"/>
        </w:rPr>
      </w:pPr>
      <w:r w:rsidRPr="006346DD">
        <w:rPr>
          <w:rFonts w:cs="Huawei Sans"/>
        </w:rPr>
        <w:t>Protocol-Origin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BGP(20)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Originator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65001,</w:t>
      </w:r>
      <w:r w:rsidRPr="006346DD">
        <w:rPr>
          <w:rFonts w:cs="Huawei Sans"/>
        </w:rPr>
        <w:tab/>
        <w:t>172.21.17.102</w:t>
      </w:r>
    </w:p>
    <w:p w14:paraId="2B880105" w14:textId="77777777" w:rsidR="005921CA" w:rsidRPr="006346DD" w:rsidRDefault="005921CA" w:rsidP="00F80C09">
      <w:pPr>
        <w:pStyle w:val="2f2"/>
        <w:rPr>
          <w:rFonts w:cs="Huawei Sans"/>
        </w:rPr>
      </w:pPr>
      <w:r w:rsidRPr="006346DD">
        <w:rPr>
          <w:rFonts w:cs="Huawei Sans"/>
        </w:rPr>
        <w:t>Discriminator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87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Binding</w:t>
      </w:r>
      <w:r w:rsidRPr="006346DD">
        <w:rPr>
          <w:rFonts w:cs="Huawei Sans"/>
        </w:rPr>
        <w:tab/>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1B9BE56D" w14:textId="77777777" w:rsidR="005921CA" w:rsidRPr="006346DD" w:rsidRDefault="005921CA" w:rsidP="00F80C09">
      <w:pPr>
        <w:pStyle w:val="2f2"/>
        <w:rPr>
          <w:rFonts w:cs="Huawei Sans"/>
        </w:rPr>
      </w:pPr>
      <w:r w:rsidRPr="006346DD">
        <w:rPr>
          <w:rFonts w:cs="Huawei Sans"/>
        </w:rPr>
        <w:t>GroupId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Policy</w:t>
      </w:r>
      <w:r w:rsidRPr="006346DD">
        <w:rPr>
          <w:rFonts w:cs="Huawei Sans"/>
        </w:rPr>
        <w:tab/>
        <w:t>Name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46BD3A73" w14:textId="77777777" w:rsidR="005921CA" w:rsidRPr="006346DD" w:rsidRDefault="005921CA" w:rsidP="00F80C09">
      <w:pPr>
        <w:pStyle w:val="2f2"/>
        <w:rPr>
          <w:rFonts w:cs="Huawei Sans"/>
        </w:rPr>
      </w:pPr>
      <w:r w:rsidRPr="006346DD">
        <w:rPr>
          <w:rFonts w:cs="Huawei Sans"/>
        </w:rPr>
        <w:t>Template</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4294967274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4781BED" w14:textId="77777777" w:rsidR="005921CA" w:rsidRPr="006346DD" w:rsidRDefault="005921CA" w:rsidP="00F80C09">
      <w:pPr>
        <w:pStyle w:val="2f2"/>
        <w:rPr>
          <w:rFonts w:cs="Huawei Sans"/>
        </w:rPr>
      </w:pPr>
      <w:r w:rsidRPr="006346DD">
        <w:rPr>
          <w:rFonts w:cs="Huawei Sans"/>
        </w:rPr>
        <w:t>Segment-List</w:t>
      </w:r>
      <w:r w:rsidRPr="006346DD">
        <w:rPr>
          <w:rFonts w:cs="Huawei Sans"/>
        </w:rPr>
        <w:tab/>
        <w:t>Count</w:t>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p>
    <w:p w14:paraId="6ED43E3E" w14:textId="77777777" w:rsidR="005921CA" w:rsidRPr="006346DD" w:rsidRDefault="005921CA" w:rsidP="00F80C09">
      <w:pPr>
        <w:pStyle w:val="2f2"/>
        <w:rPr>
          <w:rFonts w:cs="Huawei Sans"/>
        </w:rPr>
      </w:pPr>
      <w:r w:rsidRPr="006346DD">
        <w:rPr>
          <w:rFonts w:cs="Huawei Sans"/>
        </w:rPr>
        <w:tab/>
        <w:t>Segment-List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p>
    <w:p w14:paraId="5F64C6FC" w14:textId="77777777" w:rsidR="005921CA" w:rsidRPr="006346DD" w:rsidRDefault="005921CA" w:rsidP="00F80C09">
      <w:pPr>
        <w:pStyle w:val="2f2"/>
        <w:rPr>
          <w:rFonts w:cs="Huawei Sans"/>
        </w:rPr>
      </w:pPr>
      <w:r w:rsidRPr="006346DD">
        <w:rPr>
          <w:rFonts w:cs="Huawei Sans"/>
        </w:rPr>
        <w:tab/>
      </w:r>
      <w:r w:rsidRPr="006346DD">
        <w:rPr>
          <w:rFonts w:cs="Huawei Sans"/>
        </w:rPr>
        <w:tab/>
        <w:t>Segment-List</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XcIndex</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2000001</w:t>
      </w:r>
    </w:p>
    <w:p w14:paraId="38329221" w14:textId="77777777" w:rsidR="005921CA" w:rsidRPr="006346DD" w:rsidRDefault="005921CA" w:rsidP="00F80C09">
      <w:pPr>
        <w:pStyle w:val="2f2"/>
        <w:rPr>
          <w:rFonts w:cs="Huawei Sans"/>
        </w:rPr>
      </w:pPr>
      <w:r w:rsidRPr="006346DD">
        <w:rPr>
          <w:rFonts w:cs="Huawei Sans"/>
        </w:rPr>
        <w:tab/>
      </w:r>
      <w:r w:rsidRPr="006346DD">
        <w:rPr>
          <w:rFonts w:cs="Huawei Sans"/>
        </w:rPr>
        <w:tab/>
        <w:t>List</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BFD</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071CDB00" w14:textId="77777777" w:rsidR="005921CA" w:rsidRPr="006346DD" w:rsidRDefault="005921CA" w:rsidP="00F80C09">
      <w:pPr>
        <w:pStyle w:val="2f2"/>
        <w:rPr>
          <w:rFonts w:cs="Huawei Sans"/>
        </w:rPr>
      </w:pPr>
      <w:r w:rsidRPr="006346DD">
        <w:rPr>
          <w:rFonts w:cs="Huawei Sans"/>
        </w:rPr>
        <w:tab/>
      </w:r>
      <w:r w:rsidRPr="006346DD">
        <w:rPr>
          <w:rFonts w:cs="Huawei Sans"/>
        </w:rPr>
        <w:tab/>
        <w:t>EXP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TTL</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0</w:t>
      </w:r>
    </w:p>
    <w:p w14:paraId="790A4EC3" w14:textId="77777777" w:rsidR="005921CA" w:rsidRPr="006346DD" w:rsidRDefault="005921CA" w:rsidP="00F80C09">
      <w:pPr>
        <w:pStyle w:val="2f2"/>
        <w:rPr>
          <w:rFonts w:cs="Huawei Sans"/>
        </w:rPr>
      </w:pPr>
      <w:r w:rsidRPr="006346DD">
        <w:rPr>
          <w:rFonts w:cs="Huawei Sans"/>
        </w:rPr>
        <w:tab/>
      </w:r>
      <w:r w:rsidRPr="006346DD">
        <w:rPr>
          <w:rFonts w:cs="Huawei Sans"/>
        </w:rPr>
        <w:tab/>
        <w:t>DeleteTimerRemain</w:t>
      </w:r>
      <w:r w:rsidRPr="006346DD">
        <w:rPr>
          <w:rFonts w:cs="Huawei Sans"/>
        </w:rPr>
        <w:tab/>
      </w:r>
      <w:r w:rsidRPr="006346DD">
        <w:rPr>
          <w:rFonts w:cs="Huawei Sans"/>
        </w:rPr>
        <w:tab/>
        <w:t>:</w:t>
      </w:r>
      <w:r w:rsidRPr="006346DD">
        <w:rPr>
          <w:rFonts w:cs="Huawei Sans"/>
        </w:rPr>
        <w:tab/>
        <w:t>-</w:t>
      </w:r>
    </w:p>
    <w:p w14:paraId="1B7C7EC9" w14:textId="77777777" w:rsidR="005921CA" w:rsidRPr="006346DD" w:rsidRDefault="005921CA" w:rsidP="00F80C09">
      <w:pPr>
        <w:pStyle w:val="2f2"/>
        <w:rPr>
          <w:rFonts w:cs="Huawei Sans"/>
          <w:color w:val="C7000B"/>
        </w:rPr>
      </w:pPr>
      <w:r w:rsidRPr="006346DD">
        <w:rPr>
          <w:rFonts w:cs="Huawei Sans"/>
        </w:rPr>
        <w:tab/>
      </w:r>
      <w:r w:rsidRPr="006346DD">
        <w:rPr>
          <w:rFonts w:cs="Huawei Sans"/>
        </w:rPr>
        <w:tab/>
        <w:t>Label</w:t>
      </w:r>
      <w:r w:rsidRPr="006346DD">
        <w:rPr>
          <w:rFonts w:cs="Huawei Sans"/>
        </w:rPr>
        <w:tab/>
        <w:t>:</w:t>
      </w:r>
      <w:r w:rsidRPr="006346DD">
        <w:rPr>
          <w:rFonts w:cs="Huawei Sans"/>
        </w:rPr>
        <w:tab/>
      </w:r>
      <w:r w:rsidRPr="006346DD">
        <w:rPr>
          <w:rFonts w:cs="Huawei Sans"/>
          <w:color w:val="C7000B"/>
        </w:rPr>
        <w:t>48091,</w:t>
      </w:r>
      <w:r w:rsidRPr="006346DD">
        <w:rPr>
          <w:rFonts w:cs="Huawei Sans"/>
          <w:color w:val="C7000B"/>
        </w:rPr>
        <w:tab/>
        <w:t>48091,</w:t>
      </w:r>
      <w:r w:rsidRPr="006346DD">
        <w:rPr>
          <w:rFonts w:cs="Huawei Sans"/>
          <w:color w:val="C7000B"/>
        </w:rPr>
        <w:tab/>
        <w:t>48090</w:t>
      </w:r>
    </w:p>
    <w:p w14:paraId="165AF755" w14:textId="77777777" w:rsidR="004848FD" w:rsidRPr="00C23933" w:rsidRDefault="004848FD" w:rsidP="004848FD">
      <w:pPr>
        <w:pStyle w:val="1f0"/>
      </w:pPr>
      <w:r>
        <w:t>The forwarding labels are 48091, 48091, and 48092.</w:t>
      </w:r>
    </w:p>
    <w:p w14:paraId="3C820868" w14:textId="77777777" w:rsidR="004848FD" w:rsidRPr="00C23933" w:rsidRDefault="004848FD" w:rsidP="004848FD">
      <w:pPr>
        <w:pStyle w:val="1f0"/>
      </w:pPr>
      <w:r>
        <w:t>Check BGP SR Policy routes.</w:t>
      </w:r>
    </w:p>
    <w:p w14:paraId="05B49504" w14:textId="77777777" w:rsidR="005921CA" w:rsidRPr="006346DD" w:rsidRDefault="00F80C09" w:rsidP="00A37A78">
      <w:pPr>
        <w:pStyle w:val="2f2"/>
        <w:rPr>
          <w:rFonts w:cs="Huawei Sans"/>
        </w:rPr>
      </w:pPr>
      <w:r w:rsidRPr="006346DD">
        <w:rPr>
          <w:rFonts w:cs="Huawei Sans"/>
        </w:rPr>
        <w:t>[PE1]display</w:t>
      </w:r>
      <w:r w:rsidRPr="006346DD">
        <w:rPr>
          <w:rFonts w:cs="Huawei Sans"/>
        </w:rPr>
        <w:tab/>
        <w:t>bgp</w:t>
      </w:r>
      <w:r w:rsidRPr="006346DD">
        <w:rPr>
          <w:rFonts w:cs="Huawei Sans"/>
        </w:rPr>
        <w:tab/>
        <w:t>sr-policy</w:t>
      </w:r>
      <w:r w:rsidRPr="006346DD">
        <w:rPr>
          <w:rFonts w:cs="Huawei Sans"/>
        </w:rPr>
        <w:tab/>
        <w:t>routing-table</w:t>
      </w:r>
      <w:r w:rsidRPr="006346DD">
        <w:rPr>
          <w:rFonts w:cs="Huawei Sans"/>
        </w:rPr>
        <w:tab/>
      </w:r>
    </w:p>
    <w:p w14:paraId="7BC56E3A" w14:textId="77777777" w:rsidR="005921CA" w:rsidRPr="006346DD" w:rsidRDefault="005921CA" w:rsidP="00A37A78">
      <w:pPr>
        <w:pStyle w:val="2f2"/>
        <w:rPr>
          <w:rFonts w:cs="Huawei Sans"/>
        </w:rPr>
      </w:pPr>
      <w:r w:rsidRPr="006346DD">
        <w:rPr>
          <w:rFonts w:cs="Huawei Sans"/>
        </w:rPr>
        <w:tab/>
      </w:r>
    </w:p>
    <w:p w14:paraId="6022949D" w14:textId="77777777" w:rsidR="005921CA" w:rsidRPr="006346DD" w:rsidRDefault="005921CA" w:rsidP="00A37A78">
      <w:pPr>
        <w:pStyle w:val="2f2"/>
        <w:rPr>
          <w:rFonts w:cs="Huawei Sans"/>
        </w:rPr>
      </w:pPr>
      <w:r w:rsidRPr="006346DD">
        <w:rPr>
          <w:rFonts w:cs="Huawei Sans"/>
        </w:rPr>
        <w:tab/>
        <w:t xml:space="preserve">BGP </w:t>
      </w:r>
      <w:r w:rsidRPr="006346DD">
        <w:rPr>
          <w:rFonts w:cs="Huawei Sans"/>
        </w:rPr>
        <w:tab/>
        <w:t>Local</w:t>
      </w:r>
      <w:r w:rsidRPr="006346DD">
        <w:rPr>
          <w:rFonts w:cs="Huawei Sans"/>
        </w:rPr>
        <w:tab/>
        <w:t xml:space="preserve"> router</w:t>
      </w:r>
      <w:r w:rsidRPr="006346DD">
        <w:rPr>
          <w:rFonts w:cs="Huawei Sans"/>
        </w:rPr>
        <w:tab/>
        <w:t>ID</w:t>
      </w:r>
      <w:r w:rsidRPr="006346DD">
        <w:rPr>
          <w:rFonts w:cs="Huawei Sans"/>
        </w:rPr>
        <w:tab/>
        <w:t>is</w:t>
      </w:r>
      <w:r w:rsidRPr="006346DD">
        <w:rPr>
          <w:rFonts w:cs="Huawei Sans"/>
        </w:rPr>
        <w:tab/>
        <w:t>1.0.0.1</w:t>
      </w:r>
    </w:p>
    <w:p w14:paraId="29AC3A75" w14:textId="77777777" w:rsidR="005921CA" w:rsidRPr="006346DD" w:rsidRDefault="005921CA" w:rsidP="00A37A78">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4F4B51CD" w14:textId="77777777" w:rsidR="005921CA" w:rsidRPr="006346DD" w:rsidRDefault="005921CA"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178E0143" w14:textId="77777777" w:rsidR="005921CA" w:rsidRPr="006346DD" w:rsidRDefault="005921CA"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3DD32E5F" w14:textId="77777777" w:rsidR="005921CA" w:rsidRPr="006346DD" w:rsidRDefault="005921CA" w:rsidP="00A37A78">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69A6D3D7" w14:textId="77777777" w:rsidR="005921CA" w:rsidRPr="006346DD" w:rsidRDefault="005921CA" w:rsidP="00A37A78">
      <w:pPr>
        <w:pStyle w:val="2f2"/>
        <w:rPr>
          <w:rFonts w:cs="Huawei Sans"/>
        </w:rPr>
      </w:pPr>
    </w:p>
    <w:p w14:paraId="4019DD6F" w14:textId="77777777" w:rsidR="005921CA" w:rsidRPr="006346DD" w:rsidRDefault="005921CA" w:rsidP="00A37A78">
      <w:pPr>
        <w:pStyle w:val="2f2"/>
        <w:rPr>
          <w:rFonts w:cs="Huawei Sans"/>
        </w:rPr>
      </w:pPr>
    </w:p>
    <w:p w14:paraId="3B50CE9B" w14:textId="77777777" w:rsidR="005921CA" w:rsidRPr="006346DD" w:rsidRDefault="005921CA" w:rsidP="00A37A7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2</w:t>
      </w:r>
    </w:p>
    <w:p w14:paraId="3CCD7B13" w14:textId="188D9EF2" w:rsidR="005921CA" w:rsidRPr="00CB5DB4" w:rsidRDefault="00F80C09" w:rsidP="00CB5DB4">
      <w:pPr>
        <w:pStyle w:val="2f2"/>
      </w:pPr>
      <w:r w:rsidRPr="00CB5DB4">
        <w:tab/>
      </w:r>
      <w:r w:rsidRPr="00CB5DB4">
        <w:tab/>
      </w:r>
      <w:r w:rsidRPr="00CB5DB4">
        <w:tab/>
      </w:r>
      <w:r w:rsidRPr="00CB5DB4">
        <w:tab/>
      </w:r>
      <w:r w:rsidRPr="00CB5DB4">
        <w:tab/>
      </w:r>
      <w:r w:rsidRPr="00CB5DB4">
        <w:tab/>
      </w:r>
      <w:r w:rsidRPr="00CB5DB4">
        <w:tab/>
      </w:r>
      <w:r w:rsidRPr="00CB5DB4">
        <w:tab/>
        <w:t>Network</w:t>
      </w:r>
      <w:r w:rsidRPr="00CB5DB4">
        <w:tab/>
      </w:r>
      <w:r w:rsidRPr="00CB5DB4">
        <w:tab/>
      </w:r>
      <w:r w:rsidRPr="00CB5DB4">
        <w:tab/>
      </w:r>
      <w:r w:rsidRPr="00CB5DB4">
        <w:tab/>
      </w:r>
      <w:r w:rsidRPr="00CB5DB4">
        <w:tab/>
      </w:r>
      <w:r w:rsidRPr="00CB5DB4">
        <w:tab/>
      </w:r>
      <w:r w:rsidRPr="00CB5DB4">
        <w:tab/>
      </w:r>
      <w:r w:rsidRPr="00CB5DB4">
        <w:tab/>
      </w:r>
      <w:r w:rsidRPr="00CB5DB4">
        <w:tab/>
      </w:r>
      <w:r w:rsidRPr="00CB5DB4">
        <w:tab/>
      </w:r>
      <w:r w:rsidRPr="00CB5DB4">
        <w:tab/>
      </w:r>
      <w:r w:rsidRPr="00CB5DB4">
        <w:tab/>
      </w:r>
      <w:r w:rsidRPr="00CB5DB4">
        <w:tab/>
        <w:t>Nexthop</w:t>
      </w:r>
      <w:r w:rsidRPr="00CB5DB4">
        <w:tab/>
      </w:r>
      <w:r w:rsidRPr="00CB5DB4">
        <w:tab/>
      </w:r>
      <w:r w:rsidRPr="00CB5DB4">
        <w:tab/>
      </w:r>
      <w:r w:rsidRPr="00CB5DB4">
        <w:tab/>
      </w:r>
      <w:r w:rsidRPr="00CB5DB4">
        <w:tab/>
      </w:r>
      <w:r w:rsidRPr="00CB5DB4">
        <w:tab/>
      </w:r>
      <w:r w:rsidRPr="00CB5DB4">
        <w:tab/>
      </w:r>
      <w:r w:rsidRPr="00CB5DB4">
        <w:tab/>
        <w:t>MED</w:t>
      </w:r>
      <w:r w:rsidRPr="00CB5DB4">
        <w:tab/>
      </w:r>
      <w:r w:rsidRPr="00CB5DB4">
        <w:tab/>
      </w:r>
      <w:r w:rsidRPr="00CB5DB4">
        <w:tab/>
      </w:r>
      <w:r w:rsidRPr="00CB5DB4">
        <w:tab/>
      </w:r>
      <w:r w:rsidRPr="00CB5DB4">
        <w:tab/>
      </w:r>
      <w:r w:rsidRPr="00CB5DB4">
        <w:tab/>
      </w:r>
      <w:r w:rsidRPr="00CB5DB4">
        <w:tab/>
      </w:r>
      <w:r w:rsidRPr="00CB5DB4">
        <w:tab/>
      </w:r>
      <w:r w:rsidRPr="00CB5DB4">
        <w:tab/>
        <w:t>LocPrf</w:t>
      </w:r>
      <w:r w:rsidRPr="00CB5DB4">
        <w:tab/>
      </w:r>
      <w:r w:rsidRPr="00CB5DB4">
        <w:tab/>
      </w:r>
      <w:r w:rsidRPr="00CB5DB4">
        <w:tab/>
      </w:r>
      <w:r w:rsidRPr="00CB5DB4">
        <w:tab/>
        <w:t>PrefVal</w:t>
      </w:r>
      <w:r w:rsidRPr="00CB5DB4">
        <w:tab/>
        <w:t>Path/Ogn</w:t>
      </w:r>
    </w:p>
    <w:p w14:paraId="31F75EF8" w14:textId="77777777" w:rsidR="005921CA" w:rsidRPr="00CB5DB4" w:rsidRDefault="005921CA" w:rsidP="00CB5DB4">
      <w:pPr>
        <w:pStyle w:val="2f2"/>
      </w:pPr>
      <w:r w:rsidRPr="00CB5DB4">
        <w:tab/>
        <w:t>*&gt;i</w:t>
      </w:r>
      <w:r w:rsidRPr="00CB5DB4">
        <w:tab/>
      </w:r>
      <w:r w:rsidRPr="00CB5DB4">
        <w:tab/>
      </w:r>
      <w:r w:rsidRPr="00CB5DB4">
        <w:tab/>
      </w:r>
      <w:r w:rsidRPr="00CB5DB4">
        <w:tab/>
        <w:t>[15][8][1.0.0.4]</w:t>
      </w:r>
      <w:r w:rsidRPr="00CB5DB4">
        <w:tab/>
      </w:r>
      <w:r w:rsidRPr="00CB5DB4">
        <w:tab/>
      </w:r>
      <w:r w:rsidRPr="00CB5DB4">
        <w:tab/>
      </w:r>
      <w:r w:rsidRPr="00CB5DB4">
        <w:tab/>
      </w:r>
      <w:r w:rsidRPr="00CB5DB4">
        <w:tab/>
      </w:r>
      <w:r w:rsidRPr="00CB5DB4">
        <w:tab/>
      </w:r>
      <w:r w:rsidRPr="00CB5DB4">
        <w:tab/>
        <w:t>172.21.17.102</w:t>
      </w:r>
      <w:r w:rsidRPr="00CB5DB4">
        <w:tab/>
      </w:r>
      <w:r w:rsidRPr="00CB5DB4">
        <w:tab/>
      </w:r>
      <w:r w:rsidRPr="00CB5DB4">
        <w:tab/>
        <w:t>4294967286</w:t>
      </w:r>
      <w:r w:rsidRPr="00CB5DB4">
        <w:tab/>
      </w:r>
      <w:r w:rsidRPr="00CB5DB4">
        <w:tab/>
        <w:t>100</w:t>
      </w:r>
      <w:r w:rsidRPr="00CB5DB4">
        <w:tab/>
      </w:r>
      <w:r w:rsidRPr="00CB5DB4">
        <w:tab/>
      </w:r>
      <w:r w:rsidRPr="00CB5DB4">
        <w:tab/>
      </w:r>
      <w:r w:rsidRPr="00CB5DB4">
        <w:tab/>
      </w:r>
      <w:r w:rsidRPr="00CB5DB4">
        <w:tab/>
      </w:r>
      <w:r w:rsidRPr="00CB5DB4">
        <w:tab/>
      </w:r>
      <w:r w:rsidRPr="00CB5DB4">
        <w:tab/>
      </w:r>
      <w:r w:rsidRPr="00CB5DB4">
        <w:tab/>
        <w:t>0</w:t>
      </w:r>
      <w:r w:rsidRPr="00CB5DB4">
        <w:tab/>
      </w:r>
      <w:r w:rsidRPr="00CB5DB4">
        <w:tab/>
      </w:r>
      <w:r w:rsidRPr="00CB5DB4">
        <w:tab/>
      </w:r>
      <w:r w:rsidRPr="00CB5DB4">
        <w:tab/>
      </w:r>
      <w:r w:rsidRPr="00CB5DB4">
        <w:tab/>
      </w:r>
      <w:r w:rsidRPr="00CB5DB4">
        <w:tab/>
      </w:r>
      <w:r w:rsidRPr="00CB5DB4">
        <w:tab/>
        <w:t>?</w:t>
      </w:r>
    </w:p>
    <w:p w14:paraId="7A032C7A" w14:textId="77777777" w:rsidR="005921CA" w:rsidRPr="006346DD" w:rsidRDefault="005921CA" w:rsidP="00A37A78">
      <w:pPr>
        <w:pStyle w:val="2f2"/>
        <w:rPr>
          <w:rFonts w:cs="Huawei Sans"/>
        </w:rPr>
      </w:pPr>
      <w:r w:rsidRPr="006346DD">
        <w:rPr>
          <w:rFonts w:cs="Huawei Sans"/>
        </w:rPr>
        <w:lastRenderedPageBreak/>
        <w:tab/>
        <w:t>*</w:t>
      </w:r>
      <w:r w:rsidRPr="006346DD">
        <w:rPr>
          <w:rFonts w:cs="Huawei Sans"/>
        </w:rPr>
        <w:tab/>
        <w: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172.21.17.102</w:t>
      </w:r>
      <w:r w:rsidRPr="006346DD">
        <w:rPr>
          <w:rFonts w:cs="Huawei Sans"/>
        </w:rPr>
        <w:tab/>
      </w:r>
      <w:r w:rsidRPr="006346DD">
        <w:rPr>
          <w:rFonts w:cs="Huawei Sans"/>
        </w:rPr>
        <w:tab/>
      </w:r>
      <w:r w:rsidRPr="006346DD">
        <w:rPr>
          <w:rFonts w:cs="Huawei Sans"/>
        </w:rPr>
        <w:tab/>
        <w:t>4294967286</w:t>
      </w:r>
      <w:r w:rsidRPr="006346DD">
        <w:rPr>
          <w:rFonts w:cs="Huawei Sans"/>
        </w:rPr>
        <w:tab/>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26F6204E" w14:textId="77777777" w:rsidR="004848FD" w:rsidRPr="00F80C09" w:rsidRDefault="004848FD" w:rsidP="004848FD">
      <w:pPr>
        <w:pStyle w:val="1f0"/>
      </w:pPr>
      <w:r>
        <w:t>Check BGP SR Policy route details.</w:t>
      </w:r>
    </w:p>
    <w:p w14:paraId="11F0FCD0" w14:textId="77777777" w:rsidR="00F80C09" w:rsidRPr="006346DD" w:rsidRDefault="00F80C09" w:rsidP="00F80C09">
      <w:pPr>
        <w:pStyle w:val="2f2"/>
        <w:rPr>
          <w:rFonts w:cs="Huawei Sans"/>
        </w:rPr>
      </w:pPr>
      <w:r w:rsidRPr="006346DD">
        <w:rPr>
          <w:rFonts w:cs="Huawei Sans"/>
        </w:rPr>
        <w:t>[PE1]display bgp sr-policy routing-table [15][8][1.0.0.4]</w:t>
      </w:r>
    </w:p>
    <w:p w14:paraId="651F6C29" w14:textId="77777777" w:rsidR="00F80C09" w:rsidRPr="006346DD" w:rsidRDefault="00F80C09" w:rsidP="00F80C09">
      <w:pPr>
        <w:pStyle w:val="2f2"/>
        <w:rPr>
          <w:rFonts w:cs="Huawei Sans"/>
        </w:rPr>
      </w:pPr>
    </w:p>
    <w:p w14:paraId="01854E5E" w14:textId="77777777" w:rsidR="00F80C09" w:rsidRPr="006346DD" w:rsidRDefault="00F80C09" w:rsidP="00F80C09">
      <w:pPr>
        <w:pStyle w:val="2f2"/>
        <w:rPr>
          <w:rFonts w:cs="Huawei Sans"/>
        </w:rPr>
      </w:pPr>
      <w:r w:rsidRPr="006346DD">
        <w:rPr>
          <w:rFonts w:cs="Huawei Sans"/>
        </w:rPr>
        <w:t xml:space="preserve"> BGP local router ID : 1.0.0.1</w:t>
      </w:r>
    </w:p>
    <w:p w14:paraId="721C2E15" w14:textId="77777777" w:rsidR="00F80C09" w:rsidRPr="006346DD" w:rsidRDefault="00F80C09" w:rsidP="00F80C09">
      <w:pPr>
        <w:pStyle w:val="2f2"/>
        <w:rPr>
          <w:rFonts w:cs="Huawei Sans"/>
        </w:rPr>
      </w:pPr>
      <w:r w:rsidRPr="006346DD">
        <w:rPr>
          <w:rFonts w:cs="Huawei Sans"/>
        </w:rPr>
        <w:t xml:space="preserve"> Local AS number : 65001</w:t>
      </w:r>
    </w:p>
    <w:p w14:paraId="3E20D5D7" w14:textId="77777777" w:rsidR="00F80C09" w:rsidRPr="006346DD" w:rsidRDefault="00F80C09" w:rsidP="00F80C09">
      <w:pPr>
        <w:pStyle w:val="2f2"/>
        <w:rPr>
          <w:rFonts w:cs="Huawei Sans"/>
        </w:rPr>
      </w:pPr>
      <w:r w:rsidRPr="006346DD">
        <w:rPr>
          <w:rFonts w:cs="Huawei Sans"/>
        </w:rPr>
        <w:t xml:space="preserve"> Paths:   2 available, 1 best, 1 select, 0 best-external, 0 add-path</w:t>
      </w:r>
    </w:p>
    <w:p w14:paraId="0CB86204" w14:textId="77777777" w:rsidR="00F80C09" w:rsidRPr="006346DD" w:rsidRDefault="00F80C09" w:rsidP="00F80C09">
      <w:pPr>
        <w:pStyle w:val="2f2"/>
        <w:rPr>
          <w:rFonts w:cs="Huawei Sans"/>
        </w:rPr>
      </w:pPr>
      <w:r w:rsidRPr="006346DD">
        <w:rPr>
          <w:rFonts w:cs="Huawei Sans"/>
        </w:rPr>
        <w:t xml:space="preserve"> BGP routing table entry information of [15][8][1.0.0.4]:</w:t>
      </w:r>
    </w:p>
    <w:p w14:paraId="1894DCD1" w14:textId="77777777" w:rsidR="00F80C09" w:rsidRPr="006346DD" w:rsidRDefault="00F80C09" w:rsidP="00F80C09">
      <w:pPr>
        <w:pStyle w:val="2f2"/>
        <w:rPr>
          <w:rFonts w:cs="Huawei Sans"/>
        </w:rPr>
      </w:pPr>
      <w:r w:rsidRPr="006346DD">
        <w:rPr>
          <w:rFonts w:cs="Huawei Sans"/>
        </w:rPr>
        <w:t xml:space="preserve"> From: 1.0.0.5 (1.0.0.5) </w:t>
      </w:r>
    </w:p>
    <w:p w14:paraId="21E7FB98" w14:textId="77777777" w:rsidR="00F80C09" w:rsidRPr="006346DD" w:rsidRDefault="00F80C09" w:rsidP="00F80C09">
      <w:pPr>
        <w:pStyle w:val="2f2"/>
        <w:rPr>
          <w:rFonts w:cs="Huawei Sans"/>
        </w:rPr>
      </w:pPr>
      <w:r w:rsidRPr="006346DD">
        <w:rPr>
          <w:rFonts w:cs="Huawei Sans"/>
        </w:rPr>
        <w:t xml:space="preserve"> Route Duration: 0d00h54m17s</w:t>
      </w:r>
    </w:p>
    <w:p w14:paraId="5BABBC80" w14:textId="77777777" w:rsidR="00F80C09" w:rsidRPr="006346DD" w:rsidRDefault="00F80C09" w:rsidP="00F80C09">
      <w:pPr>
        <w:pStyle w:val="2f2"/>
        <w:rPr>
          <w:rFonts w:cs="Huawei Sans"/>
        </w:rPr>
      </w:pPr>
      <w:r w:rsidRPr="006346DD">
        <w:rPr>
          <w:rFonts w:cs="Huawei Sans"/>
        </w:rPr>
        <w:t xml:space="preserve"> Relay IP Nexthop: 172.21.17.102</w:t>
      </w:r>
    </w:p>
    <w:p w14:paraId="666B62E0" w14:textId="77777777" w:rsidR="00F80C09" w:rsidRPr="006346DD" w:rsidRDefault="00F80C09" w:rsidP="00F80C09">
      <w:pPr>
        <w:pStyle w:val="2f2"/>
        <w:rPr>
          <w:rFonts w:cs="Huawei Sans"/>
        </w:rPr>
      </w:pPr>
      <w:r w:rsidRPr="006346DD">
        <w:rPr>
          <w:rFonts w:cs="Huawei Sans"/>
        </w:rPr>
        <w:t xml:space="preserve"> Relay IP Out-Interface:GigabitEthernet0/0/0</w:t>
      </w:r>
    </w:p>
    <w:p w14:paraId="40BD0630" w14:textId="77777777" w:rsidR="00F80C09" w:rsidRPr="006346DD" w:rsidRDefault="00F80C09" w:rsidP="00F80C09">
      <w:pPr>
        <w:pStyle w:val="2f2"/>
        <w:rPr>
          <w:rFonts w:cs="Huawei Sans"/>
        </w:rPr>
      </w:pPr>
      <w:r w:rsidRPr="006346DD">
        <w:rPr>
          <w:rFonts w:cs="Huawei Sans"/>
        </w:rPr>
        <w:t xml:space="preserve"> Original nexthop: 172.21.17.102</w:t>
      </w:r>
    </w:p>
    <w:p w14:paraId="2EA33EF9" w14:textId="77777777" w:rsidR="00F80C09" w:rsidRPr="006346DD" w:rsidRDefault="00F80C09" w:rsidP="00F80C09">
      <w:pPr>
        <w:pStyle w:val="2f2"/>
        <w:rPr>
          <w:rFonts w:cs="Huawei Sans"/>
        </w:rPr>
      </w:pPr>
      <w:r w:rsidRPr="006346DD">
        <w:rPr>
          <w:rFonts w:cs="Huawei Sans"/>
        </w:rPr>
        <w:t xml:space="preserve"> Qos information : 0x0</w:t>
      </w:r>
    </w:p>
    <w:p w14:paraId="47B3A0A3" w14:textId="77777777" w:rsidR="00F80C09" w:rsidRPr="006346DD" w:rsidRDefault="00F80C09" w:rsidP="00F80C09">
      <w:pPr>
        <w:pStyle w:val="2f2"/>
        <w:rPr>
          <w:rFonts w:cs="Huawei Sans"/>
        </w:rPr>
      </w:pPr>
      <w:r w:rsidRPr="006346DD">
        <w:rPr>
          <w:rFonts w:cs="Huawei Sans"/>
        </w:rPr>
        <w:t xml:space="preserve"> Ext-Community: RT &lt;1.0.0.1 : 0&gt;, SoO &lt;172.21.17.102 : 0&gt;</w:t>
      </w:r>
    </w:p>
    <w:p w14:paraId="5126604F" w14:textId="77777777" w:rsidR="00F80C09" w:rsidRPr="006346DD" w:rsidRDefault="00F80C09" w:rsidP="00F80C09">
      <w:pPr>
        <w:pStyle w:val="2f2"/>
        <w:rPr>
          <w:rFonts w:cs="Huawei Sans"/>
        </w:rPr>
      </w:pPr>
      <w:r w:rsidRPr="006346DD">
        <w:rPr>
          <w:rFonts w:cs="Huawei Sans"/>
        </w:rPr>
        <w:t xml:space="preserve"> AS-path Nil, origin incomplete, MED 4294967283, localpref 100, pref-val 0, valid, internal, best, select, pre 255</w:t>
      </w:r>
    </w:p>
    <w:p w14:paraId="4849A166" w14:textId="77777777" w:rsidR="00F80C09" w:rsidRPr="006346DD" w:rsidRDefault="00F80C09" w:rsidP="00F80C09">
      <w:pPr>
        <w:pStyle w:val="2f2"/>
        <w:rPr>
          <w:rFonts w:cs="Huawei Sans"/>
        </w:rPr>
      </w:pPr>
      <w:r w:rsidRPr="006346DD">
        <w:rPr>
          <w:rFonts w:cs="Huawei Sans"/>
        </w:rPr>
        <w:t xml:space="preserve"> Originator: 172.21.17.102</w:t>
      </w:r>
    </w:p>
    <w:p w14:paraId="4BC192B5" w14:textId="77777777" w:rsidR="00F80C09" w:rsidRPr="006346DD" w:rsidRDefault="00F80C09" w:rsidP="00F80C09">
      <w:pPr>
        <w:pStyle w:val="2f2"/>
        <w:rPr>
          <w:rFonts w:cs="Huawei Sans"/>
        </w:rPr>
      </w:pPr>
      <w:r w:rsidRPr="006346DD">
        <w:rPr>
          <w:rFonts w:cs="Huawei Sans"/>
        </w:rPr>
        <w:t xml:space="preserve"> Cluster list: 1.0.0.5</w:t>
      </w:r>
    </w:p>
    <w:p w14:paraId="5C25FCA0" w14:textId="77777777" w:rsidR="00F80C09" w:rsidRPr="006346DD" w:rsidRDefault="00F80C09" w:rsidP="00F80C09">
      <w:pPr>
        <w:pStyle w:val="2f2"/>
        <w:rPr>
          <w:rFonts w:cs="Huawei Sans"/>
        </w:rPr>
      </w:pPr>
      <w:r w:rsidRPr="006346DD">
        <w:rPr>
          <w:rFonts w:cs="Huawei Sans"/>
        </w:rPr>
        <w:t xml:space="preserve"> Tunnel Encaps Attribute (23):</w:t>
      </w:r>
    </w:p>
    <w:p w14:paraId="38595BEB" w14:textId="77777777" w:rsidR="00F80C09" w:rsidRPr="006346DD" w:rsidRDefault="00F80C09" w:rsidP="00F80C09">
      <w:pPr>
        <w:pStyle w:val="2f2"/>
        <w:rPr>
          <w:rFonts w:cs="Huawei Sans"/>
        </w:rPr>
      </w:pPr>
      <w:r w:rsidRPr="006346DD">
        <w:rPr>
          <w:rFonts w:cs="Huawei Sans"/>
        </w:rPr>
        <w:t xml:space="preserve"> Tunnel Type: SR Policy (15)</w:t>
      </w:r>
    </w:p>
    <w:p w14:paraId="57281F63" w14:textId="77777777" w:rsidR="00F80C09" w:rsidRPr="006346DD" w:rsidRDefault="00F80C09" w:rsidP="00F80C09">
      <w:pPr>
        <w:pStyle w:val="2f2"/>
        <w:rPr>
          <w:rFonts w:cs="Huawei Sans"/>
        </w:rPr>
      </w:pPr>
      <w:r w:rsidRPr="006346DD">
        <w:rPr>
          <w:rFonts w:cs="Huawei Sans"/>
        </w:rPr>
        <w:t xml:space="preserve">  Preference: 65535</w:t>
      </w:r>
    </w:p>
    <w:p w14:paraId="3948EAB6" w14:textId="77777777" w:rsidR="00F80C09" w:rsidRPr="006346DD" w:rsidRDefault="00F80C09" w:rsidP="00F80C09">
      <w:pPr>
        <w:pStyle w:val="2f2"/>
        <w:rPr>
          <w:rFonts w:cs="Huawei Sans"/>
          <w:color w:val="C7000B"/>
        </w:rPr>
      </w:pPr>
      <w:r w:rsidRPr="006346DD">
        <w:rPr>
          <w:rFonts w:cs="Huawei Sans"/>
          <w:color w:val="C7000B"/>
        </w:rPr>
        <w:t xml:space="preserve">  Segment List</w:t>
      </w:r>
    </w:p>
    <w:p w14:paraId="3D61287A" w14:textId="77777777" w:rsidR="00F80C09" w:rsidRPr="006346DD" w:rsidRDefault="00F80C09" w:rsidP="00F80C09">
      <w:pPr>
        <w:pStyle w:val="2f2"/>
        <w:rPr>
          <w:rFonts w:cs="Huawei Sans"/>
          <w:color w:val="C7000B"/>
        </w:rPr>
      </w:pPr>
      <w:r w:rsidRPr="006346DD">
        <w:rPr>
          <w:rFonts w:cs="Huawei Sans"/>
          <w:color w:val="C7000B"/>
        </w:rPr>
        <w:t xml:space="preserve">    Weight: 1</w:t>
      </w:r>
    </w:p>
    <w:p w14:paraId="535A9A6C" w14:textId="77777777" w:rsidR="00F80C09" w:rsidRPr="006346DD" w:rsidRDefault="00F80C09" w:rsidP="00F80C09">
      <w:pPr>
        <w:pStyle w:val="2f2"/>
        <w:rPr>
          <w:rFonts w:cs="Huawei Sans"/>
          <w:color w:val="C7000B"/>
        </w:rPr>
      </w:pPr>
      <w:r w:rsidRPr="006346DD">
        <w:rPr>
          <w:rFonts w:cs="Huawei Sans"/>
          <w:color w:val="C7000B"/>
        </w:rPr>
        <w:t xml:space="preserve">    Path MTU: 9600</w:t>
      </w:r>
    </w:p>
    <w:p w14:paraId="55E313B9" w14:textId="77777777" w:rsidR="00F80C09" w:rsidRPr="006346DD" w:rsidRDefault="00F80C09" w:rsidP="00F80C09">
      <w:pPr>
        <w:pStyle w:val="2f2"/>
        <w:rPr>
          <w:rFonts w:cs="Huawei Sans"/>
          <w:color w:val="C7000B"/>
        </w:rPr>
      </w:pPr>
      <w:r w:rsidRPr="006346DD">
        <w:rPr>
          <w:rFonts w:cs="Huawei Sans"/>
          <w:color w:val="C7000B"/>
        </w:rPr>
        <w:t xml:space="preserve">    Segment: type:1, Label:48091</w:t>
      </w:r>
    </w:p>
    <w:p w14:paraId="03788F08" w14:textId="77777777" w:rsidR="00F80C09" w:rsidRPr="006346DD" w:rsidRDefault="00F80C09" w:rsidP="00F80C09">
      <w:pPr>
        <w:pStyle w:val="2f2"/>
        <w:rPr>
          <w:rFonts w:cs="Huawei Sans"/>
          <w:color w:val="C7000B"/>
        </w:rPr>
      </w:pPr>
      <w:r w:rsidRPr="006346DD">
        <w:rPr>
          <w:rFonts w:cs="Huawei Sans"/>
          <w:color w:val="C7000B"/>
        </w:rPr>
        <w:t xml:space="preserve">    Segment: type:1, Label:48091</w:t>
      </w:r>
    </w:p>
    <w:p w14:paraId="4313CBD2" w14:textId="77777777" w:rsidR="00F80C09" w:rsidRPr="006346DD" w:rsidRDefault="00F80C09" w:rsidP="00F80C09">
      <w:pPr>
        <w:pStyle w:val="2f2"/>
        <w:rPr>
          <w:rFonts w:cs="Huawei Sans"/>
          <w:color w:val="C7000B"/>
        </w:rPr>
      </w:pPr>
      <w:r w:rsidRPr="006346DD">
        <w:rPr>
          <w:rFonts w:cs="Huawei Sans"/>
          <w:color w:val="C7000B"/>
        </w:rPr>
        <w:t xml:space="preserve">    Segment: type:1, Label:48090</w:t>
      </w:r>
    </w:p>
    <w:p w14:paraId="697F0DAE" w14:textId="77777777" w:rsidR="00F80C09" w:rsidRPr="006346DD" w:rsidRDefault="00F80C09" w:rsidP="00F80C09">
      <w:pPr>
        <w:pStyle w:val="2f2"/>
        <w:rPr>
          <w:rFonts w:cs="Huawei Sans"/>
        </w:rPr>
      </w:pPr>
      <w:r w:rsidRPr="006346DD">
        <w:rPr>
          <w:rFonts w:cs="Huawei Sans"/>
        </w:rPr>
        <w:t xml:space="preserve">  Template ID: 4294967274</w:t>
      </w:r>
    </w:p>
    <w:p w14:paraId="4A3CB69C" w14:textId="77777777" w:rsidR="00F80C09" w:rsidRPr="006346DD" w:rsidRDefault="00F80C09" w:rsidP="00F80C09">
      <w:pPr>
        <w:pStyle w:val="2f2"/>
        <w:rPr>
          <w:rFonts w:cs="Huawei Sans"/>
        </w:rPr>
      </w:pPr>
      <w:r w:rsidRPr="006346DD">
        <w:rPr>
          <w:rFonts w:cs="Huawei Sans"/>
        </w:rPr>
        <w:t xml:space="preserve"> Not advertised to any peer yet</w:t>
      </w:r>
    </w:p>
    <w:p w14:paraId="7D37B418" w14:textId="77777777" w:rsidR="007A6EAB" w:rsidRPr="00C23933" w:rsidRDefault="007A6EAB" w:rsidP="007A6EAB">
      <w:pPr>
        <w:pStyle w:val="1f0"/>
      </w:pPr>
      <w:r>
        <w:t>The forwarding path information of the BGP SR Policy is displayed.</w:t>
      </w:r>
    </w:p>
    <w:p w14:paraId="7CAEDEA9" w14:textId="51CC6E35" w:rsidR="005921CA" w:rsidRPr="006346DD" w:rsidRDefault="007A6EAB" w:rsidP="00A37A78">
      <w:pPr>
        <w:pStyle w:val="1f0"/>
        <w:rPr>
          <w:rFonts w:cs="Huawei Sans"/>
        </w:rPr>
      </w:pPr>
      <w:r>
        <w:t>Test L3VPN connectivity on PE1.</w:t>
      </w:r>
    </w:p>
    <w:p w14:paraId="5BA106DC" w14:textId="77777777" w:rsidR="005921CA" w:rsidRPr="006346DD" w:rsidRDefault="005921CA" w:rsidP="00F80C09">
      <w:pPr>
        <w:pStyle w:val="2f2"/>
        <w:rPr>
          <w:rFonts w:cs="Huawei Sans"/>
        </w:rPr>
      </w:pPr>
      <w:r w:rsidRPr="006346DD">
        <w:rPr>
          <w:rFonts w:cs="Huawei Sans"/>
        </w:rPr>
        <w:t>[PE1]ping -vpn-instance VPNB -a 192.168.1.1 192.168.4.1</w:t>
      </w:r>
    </w:p>
    <w:p w14:paraId="4B90FD5D" w14:textId="77777777" w:rsidR="005921CA" w:rsidRPr="006346DD" w:rsidRDefault="005921CA" w:rsidP="00F80C09">
      <w:pPr>
        <w:pStyle w:val="2f2"/>
        <w:rPr>
          <w:rFonts w:cs="Huawei Sans"/>
        </w:rPr>
      </w:pPr>
      <w:r w:rsidRPr="006346DD">
        <w:rPr>
          <w:rFonts w:cs="Huawei Sans"/>
        </w:rPr>
        <w:t xml:space="preserve">  PING 192.168.4.1: 56  data bytes, press CTRL_C to break</w:t>
      </w:r>
    </w:p>
    <w:p w14:paraId="1454B1A7" w14:textId="77777777" w:rsidR="005921CA" w:rsidRPr="006346DD" w:rsidRDefault="005921CA" w:rsidP="00F80C09">
      <w:pPr>
        <w:pStyle w:val="2f2"/>
        <w:rPr>
          <w:rFonts w:cs="Huawei Sans"/>
        </w:rPr>
      </w:pPr>
      <w:r w:rsidRPr="006346DD">
        <w:rPr>
          <w:rFonts w:cs="Huawei Sans"/>
        </w:rPr>
        <w:t xml:space="preserve">    Reply from 192.168.4.1: bytes=56 Sequence=1 ttl=253 time=1 ms</w:t>
      </w:r>
    </w:p>
    <w:p w14:paraId="1030177B" w14:textId="77777777" w:rsidR="005921CA" w:rsidRPr="006346DD" w:rsidRDefault="005921CA" w:rsidP="00F80C09">
      <w:pPr>
        <w:pStyle w:val="2f2"/>
        <w:rPr>
          <w:rFonts w:cs="Huawei Sans"/>
        </w:rPr>
      </w:pPr>
      <w:r w:rsidRPr="006346DD">
        <w:rPr>
          <w:rFonts w:cs="Huawei Sans"/>
        </w:rPr>
        <w:t xml:space="preserve">    Reply from 192.168.4.1: bytes=56 Sequence=2 ttl=253 time=1 ms</w:t>
      </w:r>
    </w:p>
    <w:p w14:paraId="20018BEC" w14:textId="77777777" w:rsidR="005921CA" w:rsidRPr="006346DD" w:rsidRDefault="005921CA" w:rsidP="00F80C09">
      <w:pPr>
        <w:pStyle w:val="2f2"/>
        <w:rPr>
          <w:rFonts w:cs="Huawei Sans"/>
        </w:rPr>
      </w:pPr>
      <w:r w:rsidRPr="006346DD">
        <w:rPr>
          <w:rFonts w:cs="Huawei Sans"/>
        </w:rPr>
        <w:t xml:space="preserve">    Reply from 192.168.4.1: bytes=56 Sequence=3 ttl=253 time=1 ms</w:t>
      </w:r>
    </w:p>
    <w:p w14:paraId="7661A616" w14:textId="77777777" w:rsidR="005921CA" w:rsidRPr="006346DD" w:rsidRDefault="005921CA" w:rsidP="00F80C09">
      <w:pPr>
        <w:pStyle w:val="2f2"/>
        <w:rPr>
          <w:rFonts w:cs="Huawei Sans"/>
        </w:rPr>
      </w:pPr>
      <w:r w:rsidRPr="006346DD">
        <w:rPr>
          <w:rFonts w:cs="Huawei Sans"/>
        </w:rPr>
        <w:t xml:space="preserve">    Reply from 192.168.4.1: bytes=56 Sequence=4 ttl=253 time=1 ms</w:t>
      </w:r>
    </w:p>
    <w:p w14:paraId="1B2D9387" w14:textId="77777777" w:rsidR="005921CA" w:rsidRPr="006346DD" w:rsidRDefault="005921CA" w:rsidP="00F80C09">
      <w:pPr>
        <w:pStyle w:val="2f2"/>
        <w:rPr>
          <w:rFonts w:cs="Huawei Sans"/>
        </w:rPr>
      </w:pPr>
      <w:r w:rsidRPr="006346DD">
        <w:rPr>
          <w:rFonts w:cs="Huawei Sans"/>
        </w:rPr>
        <w:t xml:space="preserve">    Reply from 192.168.4.1: bytes=56 Sequence=5 ttl=253 time=1 ms</w:t>
      </w:r>
    </w:p>
    <w:p w14:paraId="3E816D7F" w14:textId="77777777" w:rsidR="005921CA" w:rsidRPr="006346DD" w:rsidRDefault="005921CA" w:rsidP="00F80C09">
      <w:pPr>
        <w:pStyle w:val="2f2"/>
        <w:rPr>
          <w:rFonts w:cs="Huawei Sans"/>
        </w:rPr>
      </w:pPr>
    </w:p>
    <w:p w14:paraId="0652779C" w14:textId="77777777" w:rsidR="005921CA" w:rsidRPr="006346DD" w:rsidRDefault="005921CA" w:rsidP="00F80C09">
      <w:pPr>
        <w:pStyle w:val="2f2"/>
        <w:rPr>
          <w:rFonts w:cs="Huawei Sans"/>
        </w:rPr>
      </w:pPr>
      <w:r w:rsidRPr="006346DD">
        <w:rPr>
          <w:rFonts w:cs="Huawei Sans"/>
        </w:rPr>
        <w:t xml:space="preserve">  --- 192.168.4.1 ping statistics ---</w:t>
      </w:r>
    </w:p>
    <w:p w14:paraId="24C34050" w14:textId="77777777" w:rsidR="005921CA" w:rsidRPr="006346DD" w:rsidRDefault="005921CA" w:rsidP="00F80C09">
      <w:pPr>
        <w:pStyle w:val="2f2"/>
        <w:rPr>
          <w:rFonts w:cs="Huawei Sans"/>
        </w:rPr>
      </w:pPr>
      <w:r w:rsidRPr="006346DD">
        <w:rPr>
          <w:rFonts w:cs="Huawei Sans"/>
        </w:rPr>
        <w:t xml:space="preserve">    5 packet(s) transmitted</w:t>
      </w:r>
    </w:p>
    <w:p w14:paraId="71871015" w14:textId="77777777" w:rsidR="005921CA" w:rsidRPr="006346DD" w:rsidRDefault="005921CA" w:rsidP="00F80C09">
      <w:pPr>
        <w:pStyle w:val="2f2"/>
        <w:rPr>
          <w:rFonts w:cs="Huawei Sans"/>
        </w:rPr>
      </w:pPr>
      <w:r w:rsidRPr="006346DD">
        <w:rPr>
          <w:rFonts w:cs="Huawei Sans"/>
        </w:rPr>
        <w:t xml:space="preserve">    5 packet(s) received</w:t>
      </w:r>
    </w:p>
    <w:p w14:paraId="6580D95B" w14:textId="77777777" w:rsidR="005921CA" w:rsidRPr="006346DD" w:rsidRDefault="005921CA" w:rsidP="00F80C09">
      <w:pPr>
        <w:pStyle w:val="2f2"/>
        <w:rPr>
          <w:rFonts w:cs="Huawei Sans"/>
        </w:rPr>
      </w:pPr>
      <w:r w:rsidRPr="006346DD">
        <w:rPr>
          <w:rFonts w:cs="Huawei Sans"/>
        </w:rPr>
        <w:t xml:space="preserve">    0.00% packet loss</w:t>
      </w:r>
    </w:p>
    <w:p w14:paraId="1B1F6F46" w14:textId="77777777" w:rsidR="005921CA" w:rsidRPr="006346DD" w:rsidRDefault="005921CA" w:rsidP="00F80C09">
      <w:pPr>
        <w:pStyle w:val="2f2"/>
        <w:rPr>
          <w:rFonts w:cs="Huawei Sans"/>
        </w:rPr>
      </w:pPr>
      <w:r w:rsidRPr="006346DD">
        <w:rPr>
          <w:rFonts w:cs="Huawei Sans"/>
        </w:rPr>
        <w:t>round-trip min/avg/max = 1/1/1 ms</w:t>
      </w:r>
    </w:p>
    <w:p w14:paraId="1FFC8388" w14:textId="77777777" w:rsidR="005921CA" w:rsidRPr="006346DD" w:rsidRDefault="005921CA" w:rsidP="00A37A78">
      <w:pPr>
        <w:pStyle w:val="1f0"/>
        <w:rPr>
          <w:rFonts w:cs="Huawei Sans"/>
        </w:rPr>
      </w:pPr>
      <w:r w:rsidRPr="006346DD">
        <w:rPr>
          <w:rFonts w:cs="Huawei Sans"/>
        </w:rPr>
        <w:t>The connectivity is normal.</w:t>
      </w:r>
    </w:p>
    <w:p w14:paraId="354ECD9A" w14:textId="77777777" w:rsidR="00E47E4D" w:rsidRPr="006346DD" w:rsidRDefault="00E47E4D" w:rsidP="00E47E4D">
      <w:pPr>
        <w:pStyle w:val="4"/>
        <w:rPr>
          <w:rFonts w:cs="Huawei Sans" w:hint="default"/>
        </w:rPr>
      </w:pPr>
      <w:r w:rsidRPr="006346DD">
        <w:rPr>
          <w:rFonts w:cs="Huawei Sans" w:hint="default"/>
        </w:rPr>
        <w:lastRenderedPageBreak/>
        <w:t>Tunnel Optimization</w:t>
      </w:r>
    </w:p>
    <w:p w14:paraId="154611B1" w14:textId="77777777" w:rsidR="007A6EAB" w:rsidRDefault="007A6EAB" w:rsidP="007A6EAB">
      <w:pPr>
        <w:pStyle w:val="1f0"/>
      </w:pPr>
      <w:r>
        <w:t>The controller performs tunnel optimization to ensure that delivered tunnels can adjust forwarding paths based on the real-time network delay and bandwidth to dynamically meet service requirements.</w:t>
      </w:r>
    </w:p>
    <w:p w14:paraId="44E37E1E" w14:textId="3C2174F0" w:rsidR="00172190" w:rsidRPr="006346DD" w:rsidRDefault="007A6EAB" w:rsidP="007A6EAB">
      <w:pPr>
        <w:pStyle w:val="1f0"/>
        <w:rPr>
          <w:rFonts w:cs="Huawei Sans"/>
        </w:rPr>
      </w:pPr>
      <w:r>
        <w:t>Here, the controller is used to perform tunnel optimization based on link delay.</w:t>
      </w:r>
    </w:p>
    <w:p w14:paraId="666A2242" w14:textId="711248E6" w:rsidR="005921CA" w:rsidRPr="006346DD" w:rsidRDefault="007A6EAB" w:rsidP="00172190">
      <w:pPr>
        <w:pStyle w:val="30"/>
        <w:rPr>
          <w:rFonts w:cs="Huawei Sans"/>
        </w:rPr>
      </w:pPr>
      <w:r>
        <w:t>Perform basic configurations.</w:t>
      </w:r>
    </w:p>
    <w:p w14:paraId="2AD2F1E7" w14:textId="77777777" w:rsidR="007A6EAB" w:rsidRDefault="007A6EAB" w:rsidP="007A6EAB">
      <w:pPr>
        <w:pStyle w:val="1f0"/>
      </w:pPr>
      <w:r>
        <w:t xml:space="preserve"># (Optional) Open the Network Path Navigation app and choose </w:t>
      </w:r>
      <w:r>
        <w:rPr>
          <w:b/>
          <w:bCs/>
        </w:rPr>
        <w:t>Settings</w:t>
      </w:r>
      <w:r>
        <w:t xml:space="preserve"> &gt; </w:t>
      </w:r>
      <w:r>
        <w:rPr>
          <w:b/>
          <w:bCs/>
        </w:rPr>
        <w:t>Basic Settings</w:t>
      </w:r>
      <w:r>
        <w:t xml:space="preserve"> &gt; </w:t>
      </w:r>
      <w:r>
        <w:rPr>
          <w:b/>
          <w:bCs/>
        </w:rPr>
        <w:t>Topology Collection Policy</w:t>
      </w:r>
      <w:r>
        <w:t xml:space="preserve"> from the main menu. Then enable </w:t>
      </w:r>
      <w:r>
        <w:rPr>
          <w:b/>
          <w:bCs/>
        </w:rPr>
        <w:t>Non-TE link real-time collection</w:t>
      </w:r>
      <w:r>
        <w:t>.</w:t>
      </w:r>
    </w:p>
    <w:p w14:paraId="76C8A920" w14:textId="7996E4FC" w:rsidR="00172190" w:rsidRPr="006346DD" w:rsidRDefault="007A6EAB" w:rsidP="007A6EAB">
      <w:pPr>
        <w:pStyle w:val="1f0"/>
        <w:rPr>
          <w:rFonts w:cs="Huawei Sans"/>
        </w:rPr>
      </w:pPr>
      <w:r>
        <w:t>This option can be enabled when non-TE links exist in tunnel traffic forwarding.</w:t>
      </w:r>
    </w:p>
    <w:p w14:paraId="0B0D36D3" w14:textId="4E4D551A" w:rsidR="00172190" w:rsidRPr="006346DD" w:rsidRDefault="00B5549C" w:rsidP="00C67429">
      <w:pPr>
        <w:pStyle w:val="1f0"/>
        <w:rPr>
          <w:rFonts w:cs="Huawei Sans"/>
        </w:rPr>
      </w:pPr>
      <w:r>
        <w:rPr>
          <w:noProof/>
        </w:rPr>
        <w:drawing>
          <wp:inline distT="0" distB="0" distL="0" distR="0" wp14:anchorId="07C6AF93" wp14:editId="6C4A47CE">
            <wp:extent cx="5454000" cy="2088116"/>
            <wp:effectExtent l="19050" t="19050" r="13970" b="2667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454000" cy="2088116"/>
                    </a:xfrm>
                    <a:prstGeom prst="rect">
                      <a:avLst/>
                    </a:prstGeom>
                    <a:ln w="19050">
                      <a:solidFill>
                        <a:schemeClr val="bg1">
                          <a:lumMod val="85000"/>
                        </a:schemeClr>
                      </a:solidFill>
                    </a:ln>
                  </pic:spPr>
                </pic:pic>
              </a:graphicData>
            </a:graphic>
          </wp:inline>
        </w:drawing>
      </w:r>
    </w:p>
    <w:p w14:paraId="14FCFC6B" w14:textId="77777777" w:rsidR="00172190" w:rsidRPr="006346DD" w:rsidRDefault="00172190" w:rsidP="00C67429">
      <w:pPr>
        <w:pStyle w:val="1f0"/>
        <w:rPr>
          <w:rFonts w:cs="Huawei Sans"/>
        </w:rPr>
      </w:pPr>
    </w:p>
    <w:p w14:paraId="70C5646B" w14:textId="77777777" w:rsidR="007A6EAB" w:rsidRDefault="007A6EAB" w:rsidP="007A6EAB">
      <w:pPr>
        <w:pStyle w:val="1f0"/>
      </w:pPr>
      <w:r>
        <w:t xml:space="preserve"># Change the global optimization policy to </w:t>
      </w:r>
      <w:r>
        <w:rPr>
          <w:b/>
          <w:bCs/>
        </w:rPr>
        <w:t>Minimum delay</w:t>
      </w:r>
      <w:r>
        <w:t>.</w:t>
      </w:r>
    </w:p>
    <w:p w14:paraId="007049DB" w14:textId="5FAA6038" w:rsidR="00172190" w:rsidRPr="006346DD" w:rsidRDefault="007A6EAB" w:rsidP="007A6EAB">
      <w:pPr>
        <w:pStyle w:val="1f0"/>
        <w:rPr>
          <w:rFonts w:cs="Huawei Sans"/>
        </w:rPr>
      </w:pPr>
      <w:r>
        <w:t xml:space="preserve">Open the Network Path Navigation app and choose </w:t>
      </w:r>
      <w:r>
        <w:rPr>
          <w:b/>
          <w:bCs/>
        </w:rPr>
        <w:t>Settings</w:t>
      </w:r>
      <w:r>
        <w:t xml:space="preserve"> &gt; </w:t>
      </w:r>
      <w:r>
        <w:rPr>
          <w:b/>
          <w:bCs/>
        </w:rPr>
        <w:t>Basic Settings</w:t>
      </w:r>
      <w:r>
        <w:t xml:space="preserve"> &gt; </w:t>
      </w:r>
      <w:r>
        <w:rPr>
          <w:b/>
          <w:bCs/>
        </w:rPr>
        <w:t>Global Path Computation Parameters</w:t>
      </w:r>
      <w:r>
        <w:t xml:space="preserve"> from the main menu. Then change the optimization policy to </w:t>
      </w:r>
      <w:r>
        <w:rPr>
          <w:b/>
          <w:bCs/>
        </w:rPr>
        <w:t>Minimum delay</w:t>
      </w:r>
      <w:r>
        <w:t>.</w:t>
      </w:r>
    </w:p>
    <w:p w14:paraId="6ECE157F" w14:textId="5158289E" w:rsidR="00172190" w:rsidRPr="006346DD" w:rsidRDefault="00B5549C" w:rsidP="00C67429">
      <w:pPr>
        <w:pStyle w:val="1f0"/>
        <w:rPr>
          <w:rFonts w:cs="Huawei Sans"/>
        </w:rPr>
      </w:pPr>
      <w:r>
        <w:rPr>
          <w:noProof/>
        </w:rPr>
        <w:drawing>
          <wp:inline distT="0" distB="0" distL="0" distR="0" wp14:anchorId="3E1B202C" wp14:editId="31AE0B9B">
            <wp:extent cx="5454000" cy="2780193"/>
            <wp:effectExtent l="19050" t="19050" r="13970" b="2032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454000" cy="2780193"/>
                    </a:xfrm>
                    <a:prstGeom prst="rect">
                      <a:avLst/>
                    </a:prstGeom>
                    <a:ln w="19050">
                      <a:solidFill>
                        <a:schemeClr val="bg1">
                          <a:lumMod val="85000"/>
                        </a:schemeClr>
                      </a:solidFill>
                    </a:ln>
                  </pic:spPr>
                </pic:pic>
              </a:graphicData>
            </a:graphic>
          </wp:inline>
        </w:drawing>
      </w:r>
    </w:p>
    <w:p w14:paraId="07B25359" w14:textId="77777777" w:rsidR="00F85996" w:rsidRPr="006346DD" w:rsidRDefault="00F85996" w:rsidP="00C67429">
      <w:pPr>
        <w:pStyle w:val="1f0"/>
        <w:rPr>
          <w:rFonts w:cs="Huawei Sans"/>
        </w:rPr>
      </w:pPr>
    </w:p>
    <w:p w14:paraId="499FB5CE" w14:textId="77777777" w:rsidR="007A6EAB" w:rsidRDefault="007A6EAB" w:rsidP="007A6EAB">
      <w:pPr>
        <w:pStyle w:val="1f0"/>
      </w:pPr>
      <w:r>
        <w:lastRenderedPageBreak/>
        <w:t xml:space="preserve">Finally, click </w:t>
      </w:r>
      <w:r>
        <w:rPr>
          <w:b/>
          <w:bCs/>
        </w:rPr>
        <w:t>Apply</w:t>
      </w:r>
      <w:r>
        <w:t xml:space="preserve"> in the lower part of the page. The controller then uses delay as the criterion for determining tunnel link quality. The controller computes the delay of each forwarding path for the tunnel and selects the path with the minimum delay as the new forwarding path for tunnel optimization.</w:t>
      </w:r>
    </w:p>
    <w:p w14:paraId="3A6CE75D" w14:textId="77777777" w:rsidR="007A6EAB" w:rsidRDefault="007A6EAB" w:rsidP="007A6EAB">
      <w:pPr>
        <w:pStyle w:val="1f0"/>
      </w:pPr>
      <w:r>
        <w:t>The controller computes delay in the following ways:</w:t>
      </w:r>
    </w:p>
    <w:p w14:paraId="7EF4B06D" w14:textId="77777777" w:rsidR="007A6EAB" w:rsidRPr="00A37A78" w:rsidRDefault="007A6EAB" w:rsidP="007A6EAB">
      <w:pPr>
        <w:pStyle w:val="1f0"/>
        <w:numPr>
          <w:ilvl w:val="0"/>
          <w:numId w:val="28"/>
        </w:numPr>
      </w:pPr>
      <w:r>
        <w:t xml:space="preserve">Static value: By default, the two-way delay is 200 µs for each interface. You can choose </w:t>
      </w:r>
      <w:r>
        <w:rPr>
          <w:b/>
          <w:bCs/>
        </w:rPr>
        <w:t>Settings</w:t>
      </w:r>
      <w:r>
        <w:t xml:space="preserve"> &gt; </w:t>
      </w:r>
      <w:r>
        <w:rPr>
          <w:b/>
          <w:bCs/>
        </w:rPr>
        <w:t>Attribute Settings</w:t>
      </w:r>
      <w:r>
        <w:t xml:space="preserve"> from the main menu of the Network Path Navigation app to change the value.</w:t>
      </w:r>
    </w:p>
    <w:p w14:paraId="0F30D158" w14:textId="1B95F782" w:rsidR="000753BF" w:rsidRPr="007A6EAB" w:rsidRDefault="007A6EAB" w:rsidP="003E363A">
      <w:pPr>
        <w:pStyle w:val="1f0"/>
        <w:numPr>
          <w:ilvl w:val="0"/>
          <w:numId w:val="28"/>
        </w:numPr>
        <w:rPr>
          <w:rFonts w:cs="Huawei Sans"/>
        </w:rPr>
      </w:pPr>
      <w:r>
        <w:t xml:space="preserve">Dynamically measured value: TWAMP is used to measure the two-way delay of a link. The measurement result is updated in real time. You can choose </w:t>
      </w:r>
      <w:r w:rsidRPr="007A6EAB">
        <w:rPr>
          <w:b/>
          <w:bCs/>
        </w:rPr>
        <w:t>Settings</w:t>
      </w:r>
      <w:r>
        <w:t xml:space="preserve"> &gt; </w:t>
      </w:r>
      <w:r w:rsidRPr="007A6EAB">
        <w:rPr>
          <w:b/>
          <w:bCs/>
        </w:rPr>
        <w:t>Test Case Management</w:t>
      </w:r>
      <w:r>
        <w:t xml:space="preserve"> from the main menu of the Network Performance Analysis app to create TWAMP test instances and use the test instances to measure the forwarding link delay of a tunnel.</w:t>
      </w:r>
    </w:p>
    <w:p w14:paraId="34597A3F" w14:textId="4B1A58B0" w:rsidR="000753BF" w:rsidRPr="006346DD" w:rsidRDefault="00B5549C" w:rsidP="000753BF">
      <w:pPr>
        <w:spacing w:before="120" w:after="120"/>
        <w:rPr>
          <w:rFonts w:ascii="Huawei Sans" w:hAnsi="Huawei Sans" w:cs="Huawei Sans"/>
          <w:sz w:val="21"/>
        </w:rPr>
      </w:pPr>
      <w:r>
        <w:rPr>
          <w:noProof/>
        </w:rPr>
        <w:drawing>
          <wp:inline distT="0" distB="0" distL="0" distR="0" wp14:anchorId="4CC931ED" wp14:editId="5D8D30B4">
            <wp:extent cx="5454000" cy="369523"/>
            <wp:effectExtent l="19050" t="19050" r="13970" b="12065"/>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54000" cy="369523"/>
                    </a:xfrm>
                    <a:prstGeom prst="rect">
                      <a:avLst/>
                    </a:prstGeom>
                    <a:ln w="12700">
                      <a:solidFill>
                        <a:schemeClr val="bg1">
                          <a:lumMod val="85000"/>
                        </a:schemeClr>
                      </a:solidFill>
                    </a:ln>
                  </pic:spPr>
                </pic:pic>
              </a:graphicData>
            </a:graphic>
          </wp:inline>
        </w:drawing>
      </w:r>
    </w:p>
    <w:p w14:paraId="5398A045" w14:textId="77777777" w:rsidR="00F85996" w:rsidRPr="006346DD" w:rsidRDefault="00F85996" w:rsidP="000753BF">
      <w:pPr>
        <w:spacing w:before="120" w:after="120"/>
        <w:rPr>
          <w:rFonts w:ascii="Huawei Sans" w:hAnsi="Huawei Sans" w:cs="Huawei Sans"/>
          <w:sz w:val="21"/>
        </w:rPr>
      </w:pPr>
    </w:p>
    <w:p w14:paraId="57E1B442" w14:textId="77777777" w:rsidR="007A6EAB" w:rsidRDefault="007A6EAB" w:rsidP="007A6EAB">
      <w:pPr>
        <w:pStyle w:val="1f0"/>
      </w:pPr>
      <w:r>
        <w:t>A different TWAMP test instance can be created for each direction of a link to implement two-way delay measurement.</w:t>
      </w:r>
    </w:p>
    <w:p w14:paraId="4002F50E" w14:textId="40C23EA8" w:rsidR="000753BF" w:rsidRPr="006346DD" w:rsidRDefault="007A6EAB" w:rsidP="007A6EAB">
      <w:pPr>
        <w:pStyle w:val="1f0"/>
        <w:rPr>
          <w:rFonts w:cs="Huawei Sans"/>
        </w:rPr>
      </w:pPr>
      <w:r>
        <w:t>The following describes how to perform manual tunnel optimization by modifying static link delay and how to perform automatic tunnel optimization by configuring TWAMP test instances to modify and monitor link delay.</w:t>
      </w:r>
    </w:p>
    <w:p w14:paraId="62FA2590" w14:textId="73288AF5" w:rsidR="000753BF" w:rsidRPr="006346DD" w:rsidRDefault="007A6EAB" w:rsidP="008D0691">
      <w:pPr>
        <w:pStyle w:val="30"/>
        <w:rPr>
          <w:rFonts w:cs="Huawei Sans"/>
        </w:rPr>
      </w:pPr>
      <w:r>
        <w:t>Perform manual optimization.</w:t>
      </w:r>
    </w:p>
    <w:p w14:paraId="1BCA0D99" w14:textId="77777777" w:rsidR="007A6EAB" w:rsidRDefault="007A6EAB" w:rsidP="007A6EAB">
      <w:pPr>
        <w:pStyle w:val="1f0"/>
      </w:pPr>
      <w:r>
        <w:t>Manually change link delay. The default delay is 200 μs for each link. Manually change the link delay between P1 and PE3 to 2000 μs, so that the controller switches the L3VPN service between PE1 and PE4 to another path.</w:t>
      </w:r>
    </w:p>
    <w:p w14:paraId="742EC012" w14:textId="77777777" w:rsidR="007A6EAB" w:rsidRDefault="007A6EAB" w:rsidP="007A6EAB">
      <w:pPr>
        <w:pStyle w:val="1f0"/>
      </w:pPr>
      <w:r>
        <w:t># Check the delay of the SR-MPLS TE Policy between PE1 and PE4.</w:t>
      </w:r>
    </w:p>
    <w:p w14:paraId="63DF0DC6" w14:textId="408B6E05" w:rsidR="008D0691" w:rsidRPr="006346DD" w:rsidRDefault="007A6EAB" w:rsidP="007A6EAB">
      <w:pPr>
        <w:pStyle w:val="1f0"/>
        <w:rPr>
          <w:rFonts w:cs="Huawei Sans"/>
        </w:rPr>
      </w:pPr>
      <w:r>
        <w:t xml:space="preserve">Open the Network Path Navigation app and choose </w:t>
      </w:r>
      <w:r>
        <w:rPr>
          <w:b/>
          <w:bCs/>
        </w:rPr>
        <w:t>Network Optimization</w:t>
      </w:r>
      <w:r>
        <w:t xml:space="preserve"> &gt; </w:t>
      </w:r>
      <w:r>
        <w:rPr>
          <w:b/>
          <w:bCs/>
        </w:rPr>
        <w:t>Network Optimization</w:t>
      </w:r>
      <w:r>
        <w:t xml:space="preserve"> from the main menu. On the </w:t>
      </w:r>
      <w:r>
        <w:rPr>
          <w:b/>
          <w:bCs/>
        </w:rPr>
        <w:t>Tunnel List</w:t>
      </w:r>
      <w:r>
        <w:t xml:space="preserve"> tab page, click </w:t>
      </w:r>
      <w:r>
        <w:rPr>
          <w:b/>
          <w:bCs/>
        </w:rPr>
        <w:t>Filter</w:t>
      </w:r>
      <w:r>
        <w:t xml:space="preserve"> and use </w:t>
      </w:r>
      <w:r>
        <w:rPr>
          <w:b/>
          <w:bCs/>
        </w:rPr>
        <w:t>Tunnel Type</w:t>
      </w:r>
      <w:r>
        <w:t xml:space="preserve"> as the filter criterion to find the previously created SR-MPLS TE Policy.</w:t>
      </w:r>
    </w:p>
    <w:p w14:paraId="7F206009" w14:textId="55F3768C" w:rsidR="008D0691" w:rsidRPr="006346DD" w:rsidRDefault="00B5549C" w:rsidP="00C67429">
      <w:pPr>
        <w:pStyle w:val="1f0"/>
        <w:rPr>
          <w:rFonts w:cs="Huawei Sans"/>
        </w:rPr>
      </w:pPr>
      <w:r>
        <w:rPr>
          <w:noProof/>
        </w:rPr>
        <w:lastRenderedPageBreak/>
        <w:drawing>
          <wp:inline distT="0" distB="0" distL="0" distR="0" wp14:anchorId="7817B3BF" wp14:editId="40578CE4">
            <wp:extent cx="5454000" cy="2737186"/>
            <wp:effectExtent l="19050" t="19050" r="13970" b="2540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454000" cy="2737186"/>
                    </a:xfrm>
                    <a:prstGeom prst="rect">
                      <a:avLst/>
                    </a:prstGeom>
                    <a:ln w="12700">
                      <a:solidFill>
                        <a:schemeClr val="bg1">
                          <a:lumMod val="85000"/>
                        </a:schemeClr>
                      </a:solidFill>
                    </a:ln>
                  </pic:spPr>
                </pic:pic>
              </a:graphicData>
            </a:graphic>
          </wp:inline>
        </w:drawing>
      </w:r>
    </w:p>
    <w:p w14:paraId="181123D2" w14:textId="77777777" w:rsidR="008D0691" w:rsidRPr="006346DD" w:rsidRDefault="008D0691" w:rsidP="00C67429">
      <w:pPr>
        <w:pStyle w:val="1f0"/>
        <w:rPr>
          <w:rFonts w:cs="Huawei Sans"/>
        </w:rPr>
      </w:pPr>
    </w:p>
    <w:p w14:paraId="6497EE27" w14:textId="52826D91" w:rsidR="008D0691" w:rsidRPr="006346DD" w:rsidRDefault="007A6EAB" w:rsidP="00C67429">
      <w:pPr>
        <w:pStyle w:val="1f0"/>
        <w:rPr>
          <w:rFonts w:cs="Huawei Sans"/>
        </w:rPr>
      </w:pPr>
      <w:r>
        <w:t>A unidirectional tunnel from PE1 to PE4 and a unidirectional tunnel from PE4 to PE1 can be found, indicating that a bidirectional tunnel is established between PE1 and PE4.</w:t>
      </w:r>
    </w:p>
    <w:p w14:paraId="33983738" w14:textId="45480DF6" w:rsidR="008D0691" w:rsidRPr="006346DD" w:rsidRDefault="00B5549C" w:rsidP="00C67429">
      <w:pPr>
        <w:pStyle w:val="1f0"/>
        <w:rPr>
          <w:rFonts w:cs="Huawei Sans"/>
        </w:rPr>
      </w:pPr>
      <w:r>
        <w:rPr>
          <w:noProof/>
        </w:rPr>
        <w:drawing>
          <wp:inline distT="0" distB="0" distL="0" distR="0" wp14:anchorId="784C65F0" wp14:editId="25EFA4A5">
            <wp:extent cx="5454000" cy="951253"/>
            <wp:effectExtent l="19050" t="19050" r="13970" b="2032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454000" cy="951253"/>
                    </a:xfrm>
                    <a:prstGeom prst="rect">
                      <a:avLst/>
                    </a:prstGeom>
                    <a:ln w="12700">
                      <a:solidFill>
                        <a:schemeClr val="bg1">
                          <a:lumMod val="85000"/>
                        </a:schemeClr>
                      </a:solidFill>
                    </a:ln>
                  </pic:spPr>
                </pic:pic>
              </a:graphicData>
            </a:graphic>
          </wp:inline>
        </w:drawing>
      </w:r>
    </w:p>
    <w:p w14:paraId="718B2C24" w14:textId="77777777" w:rsidR="000753BF" w:rsidRPr="006346DD" w:rsidRDefault="000753BF" w:rsidP="00C67429">
      <w:pPr>
        <w:pStyle w:val="1f0"/>
        <w:rPr>
          <w:rFonts w:cs="Huawei Sans"/>
        </w:rPr>
      </w:pPr>
    </w:p>
    <w:p w14:paraId="01EDAAFD" w14:textId="77777777" w:rsidR="007A6EAB" w:rsidRDefault="007A6EAB" w:rsidP="007A6EAB">
      <w:pPr>
        <w:pStyle w:val="1f0"/>
      </w:pPr>
      <w:r>
        <w:t xml:space="preserve">Click </w:t>
      </w:r>
      <w:r>
        <w:rPr>
          <w:b/>
          <w:bCs/>
        </w:rPr>
        <w:t>&gt;</w:t>
      </w:r>
      <w:r>
        <w:t xml:space="preserve"> before PE1_PE4_L3VPN to view the current path and accumulated delay.</w:t>
      </w:r>
    </w:p>
    <w:p w14:paraId="6A708E3D" w14:textId="2A170F79" w:rsidR="00924B53" w:rsidRPr="006346DD" w:rsidRDefault="00B5549C" w:rsidP="00C67429">
      <w:pPr>
        <w:pStyle w:val="1f0"/>
        <w:rPr>
          <w:rFonts w:cs="Huawei Sans"/>
        </w:rPr>
      </w:pPr>
      <w:r>
        <w:rPr>
          <w:noProof/>
        </w:rPr>
        <w:drawing>
          <wp:inline distT="0" distB="0" distL="0" distR="0" wp14:anchorId="51B95C70" wp14:editId="4F1C1977">
            <wp:extent cx="5454000" cy="2400484"/>
            <wp:effectExtent l="19050" t="19050" r="13970" b="1905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54000" cy="2400484"/>
                    </a:xfrm>
                    <a:prstGeom prst="rect">
                      <a:avLst/>
                    </a:prstGeom>
                    <a:ln w="12700">
                      <a:solidFill>
                        <a:schemeClr val="bg1">
                          <a:lumMod val="85000"/>
                        </a:schemeClr>
                      </a:solidFill>
                    </a:ln>
                  </pic:spPr>
                </pic:pic>
              </a:graphicData>
            </a:graphic>
          </wp:inline>
        </w:drawing>
      </w:r>
    </w:p>
    <w:p w14:paraId="21495AE0" w14:textId="77777777" w:rsidR="00F85996" w:rsidRPr="006346DD" w:rsidRDefault="00F85996" w:rsidP="00C67429">
      <w:pPr>
        <w:pStyle w:val="1f0"/>
        <w:rPr>
          <w:rFonts w:cs="Huawei Sans"/>
        </w:rPr>
      </w:pPr>
    </w:p>
    <w:p w14:paraId="5275B8C7" w14:textId="77777777" w:rsidR="007A6EAB" w:rsidRDefault="007A6EAB" w:rsidP="007A6EAB">
      <w:pPr>
        <w:pStyle w:val="1f0"/>
      </w:pPr>
      <w:r>
        <w:t>The forwarding path from PE1 to PE4 is PE1 -&gt; P1 -&gt; PE3 -&gt; PE4, and the accumulated delay is 600 µs. The reverse path from PE4 to PE1 is PE4 -&gt; PE3 -&gt; P1 -&gt; PE1, and the accumulated delay is also 600 µs.</w:t>
      </w:r>
    </w:p>
    <w:p w14:paraId="54216817" w14:textId="26FDAC09" w:rsidR="00924B53" w:rsidRPr="006346DD" w:rsidRDefault="00B5549C" w:rsidP="00C67429">
      <w:pPr>
        <w:pStyle w:val="1f0"/>
        <w:rPr>
          <w:rFonts w:cs="Huawei Sans"/>
        </w:rPr>
      </w:pPr>
      <w:r>
        <w:rPr>
          <w:noProof/>
        </w:rPr>
        <w:lastRenderedPageBreak/>
        <w:drawing>
          <wp:inline distT="0" distB="0" distL="0" distR="0" wp14:anchorId="6CBD9BED" wp14:editId="4113B7F4">
            <wp:extent cx="5454000" cy="2501778"/>
            <wp:effectExtent l="19050" t="19050" r="13970" b="13335"/>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454000" cy="2501778"/>
                    </a:xfrm>
                    <a:prstGeom prst="rect">
                      <a:avLst/>
                    </a:prstGeom>
                    <a:ln w="12700">
                      <a:solidFill>
                        <a:schemeClr val="bg1">
                          <a:lumMod val="85000"/>
                        </a:schemeClr>
                      </a:solidFill>
                    </a:ln>
                  </pic:spPr>
                </pic:pic>
              </a:graphicData>
            </a:graphic>
          </wp:inline>
        </w:drawing>
      </w:r>
    </w:p>
    <w:p w14:paraId="20A32F78" w14:textId="77777777" w:rsidR="00924B53" w:rsidRPr="006346DD" w:rsidRDefault="00924B53" w:rsidP="00C67429">
      <w:pPr>
        <w:pStyle w:val="1f0"/>
        <w:rPr>
          <w:rFonts w:cs="Huawei Sans"/>
        </w:rPr>
      </w:pPr>
    </w:p>
    <w:p w14:paraId="5E297541" w14:textId="77777777" w:rsidR="007A6EAB" w:rsidRDefault="007A6EAB" w:rsidP="007A6EAB">
      <w:pPr>
        <w:pStyle w:val="1f0"/>
      </w:pPr>
      <w:r>
        <w:t># Change the delay of links between P1 and PE3 to 2000 µs.</w:t>
      </w:r>
    </w:p>
    <w:p w14:paraId="0EDBBA63" w14:textId="24964A31" w:rsidR="00924B53" w:rsidRPr="007A6EAB" w:rsidRDefault="007A6EAB" w:rsidP="00C67429">
      <w:pPr>
        <w:pStyle w:val="1f0"/>
        <w:rPr>
          <w:rFonts w:cs="Huawei Sans"/>
        </w:rPr>
      </w:pPr>
      <w:r>
        <w:t xml:space="preserve">Choose </w:t>
      </w:r>
      <w:r>
        <w:rPr>
          <w:b/>
          <w:bCs/>
        </w:rPr>
        <w:t>Settings</w:t>
      </w:r>
      <w:r>
        <w:t xml:space="preserve"> &gt; </w:t>
      </w:r>
      <w:r>
        <w:rPr>
          <w:b/>
          <w:bCs/>
        </w:rPr>
        <w:t>IGP Link Management</w:t>
      </w:r>
      <w:r>
        <w:t xml:space="preserve"> &gt; </w:t>
      </w:r>
      <w:r>
        <w:rPr>
          <w:b/>
          <w:bCs/>
        </w:rPr>
        <w:t>Attribute Settings</w:t>
      </w:r>
      <w:r>
        <w:t xml:space="preserve"> from the main menu. In the upper right corner, filter links between P1 and PE3 based on the keyword.</w:t>
      </w:r>
    </w:p>
    <w:p w14:paraId="1E8A23D6" w14:textId="0AD40D35" w:rsidR="00924B53" w:rsidRPr="006346DD" w:rsidRDefault="00B5549C" w:rsidP="00C67429">
      <w:pPr>
        <w:pStyle w:val="1f0"/>
        <w:rPr>
          <w:rFonts w:cs="Huawei Sans"/>
        </w:rPr>
      </w:pPr>
      <w:r>
        <w:rPr>
          <w:noProof/>
        </w:rPr>
        <w:drawing>
          <wp:inline distT="0" distB="0" distL="0" distR="0" wp14:anchorId="040B69CC" wp14:editId="44E66BC9">
            <wp:extent cx="5454000" cy="1756507"/>
            <wp:effectExtent l="19050" t="19050" r="13970" b="1524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454000" cy="1756507"/>
                    </a:xfrm>
                    <a:prstGeom prst="rect">
                      <a:avLst/>
                    </a:prstGeom>
                    <a:ln w="12700">
                      <a:solidFill>
                        <a:schemeClr val="bg1">
                          <a:lumMod val="85000"/>
                        </a:schemeClr>
                      </a:solidFill>
                    </a:ln>
                  </pic:spPr>
                </pic:pic>
              </a:graphicData>
            </a:graphic>
          </wp:inline>
        </w:drawing>
      </w:r>
    </w:p>
    <w:p w14:paraId="162FF4C1" w14:textId="77777777" w:rsidR="00F85996" w:rsidRPr="006346DD" w:rsidRDefault="00F85996" w:rsidP="00C67429">
      <w:pPr>
        <w:pStyle w:val="1f0"/>
        <w:rPr>
          <w:rFonts w:cs="Huawei Sans"/>
        </w:rPr>
      </w:pPr>
    </w:p>
    <w:p w14:paraId="25E85C7A" w14:textId="77777777" w:rsidR="007A6EAB" w:rsidRDefault="007A6EAB" w:rsidP="007A6EAB">
      <w:pPr>
        <w:pStyle w:val="1f0"/>
      </w:pPr>
      <w:r>
        <w:t>Select the link from P1 to PE3 and that from PE3 to P1, and modify the two-way link delay.</w:t>
      </w:r>
    </w:p>
    <w:p w14:paraId="33A3D95A" w14:textId="060A20BF" w:rsidR="00924B53" w:rsidRPr="007A6EAB" w:rsidRDefault="007A6EAB" w:rsidP="00C67429">
      <w:pPr>
        <w:pStyle w:val="1f0"/>
        <w:rPr>
          <w:rFonts w:cs="Huawei Sans"/>
        </w:rPr>
      </w:pPr>
      <w:r>
        <w:t xml:space="preserve">Click </w:t>
      </w:r>
      <w:r>
        <w:rPr>
          <w:b/>
          <w:bCs/>
        </w:rPr>
        <w:t>Modify Constraint/Configuration</w:t>
      </w:r>
      <w:r>
        <w:t xml:space="preserve"> to modify the delay.</w:t>
      </w:r>
    </w:p>
    <w:p w14:paraId="2FD62385" w14:textId="5843073B" w:rsidR="00924B53" w:rsidRPr="006346DD" w:rsidRDefault="00B5549C" w:rsidP="00C67429">
      <w:pPr>
        <w:pStyle w:val="1f0"/>
        <w:rPr>
          <w:rFonts w:cs="Huawei Sans"/>
        </w:rPr>
      </w:pPr>
      <w:r>
        <w:rPr>
          <w:noProof/>
        </w:rPr>
        <w:lastRenderedPageBreak/>
        <w:drawing>
          <wp:inline distT="0" distB="0" distL="0" distR="0" wp14:anchorId="1E793A67" wp14:editId="2BC23E56">
            <wp:extent cx="5454000" cy="2885448"/>
            <wp:effectExtent l="19050" t="19050" r="13970" b="1016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454000" cy="2885448"/>
                    </a:xfrm>
                    <a:prstGeom prst="rect">
                      <a:avLst/>
                    </a:prstGeom>
                    <a:ln w="12700">
                      <a:solidFill>
                        <a:schemeClr val="bg1">
                          <a:lumMod val="85000"/>
                        </a:schemeClr>
                      </a:solidFill>
                    </a:ln>
                  </pic:spPr>
                </pic:pic>
              </a:graphicData>
            </a:graphic>
          </wp:inline>
        </w:drawing>
      </w:r>
    </w:p>
    <w:p w14:paraId="451D6647" w14:textId="77777777" w:rsidR="00924B53" w:rsidRPr="006346DD" w:rsidRDefault="00924B53" w:rsidP="00C67429">
      <w:pPr>
        <w:pStyle w:val="1f0"/>
        <w:rPr>
          <w:rFonts w:cs="Huawei Sans"/>
        </w:rPr>
      </w:pPr>
    </w:p>
    <w:p w14:paraId="317A2AC5" w14:textId="77777777" w:rsidR="007A6EAB" w:rsidRDefault="007A6EAB" w:rsidP="007A6EAB">
      <w:pPr>
        <w:pStyle w:val="1f0"/>
      </w:pPr>
      <w:r>
        <w:t xml:space="preserve">Return to the </w:t>
      </w:r>
      <w:r>
        <w:rPr>
          <w:b/>
          <w:bCs/>
        </w:rPr>
        <w:t>Network Optimization</w:t>
      </w:r>
      <w:r>
        <w:t xml:space="preserve"> page and check the delay of the SR-MPLS TE Policy between PE1 and PE4.</w:t>
      </w:r>
    </w:p>
    <w:p w14:paraId="04649795" w14:textId="5EBF6AC1" w:rsidR="00F608D1" w:rsidRPr="006346DD" w:rsidRDefault="00B5549C" w:rsidP="00C67429">
      <w:pPr>
        <w:pStyle w:val="1f0"/>
        <w:rPr>
          <w:rFonts w:cs="Huawei Sans"/>
        </w:rPr>
      </w:pPr>
      <w:r>
        <w:rPr>
          <w:noProof/>
        </w:rPr>
        <w:drawing>
          <wp:inline distT="0" distB="0" distL="0" distR="0" wp14:anchorId="706F507E" wp14:editId="796FDE91">
            <wp:extent cx="5454000" cy="1110266"/>
            <wp:effectExtent l="19050" t="19050" r="13970" b="1397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54000" cy="1110266"/>
                    </a:xfrm>
                    <a:prstGeom prst="rect">
                      <a:avLst/>
                    </a:prstGeom>
                    <a:ln w="12700">
                      <a:solidFill>
                        <a:schemeClr val="bg1">
                          <a:lumMod val="85000"/>
                        </a:schemeClr>
                      </a:solidFill>
                    </a:ln>
                  </pic:spPr>
                </pic:pic>
              </a:graphicData>
            </a:graphic>
          </wp:inline>
        </w:drawing>
      </w:r>
    </w:p>
    <w:p w14:paraId="687E61FF" w14:textId="77777777" w:rsidR="009C6EBC" w:rsidRPr="006346DD" w:rsidRDefault="009C6EBC" w:rsidP="00C67429">
      <w:pPr>
        <w:pStyle w:val="1f0"/>
        <w:rPr>
          <w:rFonts w:cs="Huawei Sans"/>
        </w:rPr>
      </w:pPr>
    </w:p>
    <w:p w14:paraId="4185E2E3" w14:textId="77777777" w:rsidR="007A6EAB" w:rsidRDefault="007A6EAB" w:rsidP="007A6EAB">
      <w:pPr>
        <w:pStyle w:val="1f0"/>
      </w:pPr>
      <w:r>
        <w:t>The accumulated delay has changed to 2400 µs.</w:t>
      </w:r>
    </w:p>
    <w:p w14:paraId="5A811DAF" w14:textId="77777777" w:rsidR="007A6EAB" w:rsidRDefault="007A6EAB" w:rsidP="007A6EAB">
      <w:pPr>
        <w:pStyle w:val="1f0"/>
      </w:pPr>
      <w:r>
        <w:t># Perform optimization.</w:t>
      </w:r>
    </w:p>
    <w:p w14:paraId="265CAE2C" w14:textId="77777777" w:rsidR="007A6EAB" w:rsidRDefault="007A6EAB" w:rsidP="007A6EAB">
      <w:pPr>
        <w:pStyle w:val="1f0"/>
      </w:pPr>
      <w:r>
        <w:t xml:space="preserve">Select the bidirectional tunnel between PE1 and PE4 and click </w:t>
      </w:r>
      <w:r>
        <w:rPr>
          <w:b/>
          <w:bCs/>
        </w:rPr>
        <w:t>Local Optimization</w:t>
      </w:r>
      <w:r>
        <w:t xml:space="preserve"> in the upper right corner.</w:t>
      </w:r>
    </w:p>
    <w:p w14:paraId="4344B138" w14:textId="7F13E40D" w:rsidR="00F608D1" w:rsidRPr="006346DD" w:rsidRDefault="00B5549C" w:rsidP="00C67429">
      <w:pPr>
        <w:pStyle w:val="1f0"/>
        <w:rPr>
          <w:rFonts w:cs="Huawei Sans"/>
        </w:rPr>
      </w:pPr>
      <w:r>
        <w:rPr>
          <w:noProof/>
        </w:rPr>
        <w:drawing>
          <wp:inline distT="0" distB="0" distL="0" distR="0" wp14:anchorId="3920D041" wp14:editId="3AE223B5">
            <wp:extent cx="5454000" cy="2380678"/>
            <wp:effectExtent l="19050" t="19050" r="13970" b="19685"/>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454000" cy="2380678"/>
                    </a:xfrm>
                    <a:prstGeom prst="rect">
                      <a:avLst/>
                    </a:prstGeom>
                    <a:ln w="12700">
                      <a:solidFill>
                        <a:schemeClr val="bg1">
                          <a:lumMod val="85000"/>
                        </a:schemeClr>
                      </a:solidFill>
                    </a:ln>
                  </pic:spPr>
                </pic:pic>
              </a:graphicData>
            </a:graphic>
          </wp:inline>
        </w:drawing>
      </w:r>
    </w:p>
    <w:p w14:paraId="3D4F77B4" w14:textId="52A6E129" w:rsidR="00F608D1" w:rsidRPr="006346DD" w:rsidRDefault="00B5549C" w:rsidP="00C67429">
      <w:pPr>
        <w:pStyle w:val="1f0"/>
        <w:rPr>
          <w:rFonts w:cs="Huawei Sans"/>
        </w:rPr>
      </w:pPr>
      <w:r>
        <w:rPr>
          <w:noProof/>
        </w:rPr>
        <w:lastRenderedPageBreak/>
        <w:drawing>
          <wp:inline distT="0" distB="0" distL="0" distR="0" wp14:anchorId="6718B583" wp14:editId="39F857B4">
            <wp:extent cx="3600000" cy="2142056"/>
            <wp:effectExtent l="19050" t="19050" r="19685" b="1079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600000" cy="2142056"/>
                    </a:xfrm>
                    <a:prstGeom prst="rect">
                      <a:avLst/>
                    </a:prstGeom>
                    <a:ln w="12700">
                      <a:solidFill>
                        <a:schemeClr val="bg1">
                          <a:lumMod val="85000"/>
                        </a:schemeClr>
                      </a:solidFill>
                    </a:ln>
                  </pic:spPr>
                </pic:pic>
              </a:graphicData>
            </a:graphic>
          </wp:inline>
        </w:drawing>
      </w:r>
    </w:p>
    <w:p w14:paraId="53825591" w14:textId="77777777" w:rsidR="009C6EBC" w:rsidRPr="006346DD" w:rsidRDefault="009C6EBC" w:rsidP="00C67429">
      <w:pPr>
        <w:pStyle w:val="1f0"/>
        <w:rPr>
          <w:rFonts w:cs="Huawei Sans"/>
        </w:rPr>
      </w:pPr>
    </w:p>
    <w:p w14:paraId="178914BD" w14:textId="77777777" w:rsidR="007A6EAB" w:rsidRDefault="007A6EAB" w:rsidP="007A6EAB">
      <w:pPr>
        <w:pStyle w:val="1f0"/>
      </w:pPr>
      <w:r>
        <w:t xml:space="preserve">Click </w:t>
      </w:r>
      <w:r>
        <w:rPr>
          <w:b/>
          <w:bCs/>
        </w:rPr>
        <w:t>OK</w:t>
      </w:r>
      <w:r>
        <w:t xml:space="preserve"> and wait for the result.</w:t>
      </w:r>
    </w:p>
    <w:p w14:paraId="00ED493E" w14:textId="77777777" w:rsidR="007A6EAB" w:rsidRDefault="007A6EAB" w:rsidP="007A6EAB">
      <w:pPr>
        <w:pStyle w:val="1f0"/>
      </w:pPr>
    </w:p>
    <w:p w14:paraId="2A1F73F1" w14:textId="77777777" w:rsidR="007A6EAB" w:rsidRDefault="007A6EAB" w:rsidP="007A6EAB">
      <w:pPr>
        <w:pStyle w:val="1f0"/>
      </w:pPr>
      <w:r>
        <w:t># Check the optimization result.</w:t>
      </w:r>
    </w:p>
    <w:p w14:paraId="13AFA2AC" w14:textId="77777777" w:rsidR="007A6EAB" w:rsidRDefault="007A6EAB" w:rsidP="007A6EAB">
      <w:pPr>
        <w:pStyle w:val="1f0"/>
      </w:pPr>
      <w:r>
        <w:t>After the optimization is complete, iMaster NCE-IP automatically displays a new page.</w:t>
      </w:r>
    </w:p>
    <w:p w14:paraId="54004F5A" w14:textId="77777777" w:rsidR="007A6EAB" w:rsidRDefault="007A6EAB" w:rsidP="007A6EAB">
      <w:pPr>
        <w:pStyle w:val="1f0"/>
      </w:pPr>
      <w:r>
        <w:t>On the page that is displayed, click the topology to expand it. Then, click the service name to view the paths before and after optimization.</w:t>
      </w:r>
    </w:p>
    <w:p w14:paraId="2AF10DFF" w14:textId="66AF0B95" w:rsidR="007A6EAB" w:rsidRDefault="00B5549C" w:rsidP="007A6EAB">
      <w:pPr>
        <w:pStyle w:val="1f0"/>
      </w:pPr>
      <w:r>
        <w:rPr>
          <w:noProof/>
        </w:rPr>
        <w:drawing>
          <wp:inline distT="0" distB="0" distL="0" distR="0" wp14:anchorId="645C3A61" wp14:editId="4138809E">
            <wp:extent cx="5454000" cy="2362004"/>
            <wp:effectExtent l="19050" t="19050" r="13970" b="19685"/>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454000" cy="2362004"/>
                    </a:xfrm>
                    <a:prstGeom prst="rect">
                      <a:avLst/>
                    </a:prstGeom>
                    <a:ln w="12700">
                      <a:solidFill>
                        <a:schemeClr val="bg1">
                          <a:lumMod val="85000"/>
                        </a:schemeClr>
                      </a:solidFill>
                    </a:ln>
                  </pic:spPr>
                </pic:pic>
              </a:graphicData>
            </a:graphic>
          </wp:inline>
        </w:drawing>
      </w:r>
    </w:p>
    <w:p w14:paraId="3DAA34FA" w14:textId="77777777" w:rsidR="005F6A27" w:rsidRDefault="005F6A27" w:rsidP="007A6EAB">
      <w:pPr>
        <w:pStyle w:val="1f0"/>
      </w:pPr>
    </w:p>
    <w:p w14:paraId="4FFE7941" w14:textId="439E4D0C" w:rsidR="00F608D1" w:rsidRPr="007A6EAB" w:rsidRDefault="007A6EAB" w:rsidP="00C67429">
      <w:pPr>
        <w:pStyle w:val="1f0"/>
        <w:rPr>
          <w:rFonts w:cs="Huawei Sans"/>
        </w:rPr>
      </w:pPr>
      <w:r>
        <w:t xml:space="preserve">Finally, click </w:t>
      </w:r>
      <w:r>
        <w:rPr>
          <w:b/>
          <w:bCs/>
        </w:rPr>
        <w:t>Apply</w:t>
      </w:r>
      <w:r>
        <w:t>. The tunnel then switches to the new forwarding path with the minimum delay.</w:t>
      </w:r>
    </w:p>
    <w:p w14:paraId="702298AA" w14:textId="5F09DF1B" w:rsidR="001E0B15" w:rsidRPr="006346DD" w:rsidRDefault="007A6EAB" w:rsidP="001E0B15">
      <w:pPr>
        <w:pStyle w:val="30"/>
        <w:rPr>
          <w:rFonts w:cs="Huawei Sans"/>
        </w:rPr>
      </w:pPr>
      <w:r>
        <w:t>Perform automatic optimization.</w:t>
      </w:r>
    </w:p>
    <w:p w14:paraId="14239BED" w14:textId="77777777" w:rsidR="007A6EAB" w:rsidRDefault="007A6EAB" w:rsidP="007A6EAB">
      <w:pPr>
        <w:pStyle w:val="1f0"/>
      </w:pPr>
      <w:r>
        <w:t>Use TWAMP to measure network-wide link delay, so that iMaster NCE-IP can perform optimization based on the real-time delay of links.</w:t>
      </w:r>
    </w:p>
    <w:p w14:paraId="35218C6B" w14:textId="77777777" w:rsidR="007A6EAB" w:rsidRPr="001E0B15" w:rsidRDefault="007A6EAB" w:rsidP="007A6EAB">
      <w:pPr>
        <w:pStyle w:val="1f0"/>
      </w:pPr>
      <w:r>
        <w:t>Before performing automatic optimization, delete the link delay manually modified in the previous step.</w:t>
      </w:r>
    </w:p>
    <w:p w14:paraId="2DA300C4" w14:textId="77777777" w:rsidR="007A6EAB" w:rsidRDefault="007A6EAB" w:rsidP="007A6EAB">
      <w:pPr>
        <w:pStyle w:val="1f0"/>
      </w:pPr>
      <w:r>
        <w:t># Create TWAMP test instances.</w:t>
      </w:r>
    </w:p>
    <w:p w14:paraId="61612449" w14:textId="77777777" w:rsidR="007A6EAB" w:rsidRDefault="007A6EAB" w:rsidP="007A6EAB">
      <w:pPr>
        <w:pStyle w:val="1f0"/>
      </w:pPr>
      <w:r>
        <w:lastRenderedPageBreak/>
        <w:t xml:space="preserve">Open the Network Performance Analysis app and choose </w:t>
      </w:r>
      <w:r>
        <w:rPr>
          <w:b/>
          <w:bCs/>
        </w:rPr>
        <w:t>Settings</w:t>
      </w:r>
      <w:r>
        <w:t xml:space="preserve"> &gt; </w:t>
      </w:r>
      <w:r>
        <w:rPr>
          <w:b/>
          <w:bCs/>
        </w:rPr>
        <w:t>Test Case Management</w:t>
      </w:r>
      <w:r>
        <w:t xml:space="preserve"> from the main menu to create TWAMP test instances.</w:t>
      </w:r>
    </w:p>
    <w:p w14:paraId="53DB82F4" w14:textId="1D9E127F" w:rsidR="00E70CA9" w:rsidRPr="006346DD" w:rsidRDefault="00B5549C" w:rsidP="00C67429">
      <w:pPr>
        <w:pStyle w:val="1f0"/>
        <w:rPr>
          <w:rFonts w:cs="Huawei Sans"/>
        </w:rPr>
      </w:pPr>
      <w:r>
        <w:rPr>
          <w:noProof/>
        </w:rPr>
        <w:drawing>
          <wp:inline distT="0" distB="0" distL="0" distR="0" wp14:anchorId="54384490" wp14:editId="0DAB2B85">
            <wp:extent cx="5454000" cy="3838398"/>
            <wp:effectExtent l="19050" t="19050" r="13970" b="1016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454000" cy="3838398"/>
                    </a:xfrm>
                    <a:prstGeom prst="rect">
                      <a:avLst/>
                    </a:prstGeom>
                    <a:ln w="12700">
                      <a:solidFill>
                        <a:schemeClr val="bg1">
                          <a:lumMod val="85000"/>
                        </a:schemeClr>
                      </a:solidFill>
                    </a:ln>
                  </pic:spPr>
                </pic:pic>
              </a:graphicData>
            </a:graphic>
          </wp:inline>
        </w:drawing>
      </w:r>
    </w:p>
    <w:p w14:paraId="273BB08C" w14:textId="77777777" w:rsidR="00E70CA9" w:rsidRPr="006346DD" w:rsidRDefault="00E70CA9" w:rsidP="00C67429">
      <w:pPr>
        <w:pStyle w:val="1f0"/>
        <w:rPr>
          <w:rFonts w:cs="Huawei Sans"/>
        </w:rPr>
      </w:pPr>
    </w:p>
    <w:p w14:paraId="37F09F89" w14:textId="417E4477" w:rsidR="00E70CA9" w:rsidRPr="007A6EAB" w:rsidRDefault="007A6EAB" w:rsidP="00C67429">
      <w:pPr>
        <w:pStyle w:val="1f0"/>
        <w:rPr>
          <w:rFonts w:cs="Huawei Sans"/>
        </w:rPr>
      </w:pPr>
      <w:r>
        <w:t xml:space="preserve">Select </w:t>
      </w:r>
      <w:r>
        <w:rPr>
          <w:b/>
          <w:bCs/>
        </w:rPr>
        <w:t>The test source is IGPLink</w:t>
      </w:r>
      <w:r>
        <w:t>.</w:t>
      </w:r>
    </w:p>
    <w:p w14:paraId="252518D9" w14:textId="51DE79F3" w:rsidR="00E70CA9" w:rsidRPr="006346DD" w:rsidRDefault="00B5549C" w:rsidP="00C67429">
      <w:pPr>
        <w:pStyle w:val="1f0"/>
        <w:rPr>
          <w:rFonts w:cs="Huawei Sans"/>
        </w:rPr>
      </w:pPr>
      <w:r>
        <w:rPr>
          <w:noProof/>
        </w:rPr>
        <w:drawing>
          <wp:inline distT="0" distB="0" distL="0" distR="0" wp14:anchorId="5EF932D2" wp14:editId="191F9070">
            <wp:extent cx="5454000" cy="1792724"/>
            <wp:effectExtent l="19050" t="19050" r="13970" b="17145"/>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454000" cy="1792724"/>
                    </a:xfrm>
                    <a:prstGeom prst="rect">
                      <a:avLst/>
                    </a:prstGeom>
                    <a:ln w="12700">
                      <a:solidFill>
                        <a:schemeClr val="bg1">
                          <a:lumMod val="85000"/>
                        </a:schemeClr>
                      </a:solidFill>
                    </a:ln>
                  </pic:spPr>
                </pic:pic>
              </a:graphicData>
            </a:graphic>
          </wp:inline>
        </w:drawing>
      </w:r>
    </w:p>
    <w:p w14:paraId="1B36FAA7" w14:textId="77777777" w:rsidR="00E70CA9" w:rsidRPr="006346DD" w:rsidRDefault="00E70CA9" w:rsidP="00C67429">
      <w:pPr>
        <w:pStyle w:val="1f0"/>
        <w:rPr>
          <w:rFonts w:cs="Huawei Sans"/>
        </w:rPr>
      </w:pPr>
    </w:p>
    <w:p w14:paraId="65ED9F88" w14:textId="77777777" w:rsidR="007A6EAB" w:rsidRDefault="007A6EAB" w:rsidP="007A6EAB">
      <w:pPr>
        <w:pStyle w:val="1f0"/>
      </w:pPr>
      <w:r>
        <w:t xml:space="preserve">On the page that is displayed, set </w:t>
      </w:r>
      <w:r>
        <w:rPr>
          <w:b/>
          <w:bCs/>
        </w:rPr>
        <w:t>Cycle</w:t>
      </w:r>
      <w:r>
        <w:t xml:space="preserve"> to </w:t>
      </w:r>
      <w:r>
        <w:rPr>
          <w:b/>
          <w:bCs/>
        </w:rPr>
        <w:t>5min</w:t>
      </w:r>
      <w:r>
        <w:t xml:space="preserve">, select all interfaces, and set </w:t>
      </w:r>
      <w:r>
        <w:rPr>
          <w:b/>
          <w:bCs/>
        </w:rPr>
        <w:t>Report delay</w:t>
      </w:r>
      <w:r>
        <w:t xml:space="preserve"> to </w:t>
      </w:r>
      <w:r>
        <w:rPr>
          <w:b/>
          <w:bCs/>
        </w:rPr>
        <w:t>Yes</w:t>
      </w:r>
      <w:r>
        <w:t xml:space="preserve"> (the default value is </w:t>
      </w:r>
      <w:r>
        <w:rPr>
          <w:b/>
          <w:bCs/>
        </w:rPr>
        <w:t>No</w:t>
      </w:r>
      <w:r>
        <w:t>).</w:t>
      </w:r>
    </w:p>
    <w:p w14:paraId="0B47A2D1" w14:textId="14BA8272" w:rsidR="00E70CA9" w:rsidRPr="006346DD" w:rsidRDefault="00B5549C" w:rsidP="00C67429">
      <w:pPr>
        <w:pStyle w:val="1f0"/>
        <w:rPr>
          <w:rFonts w:cs="Huawei Sans"/>
        </w:rPr>
      </w:pPr>
      <w:r>
        <w:rPr>
          <w:noProof/>
        </w:rPr>
        <w:lastRenderedPageBreak/>
        <w:drawing>
          <wp:inline distT="0" distB="0" distL="0" distR="0" wp14:anchorId="522AFC85" wp14:editId="5626617E">
            <wp:extent cx="5454000" cy="2692481"/>
            <wp:effectExtent l="19050" t="19050" r="13970" b="1270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454000" cy="2692481"/>
                    </a:xfrm>
                    <a:prstGeom prst="rect">
                      <a:avLst/>
                    </a:prstGeom>
                    <a:ln w="12700">
                      <a:solidFill>
                        <a:schemeClr val="bg1">
                          <a:lumMod val="85000"/>
                        </a:schemeClr>
                      </a:solidFill>
                    </a:ln>
                  </pic:spPr>
                </pic:pic>
              </a:graphicData>
            </a:graphic>
          </wp:inline>
        </w:drawing>
      </w:r>
    </w:p>
    <w:p w14:paraId="50111FDB" w14:textId="77777777" w:rsidR="009C6EBC" w:rsidRPr="006346DD" w:rsidRDefault="009C6EBC" w:rsidP="00C67429">
      <w:pPr>
        <w:pStyle w:val="1f0"/>
        <w:rPr>
          <w:rFonts w:cs="Huawei Sans"/>
        </w:rPr>
      </w:pPr>
    </w:p>
    <w:p w14:paraId="461B0185" w14:textId="77777777" w:rsidR="007A6EAB" w:rsidRDefault="007A6EAB" w:rsidP="007A6EAB">
      <w:pPr>
        <w:pStyle w:val="1f0"/>
      </w:pPr>
      <w:r>
        <w:t xml:space="preserve">Finally, click </w:t>
      </w:r>
      <w:r>
        <w:rPr>
          <w:b/>
          <w:bCs/>
        </w:rPr>
        <w:t>OK</w:t>
      </w:r>
      <w:r>
        <w:t>. TWAMP then continuously monitors the bandwidth of all links and provides the bandwidth information for the network optimization module.</w:t>
      </w:r>
    </w:p>
    <w:p w14:paraId="151635A5" w14:textId="77777777" w:rsidR="007A6EAB" w:rsidRDefault="007A6EAB" w:rsidP="007A6EAB">
      <w:pPr>
        <w:pStyle w:val="1f0"/>
      </w:pPr>
    </w:p>
    <w:p w14:paraId="1014A4C1" w14:textId="77777777" w:rsidR="007A6EAB" w:rsidRDefault="007A6EAB" w:rsidP="007A6EAB">
      <w:pPr>
        <w:pStyle w:val="1f0"/>
      </w:pPr>
      <w:r>
        <w:t># Check the real-time link delay of a service tunnel.</w:t>
      </w:r>
    </w:p>
    <w:p w14:paraId="0301413B" w14:textId="77777777" w:rsidR="007A6EAB" w:rsidRDefault="007A6EAB" w:rsidP="007A6EAB">
      <w:pPr>
        <w:pStyle w:val="1f0"/>
      </w:pPr>
      <w:r>
        <w:t>Return to the network optimization page and check the real-time delay of the SR-MPLS TE Policy between PE1 and PE4.</w:t>
      </w:r>
    </w:p>
    <w:p w14:paraId="4E8D7C46" w14:textId="70C72B32" w:rsidR="008A12A6" w:rsidRPr="006346DD" w:rsidRDefault="00B5549C" w:rsidP="00C67429">
      <w:pPr>
        <w:pStyle w:val="1f0"/>
        <w:rPr>
          <w:rFonts w:cs="Huawei Sans"/>
        </w:rPr>
      </w:pPr>
      <w:r>
        <w:rPr>
          <w:noProof/>
        </w:rPr>
        <w:drawing>
          <wp:inline distT="0" distB="0" distL="0" distR="0" wp14:anchorId="23D11401" wp14:editId="26F92123">
            <wp:extent cx="5454000" cy="2464995"/>
            <wp:effectExtent l="19050" t="19050" r="13970" b="12065"/>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454000" cy="2464995"/>
                    </a:xfrm>
                    <a:prstGeom prst="rect">
                      <a:avLst/>
                    </a:prstGeom>
                    <a:ln w="12700">
                      <a:solidFill>
                        <a:schemeClr val="bg1">
                          <a:lumMod val="85000"/>
                        </a:schemeClr>
                      </a:solidFill>
                    </a:ln>
                  </pic:spPr>
                </pic:pic>
              </a:graphicData>
            </a:graphic>
          </wp:inline>
        </w:drawing>
      </w:r>
    </w:p>
    <w:p w14:paraId="3BFFE4E2" w14:textId="77777777" w:rsidR="009C6EBC" w:rsidRPr="006346DD" w:rsidRDefault="009C6EBC" w:rsidP="00C67429">
      <w:pPr>
        <w:pStyle w:val="1f0"/>
        <w:rPr>
          <w:rFonts w:cs="Huawei Sans"/>
        </w:rPr>
      </w:pPr>
    </w:p>
    <w:p w14:paraId="26250913" w14:textId="77777777" w:rsidR="007A6EAB" w:rsidRDefault="007A6EAB" w:rsidP="007A6EAB">
      <w:pPr>
        <w:pStyle w:val="1f0"/>
      </w:pPr>
      <w:r>
        <w:t>The accumulated delay is 49 µs, which is the real-time measurement result provided by TWAMP.</w:t>
      </w:r>
    </w:p>
    <w:p w14:paraId="45C88848" w14:textId="77777777" w:rsidR="007A6EAB" w:rsidRDefault="007A6EAB" w:rsidP="007A6EAB">
      <w:pPr>
        <w:pStyle w:val="1f0"/>
      </w:pPr>
      <w:r>
        <w:t># Enable automatic optimization.</w:t>
      </w:r>
    </w:p>
    <w:p w14:paraId="39211164" w14:textId="77777777" w:rsidR="007A6EAB" w:rsidRDefault="007A6EAB" w:rsidP="007A6EAB">
      <w:pPr>
        <w:pStyle w:val="1f0"/>
      </w:pPr>
      <w:r>
        <w:t xml:space="preserve">Open the Network Path Navigation app and choose </w:t>
      </w:r>
      <w:r>
        <w:rPr>
          <w:b/>
          <w:bCs/>
        </w:rPr>
        <w:t>Settings</w:t>
      </w:r>
      <w:r>
        <w:t xml:space="preserve"> &gt; </w:t>
      </w:r>
      <w:r>
        <w:rPr>
          <w:b/>
          <w:bCs/>
        </w:rPr>
        <w:t>Optimization</w:t>
      </w:r>
      <w:r>
        <w:t xml:space="preserve"> from the main menu. On the page that is displayed, enable automatic optimization.</w:t>
      </w:r>
    </w:p>
    <w:p w14:paraId="5565F10D" w14:textId="2488CCFF" w:rsidR="008A12A6" w:rsidRPr="006346DD" w:rsidRDefault="00B5549C" w:rsidP="00C67429">
      <w:pPr>
        <w:pStyle w:val="1f0"/>
        <w:rPr>
          <w:rFonts w:cs="Huawei Sans"/>
        </w:rPr>
      </w:pPr>
      <w:r>
        <w:rPr>
          <w:noProof/>
        </w:rPr>
        <w:lastRenderedPageBreak/>
        <w:drawing>
          <wp:inline distT="0" distB="0" distL="0" distR="0" wp14:anchorId="2F2D2775" wp14:editId="724F7EA7">
            <wp:extent cx="5454000" cy="2548180"/>
            <wp:effectExtent l="19050" t="19050" r="13970" b="2413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454000" cy="2548180"/>
                    </a:xfrm>
                    <a:prstGeom prst="rect">
                      <a:avLst/>
                    </a:prstGeom>
                    <a:ln w="12700">
                      <a:solidFill>
                        <a:schemeClr val="bg1">
                          <a:lumMod val="85000"/>
                        </a:schemeClr>
                      </a:solidFill>
                    </a:ln>
                  </pic:spPr>
                </pic:pic>
              </a:graphicData>
            </a:graphic>
          </wp:inline>
        </w:drawing>
      </w:r>
    </w:p>
    <w:p w14:paraId="62FC8126" w14:textId="77777777" w:rsidR="009C6EBC" w:rsidRPr="006346DD" w:rsidRDefault="009C6EBC" w:rsidP="00C67429">
      <w:pPr>
        <w:pStyle w:val="1f0"/>
        <w:rPr>
          <w:rFonts w:cs="Huawei Sans"/>
        </w:rPr>
      </w:pPr>
    </w:p>
    <w:p w14:paraId="2F427CCA" w14:textId="77777777" w:rsidR="007A6EAB" w:rsidRDefault="007A6EAB" w:rsidP="007A6EAB">
      <w:pPr>
        <w:pStyle w:val="1f0"/>
      </w:pPr>
      <w:r>
        <w:t xml:space="preserve">Set </w:t>
      </w:r>
      <w:r>
        <w:rPr>
          <w:b/>
          <w:bCs/>
        </w:rPr>
        <w:t>Optimization Mode</w:t>
      </w:r>
      <w:r>
        <w:t xml:space="preserve"> to </w:t>
      </w:r>
      <w:r>
        <w:rPr>
          <w:b/>
          <w:bCs/>
        </w:rPr>
        <w:t>Delay</w:t>
      </w:r>
      <w:r>
        <w:t xml:space="preserve">, set </w:t>
      </w:r>
      <w:r>
        <w:rPr>
          <w:b/>
          <w:bCs/>
        </w:rPr>
        <w:t>Auto Optimization Period (min)</w:t>
      </w:r>
      <w:r>
        <w:t xml:space="preserve"> to </w:t>
      </w:r>
      <w:r>
        <w:rPr>
          <w:b/>
          <w:bCs/>
        </w:rPr>
        <w:t>5</w:t>
      </w:r>
      <w:r>
        <w:t xml:space="preserve">, and deselect </w:t>
      </w:r>
      <w:r>
        <w:rPr>
          <w:b/>
          <w:bCs/>
        </w:rPr>
        <w:t>Auto Approval</w:t>
      </w:r>
      <w:r>
        <w:t>.</w:t>
      </w:r>
    </w:p>
    <w:p w14:paraId="24BA193E" w14:textId="77777777" w:rsidR="007A6EAB" w:rsidRDefault="007A6EAB" w:rsidP="007A6EAB">
      <w:pPr>
        <w:pStyle w:val="1f0"/>
      </w:pPr>
      <w:r>
        <w:t>In delay-based optimization mode, the controller traverses and compares the configured delay of each tunnel with the accumulated delay collected from forwarders, and performs local optimization on tunnels whose accumulated delay exceeds the configured delay.</w:t>
      </w:r>
    </w:p>
    <w:p w14:paraId="12671A6C" w14:textId="77777777" w:rsidR="007A6EAB" w:rsidRDefault="007A6EAB" w:rsidP="007A6EAB">
      <w:pPr>
        <w:pStyle w:val="1f0"/>
      </w:pPr>
    </w:p>
    <w:p w14:paraId="186D4BDF" w14:textId="77777777" w:rsidR="007A6EAB" w:rsidRDefault="007A6EAB" w:rsidP="007A6EAB">
      <w:pPr>
        <w:pStyle w:val="1f0"/>
      </w:pPr>
      <w:r>
        <w:t>An SR-MPLS TE tunnel (not the SR-MPLS TE Policy queried during manual optimization) has been created previously. On the network optimization page, find the tunnel through filtering and check its two-way delay.</w:t>
      </w:r>
    </w:p>
    <w:p w14:paraId="34046B0D" w14:textId="77777777" w:rsidR="007A6EAB" w:rsidRDefault="007A6EAB" w:rsidP="007A6EAB">
      <w:pPr>
        <w:pStyle w:val="1f0"/>
      </w:pPr>
    </w:p>
    <w:p w14:paraId="288B9EAD" w14:textId="77777777" w:rsidR="007A6EAB" w:rsidRDefault="007A6EAB" w:rsidP="007A6EAB">
      <w:pPr>
        <w:pStyle w:val="1f0"/>
      </w:pPr>
      <w:r>
        <w:t># Check the delay of the SR-MPLS TE tunnel from PE1 to PE4.</w:t>
      </w:r>
    </w:p>
    <w:p w14:paraId="1547F54F" w14:textId="1884DB11" w:rsidR="0057374F" w:rsidRPr="006346DD" w:rsidRDefault="00B5549C" w:rsidP="00C67429">
      <w:pPr>
        <w:pStyle w:val="1f0"/>
        <w:rPr>
          <w:rFonts w:cs="Huawei Sans"/>
        </w:rPr>
      </w:pPr>
      <w:r>
        <w:rPr>
          <w:noProof/>
        </w:rPr>
        <w:drawing>
          <wp:inline distT="0" distB="0" distL="0" distR="0" wp14:anchorId="3BD4DD0A" wp14:editId="70309582">
            <wp:extent cx="5454000" cy="1065562"/>
            <wp:effectExtent l="19050" t="19050" r="13970" b="2032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454000" cy="1065562"/>
                    </a:xfrm>
                    <a:prstGeom prst="rect">
                      <a:avLst/>
                    </a:prstGeom>
                    <a:ln w="12700">
                      <a:solidFill>
                        <a:schemeClr val="bg1">
                          <a:lumMod val="85000"/>
                        </a:schemeClr>
                      </a:solidFill>
                    </a:ln>
                  </pic:spPr>
                </pic:pic>
              </a:graphicData>
            </a:graphic>
          </wp:inline>
        </w:drawing>
      </w:r>
    </w:p>
    <w:p w14:paraId="0BF380D9" w14:textId="77777777" w:rsidR="009C6EBC" w:rsidRPr="006346DD" w:rsidRDefault="009C6EBC" w:rsidP="00C67429">
      <w:pPr>
        <w:pStyle w:val="1f0"/>
        <w:rPr>
          <w:rFonts w:cs="Huawei Sans"/>
        </w:rPr>
      </w:pPr>
    </w:p>
    <w:p w14:paraId="2F5A328A" w14:textId="77777777" w:rsidR="007A6EAB" w:rsidRDefault="007A6EAB" w:rsidP="007A6EAB">
      <w:pPr>
        <w:pStyle w:val="1f0"/>
      </w:pPr>
      <w:r>
        <w:t>The delay of the tunnel from PE1 to PE4 is 52 µs. (The actual delay depends on the test environment.)</w:t>
      </w:r>
    </w:p>
    <w:p w14:paraId="32519BCC" w14:textId="77777777" w:rsidR="007A6EAB" w:rsidRDefault="007A6EAB" w:rsidP="007A6EAB">
      <w:pPr>
        <w:pStyle w:val="1f0"/>
      </w:pPr>
      <w:r>
        <w:t xml:space="preserve">Open the Network Management app and choose </w:t>
      </w:r>
      <w:r>
        <w:rPr>
          <w:b/>
          <w:bCs/>
        </w:rPr>
        <w:t>Service</w:t>
      </w:r>
      <w:r>
        <w:t xml:space="preserve"> &gt; </w:t>
      </w:r>
      <w:r>
        <w:rPr>
          <w:b/>
          <w:bCs/>
        </w:rPr>
        <w:t>Dynamic Tunnel</w:t>
      </w:r>
      <w:r>
        <w:t xml:space="preserve"> from the main menu. On the page that is displayed, modify the delay requirement of the SR-MPLS TE tunnel. (No delay requirement has been configured previously.)</w:t>
      </w:r>
    </w:p>
    <w:p w14:paraId="48D66114" w14:textId="5DE3A2B2" w:rsidR="00C92C20" w:rsidRPr="006346DD" w:rsidRDefault="00B5549C" w:rsidP="00C67429">
      <w:pPr>
        <w:pStyle w:val="1f0"/>
        <w:rPr>
          <w:rFonts w:cs="Huawei Sans"/>
        </w:rPr>
      </w:pPr>
      <w:r>
        <w:rPr>
          <w:noProof/>
        </w:rPr>
        <w:lastRenderedPageBreak/>
        <w:drawing>
          <wp:inline distT="0" distB="0" distL="0" distR="0" wp14:anchorId="00E58107" wp14:editId="7F93A568">
            <wp:extent cx="5454000" cy="879385"/>
            <wp:effectExtent l="19050" t="19050" r="13970" b="1651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454000" cy="879385"/>
                    </a:xfrm>
                    <a:prstGeom prst="rect">
                      <a:avLst/>
                    </a:prstGeom>
                    <a:ln w="12700">
                      <a:solidFill>
                        <a:schemeClr val="bg1">
                          <a:lumMod val="85000"/>
                        </a:schemeClr>
                      </a:solidFill>
                    </a:ln>
                  </pic:spPr>
                </pic:pic>
              </a:graphicData>
            </a:graphic>
          </wp:inline>
        </w:drawing>
      </w:r>
    </w:p>
    <w:p w14:paraId="635708EA" w14:textId="77777777" w:rsidR="0057374F" w:rsidRPr="006346DD" w:rsidRDefault="0057374F" w:rsidP="00C67429">
      <w:pPr>
        <w:pStyle w:val="1f0"/>
        <w:rPr>
          <w:rFonts w:cs="Huawei Sans"/>
        </w:rPr>
      </w:pPr>
    </w:p>
    <w:p w14:paraId="502D270A" w14:textId="77777777" w:rsidR="007A6EAB" w:rsidRDefault="007A6EAB" w:rsidP="007A6EAB">
      <w:pPr>
        <w:pStyle w:val="1f0"/>
      </w:pPr>
      <w:r>
        <w:t xml:space="preserve">On the </w:t>
      </w:r>
      <w:r>
        <w:rPr>
          <w:b/>
          <w:bCs/>
        </w:rPr>
        <w:t>Modify Dynamic Tunnel</w:t>
      </w:r>
      <w:r>
        <w:t xml:space="preserve"> page, set the delay constraint to 100 µs for both the forward and reverse paths to restrict tunnel availability.</w:t>
      </w:r>
    </w:p>
    <w:p w14:paraId="55430A51" w14:textId="5DC964B3" w:rsidR="0057374F" w:rsidRPr="006346DD" w:rsidRDefault="00B5549C" w:rsidP="00C67429">
      <w:pPr>
        <w:pStyle w:val="1f0"/>
        <w:rPr>
          <w:rFonts w:cs="Huawei Sans"/>
        </w:rPr>
      </w:pPr>
      <w:r>
        <w:rPr>
          <w:noProof/>
        </w:rPr>
        <w:drawing>
          <wp:inline distT="0" distB="0" distL="0" distR="0" wp14:anchorId="12291493" wp14:editId="4D07144F">
            <wp:extent cx="5454000" cy="2408973"/>
            <wp:effectExtent l="19050" t="19050" r="13970" b="10795"/>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454000" cy="2408973"/>
                    </a:xfrm>
                    <a:prstGeom prst="rect">
                      <a:avLst/>
                    </a:prstGeom>
                    <a:ln w="12700">
                      <a:solidFill>
                        <a:schemeClr val="bg1">
                          <a:lumMod val="85000"/>
                        </a:schemeClr>
                      </a:solidFill>
                    </a:ln>
                  </pic:spPr>
                </pic:pic>
              </a:graphicData>
            </a:graphic>
          </wp:inline>
        </w:drawing>
      </w:r>
    </w:p>
    <w:p w14:paraId="17A2C9D8" w14:textId="77777777" w:rsidR="009C6EBC" w:rsidRPr="006346DD" w:rsidRDefault="009C6EBC" w:rsidP="00C67429">
      <w:pPr>
        <w:pStyle w:val="1f0"/>
        <w:rPr>
          <w:rFonts w:cs="Huawei Sans"/>
        </w:rPr>
      </w:pPr>
    </w:p>
    <w:p w14:paraId="3509BDDF" w14:textId="77777777" w:rsidR="007A6EAB" w:rsidRDefault="007A6EAB" w:rsidP="007A6EAB">
      <w:pPr>
        <w:pStyle w:val="1f0"/>
      </w:pPr>
      <w:r>
        <w:t xml:space="preserve">After the tunnel constraints are modified, click </w:t>
      </w:r>
      <w:r>
        <w:rPr>
          <w:b/>
          <w:bCs/>
        </w:rPr>
        <w:t>Compute Path</w:t>
      </w:r>
      <w:r>
        <w:t xml:space="preserve">. The controller recomputes tunnel paths. In the computation result area, select the one with the least cost or minimum delay as the optimization path and then click </w:t>
      </w:r>
      <w:r>
        <w:rPr>
          <w:b/>
          <w:bCs/>
        </w:rPr>
        <w:t>OK</w:t>
      </w:r>
      <w:r>
        <w:t xml:space="preserve"> and </w:t>
      </w:r>
      <w:r>
        <w:rPr>
          <w:b/>
          <w:bCs/>
        </w:rPr>
        <w:t>Save</w:t>
      </w:r>
      <w:r>
        <w:t xml:space="preserve"> in succession.</w:t>
      </w:r>
    </w:p>
    <w:p w14:paraId="51C5F2A5" w14:textId="77777777" w:rsidR="007A6EAB" w:rsidRDefault="007A6EAB" w:rsidP="007A6EAB">
      <w:pPr>
        <w:pStyle w:val="1f0"/>
      </w:pPr>
      <w:r>
        <w:t xml:space="preserve">In the reconciliation information dialog box that is displayed, click </w:t>
      </w:r>
      <w:r>
        <w:rPr>
          <w:b/>
          <w:bCs/>
        </w:rPr>
        <w:t>Next</w:t>
      </w:r>
      <w:r>
        <w:t xml:space="preserve"> and </w:t>
      </w:r>
      <w:r>
        <w:rPr>
          <w:b/>
          <w:bCs/>
        </w:rPr>
        <w:t>OK</w:t>
      </w:r>
      <w:r>
        <w:t xml:space="preserve"> in succession to save the modified SR-MPLS TE configurations.</w:t>
      </w:r>
    </w:p>
    <w:p w14:paraId="31FA8D97" w14:textId="77777777" w:rsidR="007A6EAB" w:rsidRDefault="007A6EAB" w:rsidP="007A6EAB">
      <w:pPr>
        <w:pStyle w:val="1f0"/>
      </w:pPr>
      <w:r>
        <w:t>Then, if the delay of the tunnel between PE1 and PE4 exceeds 100 µs, the controller automatically performs automatic optimization.</w:t>
      </w:r>
    </w:p>
    <w:p w14:paraId="269F3DD6" w14:textId="77777777" w:rsidR="007A6EAB" w:rsidRDefault="007A6EAB" w:rsidP="007A6EAB">
      <w:pPr>
        <w:pStyle w:val="1f0"/>
      </w:pPr>
      <w:r>
        <w:t># Manually interfere in the TWAMP measurement of the path from PE1 to PE4.</w:t>
      </w:r>
    </w:p>
    <w:p w14:paraId="46140B4A" w14:textId="77777777" w:rsidR="007A6EAB" w:rsidRDefault="007A6EAB" w:rsidP="007A6EAB">
      <w:pPr>
        <w:pStyle w:val="1f0"/>
      </w:pPr>
      <w:r>
        <w:t>In the outbound direction of PE3's GE 0/3/1, filter out the test packets reflected by PE3 to P1, so that P1 cannot detect the delay of the link to PE3's GE 0/3/1.</w:t>
      </w:r>
    </w:p>
    <w:p w14:paraId="3E7E315E" w14:textId="77777777" w:rsidR="007A6EAB" w:rsidRDefault="007A6EAB" w:rsidP="007A6EAB">
      <w:pPr>
        <w:pStyle w:val="1f0"/>
      </w:pPr>
    </w:p>
    <w:p w14:paraId="08DA6C6C" w14:textId="77777777" w:rsidR="007A6EAB" w:rsidRDefault="007A6EAB" w:rsidP="007A6EAB">
      <w:pPr>
        <w:pStyle w:val="1f0"/>
      </w:pPr>
      <w:r>
        <w:t>Check TWAMP session information on P1.</w:t>
      </w:r>
    </w:p>
    <w:p w14:paraId="67366AD8" w14:textId="77777777" w:rsidR="001D19EB" w:rsidRPr="006346DD" w:rsidRDefault="001D19EB" w:rsidP="001D19EB">
      <w:pPr>
        <w:pStyle w:val="2f2"/>
        <w:rPr>
          <w:rFonts w:cs="Huawei Sans"/>
        </w:rPr>
      </w:pPr>
      <w:r w:rsidRPr="006346DD">
        <w:rPr>
          <w:rFonts w:cs="Huawei Sans"/>
        </w:rPr>
        <w:t>[P1]display</w:t>
      </w:r>
      <w:r w:rsidRPr="006346DD">
        <w:rPr>
          <w:rFonts w:cs="Huawei Sans"/>
        </w:rPr>
        <w:tab/>
        <w:t>twamp-light</w:t>
      </w:r>
      <w:r w:rsidRPr="006346DD">
        <w:rPr>
          <w:rFonts w:cs="Huawei Sans"/>
        </w:rPr>
        <w:tab/>
        <w:t>test-session</w:t>
      </w:r>
      <w:r w:rsidRPr="006346DD">
        <w:rPr>
          <w:rFonts w:cs="Huawei Sans"/>
        </w:rPr>
        <w:tab/>
      </w:r>
    </w:p>
    <w:p w14:paraId="2DADDDE6" w14:textId="77777777" w:rsidR="001D19EB" w:rsidRPr="006346DD" w:rsidRDefault="001D19EB" w:rsidP="001D19EB">
      <w:pPr>
        <w:pStyle w:val="2f2"/>
        <w:rPr>
          <w:rFonts w:cs="Huawei Sans"/>
        </w:rPr>
      </w:pPr>
      <w:r w:rsidRPr="006346DD">
        <w:rPr>
          <w:rFonts w:cs="Huawei Sans"/>
        </w:rPr>
        <w:t>Total</w:t>
      </w:r>
      <w:r w:rsidRPr="006346DD">
        <w:rPr>
          <w:rFonts w:cs="Huawei Sans"/>
        </w:rPr>
        <w:tab/>
        <w:t>number</w:t>
      </w:r>
      <w:r w:rsidRPr="006346DD">
        <w:rPr>
          <w:rFonts w:cs="Huawei Sans"/>
        </w:rPr>
        <w:tab/>
      </w:r>
      <w:r w:rsidRPr="006346DD">
        <w:rPr>
          <w:rFonts w:cs="Huawei Sans"/>
        </w:rPr>
        <w:tab/>
        <w:t>:</w:t>
      </w:r>
      <w:r w:rsidRPr="006346DD">
        <w:rPr>
          <w:rFonts w:cs="Huawei Sans"/>
        </w:rPr>
        <w:tab/>
        <w:t>3</w:t>
      </w:r>
    </w:p>
    <w:p w14:paraId="02269CF2" w14:textId="77777777" w:rsidR="001D19EB" w:rsidRPr="006346DD" w:rsidRDefault="001D19EB" w:rsidP="001D19EB">
      <w:pPr>
        <w:pStyle w:val="2f2"/>
        <w:rPr>
          <w:rFonts w:cs="Huawei Sans"/>
        </w:rPr>
      </w:pPr>
      <w:r w:rsidRPr="006346DD">
        <w:rPr>
          <w:rFonts w:cs="Huawei Sans"/>
        </w:rPr>
        <w:t>Active</w:t>
      </w:r>
      <w:r w:rsidRPr="006346DD">
        <w:rPr>
          <w:rFonts w:cs="Huawei Sans"/>
        </w:rPr>
        <w:tab/>
        <w:t>number</w:t>
      </w:r>
      <w:r w:rsidRPr="006346DD">
        <w:rPr>
          <w:rFonts w:cs="Huawei Sans"/>
        </w:rPr>
        <w:tab/>
        <w:t>:</w:t>
      </w:r>
      <w:r w:rsidRPr="006346DD">
        <w:rPr>
          <w:rFonts w:cs="Huawei Sans"/>
        </w:rPr>
        <w:tab/>
        <w:t>3</w:t>
      </w:r>
    </w:p>
    <w:p w14:paraId="1E5FA1F8" w14:textId="77777777" w:rsidR="001D19EB" w:rsidRPr="006346DD" w:rsidRDefault="001D19EB" w:rsidP="001D19EB">
      <w:pPr>
        <w:pStyle w:val="2f2"/>
        <w:rPr>
          <w:rFonts w:cs="Huawei Sans"/>
        </w:rPr>
      </w:pPr>
      <w:r w:rsidRPr="006346DD">
        <w:rPr>
          <w:rFonts w:cs="Huawei Sans"/>
        </w:rPr>
        <w:t>--------------------------------------------------------------------------------</w:t>
      </w:r>
    </w:p>
    <w:p w14:paraId="55D56775" w14:textId="77777777" w:rsidR="001D19EB" w:rsidRPr="006346DD" w:rsidRDefault="001D19EB" w:rsidP="001D19EB">
      <w:pPr>
        <w:pStyle w:val="2f2"/>
        <w:rPr>
          <w:rFonts w:cs="Huawei Sans"/>
        </w:rPr>
      </w:pPr>
      <w:r w:rsidRPr="006346DD">
        <w:rPr>
          <w:rFonts w:cs="Huawei Sans"/>
        </w:rPr>
        <w:tab/>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t>Sender-IP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Sender-Port</w:t>
      </w:r>
      <w:r w:rsidRPr="006346DD">
        <w:rPr>
          <w:rFonts w:cs="Huawei Sans"/>
        </w:rPr>
        <w:tab/>
      </w:r>
      <w:r w:rsidRPr="006346DD">
        <w:rPr>
          <w:rFonts w:cs="Huawei Sans"/>
        </w:rPr>
        <w:tab/>
        <w:t>Reflector-IP</w:t>
      </w:r>
      <w:r w:rsidRPr="006346DD">
        <w:rPr>
          <w:rFonts w:cs="Huawei Sans"/>
        </w:rPr>
        <w:tab/>
      </w:r>
      <w:r w:rsidRPr="006346DD">
        <w:rPr>
          <w:rFonts w:cs="Huawei Sans"/>
        </w:rPr>
        <w:tab/>
      </w:r>
      <w:r w:rsidRPr="006346DD">
        <w:rPr>
          <w:rFonts w:cs="Huawei Sans"/>
        </w:rPr>
        <w:tab/>
      </w:r>
      <w:r w:rsidRPr="006346DD">
        <w:rPr>
          <w:rFonts w:cs="Huawei Sans"/>
        </w:rPr>
        <w:tab/>
        <w:t>Reflector-Port</w:t>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p>
    <w:p w14:paraId="76EEE578" w14:textId="77777777" w:rsidR="001D19EB" w:rsidRPr="006346DD" w:rsidRDefault="001D19EB" w:rsidP="001D19EB">
      <w:pPr>
        <w:pStyle w:val="2f2"/>
        <w:rPr>
          <w:rFonts w:cs="Huawei Sans"/>
        </w:rPr>
      </w:pPr>
      <w:r w:rsidRPr="006346DD">
        <w:rPr>
          <w:rFonts w:cs="Huawei Sans"/>
        </w:rPr>
        <w:t>--------------------------------------------------------------------------------</w:t>
      </w:r>
    </w:p>
    <w:p w14:paraId="45E610FF" w14:textId="77777777" w:rsidR="001D19EB" w:rsidRPr="006346DD" w:rsidRDefault="001D19EB" w:rsidP="001D19EB">
      <w:pPr>
        <w:pStyle w:val="2f2"/>
        <w:rPr>
          <w:rFonts w:cs="Huawei Sans"/>
        </w:rPr>
      </w:pPr>
      <w:r w:rsidRPr="006346DD">
        <w:rPr>
          <w:rFonts w:cs="Huawei Sans"/>
        </w:rPr>
        <w:tab/>
      </w:r>
      <w:r w:rsidRPr="006346DD">
        <w:rPr>
          <w:rFonts w:cs="Huawei Sans"/>
        </w:rPr>
        <w:tab/>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t>10.0.0.2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33435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p>
    <w:p w14:paraId="2626EFC3" w14:textId="77777777" w:rsidR="001D19EB" w:rsidRPr="006346DD" w:rsidRDefault="001D19EB" w:rsidP="001D19EB">
      <w:pPr>
        <w:pStyle w:val="2f2"/>
        <w:rPr>
          <w:rFonts w:cs="Huawei Sans"/>
        </w:rPr>
      </w:pPr>
      <w:r w:rsidRPr="006346DD">
        <w:rPr>
          <w:rFonts w:cs="Huawei Sans"/>
        </w:rPr>
        <w:tab/>
      </w:r>
      <w:r w:rsidRPr="006346DD">
        <w:rPr>
          <w:rFonts w:cs="Huawei Sans"/>
        </w:rPr>
        <w:tab/>
      </w:r>
      <w:r w:rsidRPr="006346DD">
        <w:rPr>
          <w:rFonts w:cs="Huawei Sans"/>
        </w:rPr>
        <w:tab/>
        <w:t>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10.0.0.5</w:t>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t>45002</w:t>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t>10.0.0.6</w:t>
      </w:r>
      <w:r w:rsidRPr="006346DD">
        <w:rPr>
          <w:rFonts w:cs="Huawei Sans"/>
          <w:color w:val="C7000B"/>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33435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p>
    <w:p w14:paraId="3EC8DF9C" w14:textId="77777777" w:rsidR="001D19EB" w:rsidRPr="006346DD" w:rsidRDefault="001D19EB" w:rsidP="001D19EB">
      <w:pPr>
        <w:pStyle w:val="2f2"/>
        <w:rPr>
          <w:rFonts w:cs="Huawei Sans"/>
        </w:rPr>
      </w:pPr>
      <w:r w:rsidRPr="006346DD">
        <w:rPr>
          <w:rFonts w:cs="Huawei Sans"/>
        </w:rPr>
        <w:tab/>
      </w:r>
      <w:r w:rsidRPr="006346DD">
        <w:rPr>
          <w:rFonts w:cs="Huawei Sans"/>
        </w:rPr>
        <w:tab/>
      </w:r>
      <w:r w:rsidRPr="006346DD">
        <w:rPr>
          <w:rFonts w:cs="Huawei Sans"/>
        </w:rPr>
        <w:tab/>
        <w:t>3</w:t>
      </w:r>
      <w:r w:rsidRPr="006346DD">
        <w:rPr>
          <w:rFonts w:cs="Huawei Sans"/>
        </w:rPr>
        <w:tab/>
      </w:r>
      <w:r w:rsidRPr="006346DD">
        <w:rPr>
          <w:rFonts w:cs="Huawei Sans"/>
        </w:rPr>
        <w:tab/>
      </w:r>
      <w:r w:rsidRPr="006346DD">
        <w:rPr>
          <w:rFonts w:cs="Huawei Sans"/>
        </w:rPr>
        <w:tab/>
      </w:r>
      <w:r w:rsidRPr="006346DD">
        <w:rPr>
          <w:rFonts w:cs="Huawei Sans"/>
        </w:rPr>
        <w:tab/>
        <w:t>10.0.0.30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45003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10.0.0.29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33435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p>
    <w:p w14:paraId="17D8162B" w14:textId="77777777" w:rsidR="007A6EAB" w:rsidRDefault="007A6EAB" w:rsidP="007A6EAB">
      <w:pPr>
        <w:pStyle w:val="1f0"/>
      </w:pPr>
      <w:r>
        <w:lastRenderedPageBreak/>
        <w:t>The command output shows that the packets sent by P1 to PE3 for link delay measurement are UDP packets with the Sender-Port number being 45002 and Reflector-Port number being 33435. In the 5-tuple of the packets reflected by PE3, the source IP address is 10.0.0.6, destination IP address is 10.0.0.5, source port number is 33435, and destination port number is 45002.</w:t>
      </w:r>
    </w:p>
    <w:p w14:paraId="72D4CE7A" w14:textId="77777777" w:rsidR="007A6EAB" w:rsidRDefault="007A6EAB" w:rsidP="007A6EAB">
      <w:pPr>
        <w:pStyle w:val="1f0"/>
      </w:pPr>
      <w:r>
        <w:t>Create a traffic policy on PE3 to filter traffic.</w:t>
      </w:r>
    </w:p>
    <w:p w14:paraId="7A9CAEDC" w14:textId="77777777" w:rsidR="001D19EB" w:rsidRPr="006346DD" w:rsidRDefault="001D19EB" w:rsidP="001D19EB">
      <w:pPr>
        <w:pStyle w:val="2f2"/>
        <w:rPr>
          <w:rFonts w:cs="Huawei Sans"/>
        </w:rPr>
      </w:pPr>
      <w:r w:rsidRPr="006346DD">
        <w:rPr>
          <w:rFonts w:cs="Huawei Sans"/>
        </w:rPr>
        <w:t>[PE3]acl 3004</w:t>
      </w:r>
    </w:p>
    <w:p w14:paraId="67ED33D1" w14:textId="77777777" w:rsidR="001D19EB" w:rsidRPr="006346DD" w:rsidRDefault="001D19EB" w:rsidP="001D19EB">
      <w:pPr>
        <w:pStyle w:val="2f2"/>
        <w:rPr>
          <w:rFonts w:cs="Huawei Sans"/>
        </w:rPr>
      </w:pPr>
      <w:r w:rsidRPr="006346DD">
        <w:rPr>
          <w:rFonts w:cs="Huawei Sans"/>
        </w:rPr>
        <w:t>[PE3-acl4-advance-3004] rule 2 permit udp source 10.0.0.6 0 source-port eq 33435 destination 10.0.0.5 0</w:t>
      </w:r>
    </w:p>
    <w:p w14:paraId="1ACCA1E8" w14:textId="77777777" w:rsidR="007A6EAB" w:rsidRDefault="007A6EAB" w:rsidP="007A6EAB">
      <w:pPr>
        <w:pStyle w:val="1f0"/>
      </w:pPr>
      <w:r>
        <w:t>Use an advanced ACL to match the packet reflected by PE3.</w:t>
      </w:r>
    </w:p>
    <w:p w14:paraId="475C7CD3" w14:textId="77777777" w:rsidR="007A6EAB" w:rsidRDefault="007A6EAB" w:rsidP="007A6EAB">
      <w:pPr>
        <w:pStyle w:val="1f0"/>
      </w:pPr>
      <w:r>
        <w:t>Configure a traffic classifier.</w:t>
      </w:r>
    </w:p>
    <w:p w14:paraId="35921712" w14:textId="77777777" w:rsidR="001D19EB" w:rsidRPr="006346DD" w:rsidRDefault="001D19EB" w:rsidP="001D19EB">
      <w:pPr>
        <w:pStyle w:val="2f2"/>
        <w:rPr>
          <w:rFonts w:cs="Huawei Sans"/>
        </w:rPr>
      </w:pPr>
      <w:r w:rsidRPr="006346DD">
        <w:rPr>
          <w:rFonts w:cs="Huawei Sans"/>
        </w:rPr>
        <w:t>[PE3]traffic classifier TWAMP</w:t>
      </w:r>
    </w:p>
    <w:p w14:paraId="408BDCE3" w14:textId="77777777" w:rsidR="0057374F" w:rsidRPr="006346DD" w:rsidRDefault="001D19EB" w:rsidP="001D19EB">
      <w:pPr>
        <w:pStyle w:val="2f2"/>
        <w:rPr>
          <w:rFonts w:cs="Huawei Sans"/>
        </w:rPr>
      </w:pPr>
      <w:r w:rsidRPr="006346DD">
        <w:rPr>
          <w:rFonts w:cs="Huawei Sans"/>
        </w:rPr>
        <w:t>[PE3-classifier-TWAMP] if-match acl 3004</w:t>
      </w:r>
    </w:p>
    <w:p w14:paraId="055CEC58" w14:textId="77777777" w:rsidR="001D19EB" w:rsidRPr="006346DD" w:rsidRDefault="001D19EB" w:rsidP="00C67429">
      <w:pPr>
        <w:pStyle w:val="1f0"/>
        <w:rPr>
          <w:rFonts w:cs="Huawei Sans"/>
        </w:rPr>
      </w:pPr>
      <w:r w:rsidRPr="006346DD">
        <w:rPr>
          <w:rFonts w:cs="Huawei Sans"/>
        </w:rPr>
        <w:t>Configure a traffic behavior.</w:t>
      </w:r>
    </w:p>
    <w:p w14:paraId="58E3AC1B" w14:textId="77777777" w:rsidR="001D19EB" w:rsidRPr="006346DD" w:rsidRDefault="001D19EB" w:rsidP="001D19EB">
      <w:pPr>
        <w:pStyle w:val="2f2"/>
        <w:rPr>
          <w:rFonts w:cs="Huawei Sans"/>
        </w:rPr>
      </w:pPr>
      <w:r w:rsidRPr="006346DD">
        <w:rPr>
          <w:rFonts w:cs="Huawei Sans"/>
        </w:rPr>
        <w:t>[PE3]traffic behavior TWAMP</w:t>
      </w:r>
    </w:p>
    <w:p w14:paraId="314E743B" w14:textId="77777777" w:rsidR="001D19EB" w:rsidRPr="006346DD" w:rsidRDefault="001D19EB" w:rsidP="001D19EB">
      <w:pPr>
        <w:pStyle w:val="2f2"/>
        <w:rPr>
          <w:rFonts w:cs="Huawei Sans"/>
        </w:rPr>
      </w:pPr>
      <w:r w:rsidRPr="006346DD">
        <w:rPr>
          <w:rFonts w:cs="Huawei Sans"/>
        </w:rPr>
        <w:t xml:space="preserve">[PE3-behavior-TWAMP]deny </w:t>
      </w:r>
    </w:p>
    <w:p w14:paraId="67438750" w14:textId="77777777" w:rsidR="007A6EAB" w:rsidRDefault="007A6EAB" w:rsidP="007A6EAB">
      <w:pPr>
        <w:pStyle w:val="1f0"/>
      </w:pPr>
      <w:r>
        <w:t>Configure a traffic policy and apply the traffic policy to the outbound direction of GE0/3/1.</w:t>
      </w:r>
    </w:p>
    <w:p w14:paraId="7EBE8620" w14:textId="77777777" w:rsidR="001D19EB" w:rsidRPr="006346DD" w:rsidRDefault="001D19EB" w:rsidP="001D19EB">
      <w:pPr>
        <w:pStyle w:val="2f2"/>
        <w:rPr>
          <w:rFonts w:cs="Huawei Sans"/>
        </w:rPr>
      </w:pPr>
      <w:r w:rsidRPr="006346DD">
        <w:rPr>
          <w:rFonts w:cs="Huawei Sans"/>
        </w:rPr>
        <w:t>[PE3]traffic policy TWAMP</w:t>
      </w:r>
    </w:p>
    <w:p w14:paraId="6E2C74BB" w14:textId="77777777" w:rsidR="0057374F" w:rsidRPr="006346DD" w:rsidRDefault="001D19EB" w:rsidP="001D19EB">
      <w:pPr>
        <w:pStyle w:val="2f2"/>
        <w:rPr>
          <w:rFonts w:cs="Huawei Sans"/>
        </w:rPr>
      </w:pPr>
      <w:r w:rsidRPr="006346DD">
        <w:rPr>
          <w:rFonts w:cs="Huawei Sans"/>
        </w:rPr>
        <w:t xml:space="preserve">[PE3-trafficpolicy-TWAMP] classifier TWAMP behavior TWAMP </w:t>
      </w:r>
    </w:p>
    <w:p w14:paraId="3A87148F" w14:textId="77777777" w:rsidR="001D19EB" w:rsidRPr="006346DD" w:rsidRDefault="001D19EB" w:rsidP="001D19EB">
      <w:pPr>
        <w:pStyle w:val="2f2"/>
        <w:rPr>
          <w:rFonts w:cs="Huawei Sans"/>
        </w:rPr>
      </w:pPr>
      <w:r w:rsidRPr="006346DD">
        <w:rPr>
          <w:rFonts w:cs="Huawei Sans"/>
        </w:rPr>
        <w:t>[PE3-trafficpolicy-TWAMP] quit</w:t>
      </w:r>
    </w:p>
    <w:p w14:paraId="6B2C77B5" w14:textId="77777777" w:rsidR="001D19EB" w:rsidRPr="006346DD" w:rsidRDefault="001D19EB" w:rsidP="001D19EB">
      <w:pPr>
        <w:pStyle w:val="2f2"/>
        <w:rPr>
          <w:rFonts w:cs="Huawei Sans"/>
        </w:rPr>
      </w:pPr>
      <w:r w:rsidRPr="006346DD">
        <w:rPr>
          <w:rFonts w:cs="Huawei Sans"/>
        </w:rPr>
        <w:t>[PE3]interface GigabitEthernet0/3/1</w:t>
      </w:r>
    </w:p>
    <w:p w14:paraId="2B0195EE" w14:textId="0C1767BC" w:rsidR="00077CD8" w:rsidRPr="006346DD" w:rsidRDefault="001D19EB" w:rsidP="00CB5DB4">
      <w:pPr>
        <w:pStyle w:val="2f2"/>
        <w:rPr>
          <w:rFonts w:cs="Huawei Sans"/>
        </w:rPr>
      </w:pPr>
      <w:r w:rsidRPr="006346DD">
        <w:rPr>
          <w:rFonts w:cs="Huawei Sans"/>
        </w:rPr>
        <w:t xml:space="preserve">[PE3-GigabitEthernet0/3/1] traffic-policy TWAMP outbound </w:t>
      </w:r>
    </w:p>
    <w:p w14:paraId="76E18FF1" w14:textId="62D6688F" w:rsidR="00077CD8" w:rsidRPr="007A6EAB" w:rsidRDefault="007A6EAB" w:rsidP="00C67429">
      <w:pPr>
        <w:pStyle w:val="1f0"/>
        <w:rPr>
          <w:rFonts w:cs="Huawei Sans"/>
        </w:rPr>
      </w:pPr>
      <w:r>
        <w:t># On P1, check the TWAMP test result between P1 and PE3.</w:t>
      </w:r>
    </w:p>
    <w:p w14:paraId="465C1181" w14:textId="77777777" w:rsidR="007B67CA" w:rsidRPr="006346DD" w:rsidRDefault="007B67CA" w:rsidP="007B67CA">
      <w:pPr>
        <w:pStyle w:val="2f2"/>
        <w:rPr>
          <w:rFonts w:cs="Huawei Sans"/>
        </w:rPr>
      </w:pPr>
      <w:r w:rsidRPr="006346DD">
        <w:rPr>
          <w:rFonts w:cs="Huawei Sans"/>
        </w:rPr>
        <w:t xml:space="preserve">[P1]display twamp-light statistic-type twoway-delay test-session 2  </w:t>
      </w:r>
    </w:p>
    <w:p w14:paraId="55184C91" w14:textId="77777777" w:rsidR="007B67CA" w:rsidRPr="006346DD" w:rsidRDefault="007B67CA" w:rsidP="007B67CA">
      <w:pPr>
        <w:pStyle w:val="2f2"/>
        <w:rPr>
          <w:rFonts w:cs="Huawei Sans"/>
        </w:rPr>
      </w:pPr>
      <w:r w:rsidRPr="006346DD">
        <w:rPr>
          <w:rFonts w:cs="Huawei Sans"/>
        </w:rPr>
        <w:t>Latest two-way delay statistics(usec):</w:t>
      </w:r>
    </w:p>
    <w:p w14:paraId="203E3430" w14:textId="77777777" w:rsidR="007B67CA" w:rsidRPr="006346DD" w:rsidRDefault="007B67CA" w:rsidP="007B67CA">
      <w:pPr>
        <w:pStyle w:val="2f2"/>
        <w:rPr>
          <w:rFonts w:cs="Huawei Sans"/>
        </w:rPr>
      </w:pPr>
      <w:r w:rsidRPr="006346DD">
        <w:rPr>
          <w:rFonts w:cs="Huawei Sans"/>
        </w:rPr>
        <w:t>----------------------------------------------------------------------------------------------------</w:t>
      </w:r>
    </w:p>
    <w:p w14:paraId="0D64E34B" w14:textId="77777777" w:rsidR="007B67CA" w:rsidRPr="006346DD" w:rsidRDefault="007B67CA" w:rsidP="007B67CA">
      <w:pPr>
        <w:pStyle w:val="2f2"/>
        <w:rPr>
          <w:rFonts w:cs="Huawei Sans"/>
        </w:rPr>
      </w:pPr>
      <w:r w:rsidRPr="006346DD">
        <w:rPr>
          <w:rFonts w:cs="Huawei Sans"/>
        </w:rPr>
        <w:t xml:space="preserve">     Index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Delay(Avg)                     Jitter(Avg)</w:t>
      </w:r>
    </w:p>
    <w:p w14:paraId="72705D27" w14:textId="77777777" w:rsidR="007B67CA" w:rsidRPr="006346DD" w:rsidRDefault="007B67CA" w:rsidP="007B67CA">
      <w:pPr>
        <w:pStyle w:val="2f2"/>
        <w:rPr>
          <w:rFonts w:cs="Huawei Sans"/>
        </w:rPr>
      </w:pPr>
      <w:r w:rsidRPr="006346DD">
        <w:rPr>
          <w:rFonts w:cs="Huawei Sans"/>
        </w:rPr>
        <w:t>----------------------------------------------------------------------------------------------------</w:t>
      </w:r>
    </w:p>
    <w:p w14:paraId="5BB2A81D" w14:textId="77777777" w:rsidR="007B67CA" w:rsidRPr="006346DD" w:rsidRDefault="007B67CA" w:rsidP="007B67CA">
      <w:pPr>
        <w:pStyle w:val="2f2"/>
        <w:rPr>
          <w:rFonts w:cs="Huawei Sans"/>
        </w:rPr>
      </w:pPr>
      <w:r w:rsidRPr="006346DD">
        <w:rPr>
          <w:rFonts w:cs="Huawei Sans"/>
        </w:rPr>
        <w:t xml:space="preserve">      2714                              -                               -</w:t>
      </w:r>
    </w:p>
    <w:p w14:paraId="6FE83F9E" w14:textId="77777777" w:rsidR="007B67CA" w:rsidRPr="006346DD" w:rsidRDefault="007B67CA" w:rsidP="007B67CA">
      <w:pPr>
        <w:pStyle w:val="2f2"/>
        <w:rPr>
          <w:rFonts w:cs="Huawei Sans"/>
        </w:rPr>
      </w:pPr>
      <w:r w:rsidRPr="006346DD">
        <w:rPr>
          <w:rFonts w:cs="Huawei Sans"/>
        </w:rPr>
        <w:t xml:space="preserve">      2715                              -                               -</w:t>
      </w:r>
    </w:p>
    <w:p w14:paraId="3BDD7D7F" w14:textId="77777777" w:rsidR="007B67CA" w:rsidRPr="006346DD" w:rsidRDefault="007B67CA" w:rsidP="007B67CA">
      <w:pPr>
        <w:pStyle w:val="2f2"/>
        <w:rPr>
          <w:rFonts w:cs="Huawei Sans"/>
        </w:rPr>
      </w:pPr>
      <w:r w:rsidRPr="006346DD">
        <w:rPr>
          <w:rFonts w:cs="Huawei Sans"/>
        </w:rPr>
        <w:t xml:space="preserve">      2716                              -                               -</w:t>
      </w:r>
    </w:p>
    <w:p w14:paraId="3B243699" w14:textId="77777777" w:rsidR="007B67CA" w:rsidRPr="006346DD" w:rsidRDefault="007B67CA" w:rsidP="007B67CA">
      <w:pPr>
        <w:pStyle w:val="2f2"/>
        <w:rPr>
          <w:rFonts w:cs="Huawei Sans"/>
        </w:rPr>
      </w:pPr>
      <w:r w:rsidRPr="006346DD">
        <w:rPr>
          <w:rFonts w:cs="Huawei Sans"/>
        </w:rPr>
        <w:t xml:space="preserve">      2717                              -                               -</w:t>
      </w:r>
    </w:p>
    <w:p w14:paraId="774F4DAA" w14:textId="77777777" w:rsidR="007B67CA" w:rsidRPr="006346DD" w:rsidRDefault="007B67CA" w:rsidP="007B67CA">
      <w:pPr>
        <w:pStyle w:val="2f2"/>
        <w:rPr>
          <w:rFonts w:cs="Huawei Sans"/>
        </w:rPr>
      </w:pPr>
      <w:r w:rsidRPr="006346DD">
        <w:rPr>
          <w:rFonts w:cs="Huawei Sans"/>
        </w:rPr>
        <w:t xml:space="preserve">      2718                              -                               -</w:t>
      </w:r>
    </w:p>
    <w:p w14:paraId="38637AE7" w14:textId="77777777" w:rsidR="007B67CA" w:rsidRPr="006346DD" w:rsidRDefault="007B67CA" w:rsidP="007B67CA">
      <w:pPr>
        <w:pStyle w:val="2f2"/>
        <w:rPr>
          <w:rFonts w:cs="Huawei Sans"/>
        </w:rPr>
      </w:pPr>
      <w:r w:rsidRPr="006346DD">
        <w:rPr>
          <w:rFonts w:cs="Huawei Sans"/>
        </w:rPr>
        <w:t xml:space="preserve">      2719                              -                               -</w:t>
      </w:r>
    </w:p>
    <w:p w14:paraId="5B6ECB67" w14:textId="77777777" w:rsidR="007B67CA" w:rsidRPr="006346DD" w:rsidRDefault="007B67CA" w:rsidP="007B67CA">
      <w:pPr>
        <w:pStyle w:val="2f2"/>
        <w:rPr>
          <w:rFonts w:cs="Huawei Sans"/>
        </w:rPr>
      </w:pPr>
      <w:r w:rsidRPr="006346DD">
        <w:rPr>
          <w:rFonts w:cs="Huawei Sans"/>
        </w:rPr>
        <w:t xml:space="preserve">      2720                              -                               -</w:t>
      </w:r>
    </w:p>
    <w:p w14:paraId="447E264E" w14:textId="77777777" w:rsidR="007B67CA" w:rsidRPr="006346DD" w:rsidRDefault="007B67CA" w:rsidP="007B67CA">
      <w:pPr>
        <w:pStyle w:val="2f2"/>
        <w:rPr>
          <w:rFonts w:cs="Huawei Sans"/>
        </w:rPr>
      </w:pPr>
      <w:r w:rsidRPr="006346DD">
        <w:rPr>
          <w:rFonts w:cs="Huawei Sans"/>
        </w:rPr>
        <w:t xml:space="preserve">      2721                              -                               -</w:t>
      </w:r>
    </w:p>
    <w:p w14:paraId="369049CA" w14:textId="77777777" w:rsidR="007B67CA" w:rsidRPr="006346DD" w:rsidRDefault="007B67CA" w:rsidP="007B67CA">
      <w:pPr>
        <w:pStyle w:val="2f2"/>
        <w:rPr>
          <w:rFonts w:cs="Huawei Sans"/>
        </w:rPr>
      </w:pPr>
      <w:r w:rsidRPr="006346DD">
        <w:rPr>
          <w:rFonts w:cs="Huawei Sans"/>
        </w:rPr>
        <w:t xml:space="preserve">      2722                              -                               -</w:t>
      </w:r>
    </w:p>
    <w:p w14:paraId="586BA0D9" w14:textId="77777777" w:rsidR="007B67CA" w:rsidRPr="006346DD" w:rsidRDefault="007B67CA" w:rsidP="007B67CA">
      <w:pPr>
        <w:pStyle w:val="2f2"/>
        <w:rPr>
          <w:rFonts w:cs="Huawei Sans"/>
        </w:rPr>
      </w:pPr>
      <w:r w:rsidRPr="006346DD">
        <w:rPr>
          <w:rFonts w:cs="Huawei Sans"/>
        </w:rPr>
        <w:t xml:space="preserve">      2723                              -                               -</w:t>
      </w:r>
    </w:p>
    <w:p w14:paraId="34069633" w14:textId="77777777" w:rsidR="007B67CA" w:rsidRPr="006346DD" w:rsidRDefault="007B67CA" w:rsidP="007B67CA">
      <w:pPr>
        <w:pStyle w:val="2f2"/>
        <w:rPr>
          <w:rFonts w:cs="Huawei Sans"/>
        </w:rPr>
      </w:pPr>
      <w:r w:rsidRPr="006346DD">
        <w:rPr>
          <w:rFonts w:cs="Huawei Sans"/>
        </w:rPr>
        <w:t xml:space="preserve">      2724                              -                               -</w:t>
      </w:r>
    </w:p>
    <w:p w14:paraId="7BBCF58B" w14:textId="77777777" w:rsidR="007B67CA" w:rsidRPr="006346DD" w:rsidRDefault="007B67CA" w:rsidP="007B67CA">
      <w:pPr>
        <w:pStyle w:val="2f2"/>
        <w:rPr>
          <w:rFonts w:cs="Huawei Sans"/>
        </w:rPr>
      </w:pPr>
      <w:r w:rsidRPr="006346DD">
        <w:rPr>
          <w:rFonts w:cs="Huawei Sans"/>
        </w:rPr>
        <w:t xml:space="preserve">      2725                              -                               -</w:t>
      </w:r>
    </w:p>
    <w:p w14:paraId="1B24DF97" w14:textId="77777777" w:rsidR="007B67CA" w:rsidRPr="00D2656C" w:rsidRDefault="007B67CA" w:rsidP="00D2656C">
      <w:pPr>
        <w:pStyle w:val="2f2"/>
      </w:pPr>
      <w:r w:rsidRPr="00D2656C">
        <w:t xml:space="preserve">      2726                              -                               -</w:t>
      </w:r>
    </w:p>
    <w:p w14:paraId="70A274B3" w14:textId="77777777" w:rsidR="007B67CA" w:rsidRPr="00D2656C" w:rsidRDefault="007B67CA" w:rsidP="00D2656C">
      <w:pPr>
        <w:pStyle w:val="2f2"/>
      </w:pPr>
      <w:r w:rsidRPr="00D2656C">
        <w:t xml:space="preserve">      2727                              -                               -</w:t>
      </w:r>
    </w:p>
    <w:p w14:paraId="2363F6DB" w14:textId="77777777" w:rsidR="007B67CA" w:rsidRPr="006346DD" w:rsidRDefault="007B67CA" w:rsidP="007B67CA">
      <w:pPr>
        <w:pStyle w:val="2f2"/>
        <w:rPr>
          <w:rFonts w:cs="Huawei Sans"/>
        </w:rPr>
      </w:pPr>
      <w:r w:rsidRPr="006346DD">
        <w:rPr>
          <w:rFonts w:cs="Huawei Sans"/>
        </w:rPr>
        <w:lastRenderedPageBreak/>
        <w:t xml:space="preserve">      2728                              -                               -</w:t>
      </w:r>
    </w:p>
    <w:p w14:paraId="4D0204E7" w14:textId="77777777" w:rsidR="007B67CA" w:rsidRPr="006346DD" w:rsidRDefault="007B67CA" w:rsidP="007B67CA">
      <w:pPr>
        <w:pStyle w:val="2f2"/>
        <w:rPr>
          <w:rFonts w:cs="Huawei Sans"/>
        </w:rPr>
      </w:pPr>
      <w:r w:rsidRPr="006346DD">
        <w:rPr>
          <w:rFonts w:cs="Huawei Sans"/>
        </w:rPr>
        <w:t xml:space="preserve">      2729                              -                               -</w:t>
      </w:r>
    </w:p>
    <w:p w14:paraId="6182E77C" w14:textId="77777777" w:rsidR="007B67CA" w:rsidRPr="006346DD" w:rsidRDefault="007B67CA" w:rsidP="007B67CA">
      <w:pPr>
        <w:pStyle w:val="2f2"/>
        <w:rPr>
          <w:rFonts w:cs="Huawei Sans"/>
        </w:rPr>
      </w:pPr>
      <w:r w:rsidRPr="006346DD">
        <w:rPr>
          <w:rFonts w:cs="Huawei Sans"/>
        </w:rPr>
        <w:t xml:space="preserve">      2730                              -                               -</w:t>
      </w:r>
    </w:p>
    <w:p w14:paraId="75F76A84" w14:textId="77777777" w:rsidR="007B67CA" w:rsidRPr="006346DD" w:rsidRDefault="007B67CA" w:rsidP="007B67CA">
      <w:pPr>
        <w:pStyle w:val="2f2"/>
        <w:rPr>
          <w:rFonts w:cs="Huawei Sans"/>
        </w:rPr>
      </w:pPr>
      <w:r w:rsidRPr="006346DD">
        <w:rPr>
          <w:rFonts w:cs="Huawei Sans"/>
        </w:rPr>
        <w:t xml:space="preserve">      2731                              -                               -</w:t>
      </w:r>
    </w:p>
    <w:p w14:paraId="2FBE4E6D" w14:textId="77777777" w:rsidR="007B67CA" w:rsidRPr="006346DD" w:rsidRDefault="007B67CA" w:rsidP="007B67CA">
      <w:pPr>
        <w:pStyle w:val="2f2"/>
        <w:rPr>
          <w:rFonts w:cs="Huawei Sans"/>
        </w:rPr>
      </w:pPr>
      <w:r w:rsidRPr="006346DD">
        <w:rPr>
          <w:rFonts w:cs="Huawei Sans"/>
        </w:rPr>
        <w:t xml:space="preserve">      2732                              -                               -</w:t>
      </w:r>
    </w:p>
    <w:p w14:paraId="32D38AD5" w14:textId="77777777" w:rsidR="007B67CA" w:rsidRPr="006346DD" w:rsidRDefault="007B67CA" w:rsidP="007B67CA">
      <w:pPr>
        <w:pStyle w:val="2f2"/>
        <w:rPr>
          <w:rFonts w:cs="Huawei Sans"/>
        </w:rPr>
      </w:pPr>
      <w:r w:rsidRPr="006346DD">
        <w:rPr>
          <w:rFonts w:cs="Huawei Sans"/>
        </w:rPr>
        <w:t xml:space="preserve">      2733                              -                               -</w:t>
      </w:r>
    </w:p>
    <w:p w14:paraId="7881E20B" w14:textId="77777777" w:rsidR="007B67CA" w:rsidRPr="006346DD" w:rsidRDefault="007B67CA" w:rsidP="007B67CA">
      <w:pPr>
        <w:pStyle w:val="2f2"/>
        <w:rPr>
          <w:rFonts w:cs="Huawei Sans"/>
        </w:rPr>
      </w:pPr>
      <w:r w:rsidRPr="006346DD">
        <w:rPr>
          <w:rFonts w:cs="Huawei Sans"/>
        </w:rPr>
        <w:t xml:space="preserve">      2734                              -                               -</w:t>
      </w:r>
    </w:p>
    <w:p w14:paraId="29C9C9F1" w14:textId="77777777" w:rsidR="007B67CA" w:rsidRPr="006346DD" w:rsidRDefault="007B67CA" w:rsidP="007B67CA">
      <w:pPr>
        <w:pStyle w:val="2f2"/>
        <w:rPr>
          <w:rFonts w:cs="Huawei Sans"/>
        </w:rPr>
      </w:pPr>
      <w:r w:rsidRPr="006346DD">
        <w:rPr>
          <w:rFonts w:cs="Huawei Sans"/>
        </w:rPr>
        <w:t xml:space="preserve">      2735                              -                               -</w:t>
      </w:r>
    </w:p>
    <w:p w14:paraId="3D54E576" w14:textId="77777777" w:rsidR="007B67CA" w:rsidRPr="006346DD" w:rsidRDefault="007B67CA" w:rsidP="007B67CA">
      <w:pPr>
        <w:pStyle w:val="2f2"/>
        <w:rPr>
          <w:rFonts w:cs="Huawei Sans"/>
        </w:rPr>
      </w:pPr>
      <w:r w:rsidRPr="006346DD">
        <w:rPr>
          <w:rFonts w:cs="Huawei Sans"/>
        </w:rPr>
        <w:t xml:space="preserve">      2736                              -                               -</w:t>
      </w:r>
    </w:p>
    <w:p w14:paraId="7CF3C192" w14:textId="77777777" w:rsidR="007B67CA" w:rsidRPr="006346DD" w:rsidRDefault="007B67CA" w:rsidP="007B67CA">
      <w:pPr>
        <w:pStyle w:val="2f2"/>
        <w:rPr>
          <w:rFonts w:cs="Huawei Sans"/>
        </w:rPr>
      </w:pPr>
      <w:r w:rsidRPr="006346DD">
        <w:rPr>
          <w:rFonts w:cs="Huawei Sans"/>
        </w:rPr>
        <w:t xml:space="preserve">      2737                              -                               -</w:t>
      </w:r>
    </w:p>
    <w:p w14:paraId="2E55F8D9" w14:textId="77777777" w:rsidR="007B67CA" w:rsidRPr="006346DD" w:rsidRDefault="007B67CA" w:rsidP="007B67CA">
      <w:pPr>
        <w:pStyle w:val="2f2"/>
        <w:rPr>
          <w:rFonts w:cs="Huawei Sans"/>
        </w:rPr>
      </w:pPr>
      <w:r w:rsidRPr="006346DD">
        <w:rPr>
          <w:rFonts w:cs="Huawei Sans"/>
        </w:rPr>
        <w:t xml:space="preserve">      2738                              -                               -</w:t>
      </w:r>
    </w:p>
    <w:p w14:paraId="33386B95" w14:textId="77777777" w:rsidR="007B67CA" w:rsidRPr="006346DD" w:rsidRDefault="007B67CA" w:rsidP="007B67CA">
      <w:pPr>
        <w:pStyle w:val="2f2"/>
        <w:rPr>
          <w:rFonts w:cs="Huawei Sans"/>
        </w:rPr>
      </w:pPr>
      <w:r w:rsidRPr="006346DD">
        <w:rPr>
          <w:rFonts w:cs="Huawei Sans"/>
        </w:rPr>
        <w:t xml:space="preserve">      2739                              -                               -</w:t>
      </w:r>
    </w:p>
    <w:p w14:paraId="1684094D" w14:textId="77777777" w:rsidR="007B67CA" w:rsidRPr="006346DD" w:rsidRDefault="007B67CA" w:rsidP="007B67CA">
      <w:pPr>
        <w:pStyle w:val="2f2"/>
        <w:rPr>
          <w:rFonts w:cs="Huawei Sans"/>
        </w:rPr>
      </w:pPr>
      <w:r w:rsidRPr="006346DD">
        <w:rPr>
          <w:rFonts w:cs="Huawei Sans"/>
        </w:rPr>
        <w:t xml:space="preserve">      2740                              -                               -</w:t>
      </w:r>
    </w:p>
    <w:p w14:paraId="62657E1A" w14:textId="77777777" w:rsidR="007B67CA" w:rsidRPr="006346DD" w:rsidRDefault="007B67CA" w:rsidP="007B67CA">
      <w:pPr>
        <w:pStyle w:val="2f2"/>
        <w:rPr>
          <w:rFonts w:cs="Huawei Sans"/>
        </w:rPr>
      </w:pPr>
      <w:r w:rsidRPr="006346DD">
        <w:rPr>
          <w:rFonts w:cs="Huawei Sans"/>
        </w:rPr>
        <w:t xml:space="preserve">      2741                              -                               -</w:t>
      </w:r>
    </w:p>
    <w:p w14:paraId="6AA38EF3" w14:textId="77777777" w:rsidR="007B67CA" w:rsidRPr="006346DD" w:rsidRDefault="007B67CA" w:rsidP="007B67CA">
      <w:pPr>
        <w:pStyle w:val="2f2"/>
        <w:rPr>
          <w:rFonts w:cs="Huawei Sans"/>
        </w:rPr>
      </w:pPr>
      <w:r w:rsidRPr="006346DD">
        <w:rPr>
          <w:rFonts w:cs="Huawei Sans"/>
        </w:rPr>
        <w:t xml:space="preserve">      2742                              -                               -</w:t>
      </w:r>
    </w:p>
    <w:p w14:paraId="1FAFE283" w14:textId="77777777" w:rsidR="007B67CA" w:rsidRPr="006346DD" w:rsidRDefault="007B67CA" w:rsidP="007B67CA">
      <w:pPr>
        <w:pStyle w:val="2f2"/>
        <w:rPr>
          <w:rFonts w:cs="Huawei Sans"/>
        </w:rPr>
      </w:pPr>
      <w:r w:rsidRPr="006346DD">
        <w:rPr>
          <w:rFonts w:cs="Huawei Sans"/>
        </w:rPr>
        <w:t xml:space="preserve">      2743                              -                               -</w:t>
      </w:r>
    </w:p>
    <w:p w14:paraId="39917416" w14:textId="77777777" w:rsidR="007B67CA" w:rsidRPr="006346DD" w:rsidRDefault="007B67CA" w:rsidP="007B67CA">
      <w:pPr>
        <w:pStyle w:val="2f2"/>
        <w:rPr>
          <w:rFonts w:cs="Huawei Sans"/>
        </w:rPr>
      </w:pPr>
      <w:r w:rsidRPr="006346DD">
        <w:rPr>
          <w:rFonts w:cs="Huawei Sans"/>
        </w:rPr>
        <w:t>------------------------------------------------------------------------------------------------------</w:t>
      </w:r>
    </w:p>
    <w:p w14:paraId="1C1F482F" w14:textId="57DCD935" w:rsidR="007B67CA" w:rsidRPr="006346DD" w:rsidRDefault="00D2656C" w:rsidP="007B67CA">
      <w:pPr>
        <w:pStyle w:val="2f2"/>
        <w:rPr>
          <w:rFonts w:cs="Huawei Sans"/>
        </w:rPr>
      </w:pPr>
      <w:r>
        <w:rPr>
          <w:rFonts w:cs="Huawei Sans"/>
        </w:rPr>
        <w:t xml:space="preserve">Average Delay    :        </w:t>
      </w:r>
      <w:r>
        <w:rPr>
          <w:rFonts w:cs="Huawei Sans"/>
        </w:rPr>
        <w:tab/>
      </w:r>
      <w:r w:rsidR="007B67CA" w:rsidRPr="006346DD">
        <w:rPr>
          <w:rFonts w:cs="Huawei Sans"/>
        </w:rPr>
        <w:t>40    Average Jitter   :          0</w:t>
      </w:r>
    </w:p>
    <w:p w14:paraId="772104E5" w14:textId="2524899F" w:rsidR="007B67CA" w:rsidRPr="006346DD" w:rsidRDefault="007B67CA" w:rsidP="007B67CA">
      <w:pPr>
        <w:pStyle w:val="2f2"/>
        <w:rPr>
          <w:rFonts w:cs="Huawei Sans"/>
        </w:rPr>
      </w:pPr>
      <w:r w:rsidRPr="006346DD">
        <w:rPr>
          <w:rFonts w:cs="Huawei Sans"/>
        </w:rPr>
        <w:t>Maximum Delay    :       4</w:t>
      </w:r>
      <w:r w:rsidR="00D2656C">
        <w:rPr>
          <w:rFonts w:cs="Huawei Sans"/>
        </w:rPr>
        <w:t xml:space="preserve">1    Maximum Jitter   :        </w:t>
      </w:r>
      <w:r w:rsidRPr="006346DD">
        <w:rPr>
          <w:rFonts w:cs="Huawei Sans"/>
        </w:rPr>
        <w:t>1</w:t>
      </w:r>
    </w:p>
    <w:p w14:paraId="48C5AC84" w14:textId="77777777" w:rsidR="007B67CA" w:rsidRPr="006346DD" w:rsidRDefault="007B67CA" w:rsidP="007B67CA">
      <w:pPr>
        <w:pStyle w:val="2f2"/>
        <w:rPr>
          <w:rFonts w:cs="Huawei Sans"/>
        </w:rPr>
      </w:pPr>
      <w:r w:rsidRPr="006346DD">
        <w:rPr>
          <w:rFonts w:cs="Huawei Sans"/>
        </w:rPr>
        <w:t xml:space="preserve">Minimum Delay    :       </w:t>
      </w:r>
      <w:r w:rsidRPr="006346DD">
        <w:rPr>
          <w:rFonts w:cs="Huawei Sans"/>
        </w:rPr>
        <w:tab/>
        <w:t>37    Minimum Jitter   :         0</w:t>
      </w:r>
    </w:p>
    <w:p w14:paraId="5EA04D76" w14:textId="77777777" w:rsidR="007A6EAB" w:rsidRDefault="007A6EAB" w:rsidP="007A6EAB">
      <w:pPr>
        <w:pStyle w:val="1f0"/>
      </w:pPr>
      <w:r>
        <w:t>The delay information cannot be detected.</w:t>
      </w:r>
    </w:p>
    <w:p w14:paraId="491604E1" w14:textId="77777777" w:rsidR="007A6EAB" w:rsidRDefault="007A6EAB" w:rsidP="007A6EAB">
      <w:pPr>
        <w:pStyle w:val="1f0"/>
      </w:pPr>
      <w:r>
        <w:t># On the controller, check the delay of the SR-MPLS TE tunnel from PE1 to PE4.</w:t>
      </w:r>
    </w:p>
    <w:p w14:paraId="6CC6055A" w14:textId="77777777" w:rsidR="007A6EAB" w:rsidRDefault="007A6EAB" w:rsidP="007A6EAB">
      <w:pPr>
        <w:pStyle w:val="1f0"/>
      </w:pPr>
      <w:r>
        <w:t xml:space="preserve">On the </w:t>
      </w:r>
      <w:r>
        <w:rPr>
          <w:b/>
          <w:bCs/>
        </w:rPr>
        <w:t>Network Optimization</w:t>
      </w:r>
      <w:r>
        <w:t xml:space="preserve"> page, find the SR-MPLS TE tunnel through filtering and check its two-way delay.</w:t>
      </w:r>
    </w:p>
    <w:p w14:paraId="6B11F1F0" w14:textId="691838F4" w:rsidR="007B67CA" w:rsidRPr="006346DD" w:rsidRDefault="00B5549C" w:rsidP="00C67429">
      <w:pPr>
        <w:pStyle w:val="1f0"/>
        <w:rPr>
          <w:rFonts w:cs="Huawei Sans"/>
        </w:rPr>
      </w:pPr>
      <w:r>
        <w:rPr>
          <w:noProof/>
        </w:rPr>
        <w:drawing>
          <wp:inline distT="0" distB="0" distL="0" distR="0" wp14:anchorId="614DD669" wp14:editId="022757F5">
            <wp:extent cx="5454000" cy="593613"/>
            <wp:effectExtent l="19050" t="19050" r="13970" b="1651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454000" cy="593613"/>
                    </a:xfrm>
                    <a:prstGeom prst="rect">
                      <a:avLst/>
                    </a:prstGeom>
                    <a:ln w="12700">
                      <a:solidFill>
                        <a:schemeClr val="bg1">
                          <a:lumMod val="85000"/>
                        </a:schemeClr>
                      </a:solidFill>
                    </a:ln>
                  </pic:spPr>
                </pic:pic>
              </a:graphicData>
            </a:graphic>
          </wp:inline>
        </w:drawing>
      </w:r>
    </w:p>
    <w:p w14:paraId="2A7B6EBD" w14:textId="11B6C291" w:rsidR="007B67CA" w:rsidRPr="006346DD" w:rsidRDefault="00B5549C" w:rsidP="00A37A78">
      <w:pPr>
        <w:pStyle w:val="1f0"/>
        <w:rPr>
          <w:rFonts w:cs="Huawei Sans"/>
        </w:rPr>
      </w:pPr>
      <w:r>
        <w:rPr>
          <w:noProof/>
        </w:rPr>
        <w:drawing>
          <wp:inline distT="0" distB="0" distL="0" distR="0" wp14:anchorId="2B52ED40" wp14:editId="2764690C">
            <wp:extent cx="5454000" cy="589086"/>
            <wp:effectExtent l="19050" t="19050" r="13970" b="20955"/>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454000" cy="589086"/>
                    </a:xfrm>
                    <a:prstGeom prst="rect">
                      <a:avLst/>
                    </a:prstGeom>
                    <a:ln w="12700">
                      <a:solidFill>
                        <a:schemeClr val="bg1">
                          <a:lumMod val="85000"/>
                        </a:schemeClr>
                      </a:solidFill>
                    </a:ln>
                  </pic:spPr>
                </pic:pic>
              </a:graphicData>
            </a:graphic>
          </wp:inline>
        </w:drawing>
      </w:r>
    </w:p>
    <w:p w14:paraId="471E8AAF" w14:textId="77777777" w:rsidR="007A6EAB" w:rsidRDefault="007A6EAB" w:rsidP="007A6EAB">
      <w:pPr>
        <w:pStyle w:val="1f0"/>
      </w:pPr>
      <w:r>
        <w:t>The delay in the direction from PE4 to PE1 is normal, but the delay in the direction from PE1 to PE4 is 233 µs, exceeding the delay limit (100 µs) configured for the tunnel.</w:t>
      </w:r>
    </w:p>
    <w:p w14:paraId="79BB3543" w14:textId="77777777" w:rsidR="007A6EAB" w:rsidRDefault="007A6EAB" w:rsidP="007A6EAB">
      <w:pPr>
        <w:pStyle w:val="1f0"/>
      </w:pPr>
      <w:r>
        <w:t>In this case, the controller automatically computes a new path that meets the constraint for the tunnel from PE4 to PE1 during the next automatic optimization.</w:t>
      </w:r>
    </w:p>
    <w:p w14:paraId="1DF73571" w14:textId="77777777" w:rsidR="007A6EAB" w:rsidRDefault="007A6EAB" w:rsidP="007A6EAB">
      <w:pPr>
        <w:pStyle w:val="1f0"/>
      </w:pPr>
    </w:p>
    <w:p w14:paraId="2FC9EB52" w14:textId="77777777" w:rsidR="007A6EAB" w:rsidRDefault="007A6EAB" w:rsidP="007A6EAB">
      <w:pPr>
        <w:pStyle w:val="1f0"/>
      </w:pPr>
      <w:r>
        <w:t xml:space="preserve">Because </w:t>
      </w:r>
      <w:r>
        <w:rPr>
          <w:b/>
          <w:bCs/>
        </w:rPr>
        <w:t>Auto Approval</w:t>
      </w:r>
      <w:r>
        <w:t xml:space="preserve"> is not enabled, we need to manually check the optimization result.</w:t>
      </w:r>
    </w:p>
    <w:p w14:paraId="70557643" w14:textId="77777777" w:rsidR="007A6EAB" w:rsidRDefault="007A6EAB" w:rsidP="007A6EAB">
      <w:pPr>
        <w:pStyle w:val="1f0"/>
      </w:pPr>
    </w:p>
    <w:p w14:paraId="19A6E180" w14:textId="77777777" w:rsidR="007A6EAB" w:rsidRDefault="007A6EAB" w:rsidP="007A6EAB">
      <w:pPr>
        <w:pStyle w:val="1f0"/>
      </w:pPr>
      <w:r>
        <w:t># Check the optimization result.</w:t>
      </w:r>
    </w:p>
    <w:p w14:paraId="63642F24" w14:textId="402C42B0" w:rsidR="007B67CA" w:rsidRPr="006346DD" w:rsidRDefault="00B5549C" w:rsidP="00C67429">
      <w:pPr>
        <w:pStyle w:val="1f0"/>
        <w:rPr>
          <w:rFonts w:cs="Huawei Sans"/>
        </w:rPr>
      </w:pPr>
      <w:r>
        <w:rPr>
          <w:noProof/>
        </w:rPr>
        <w:lastRenderedPageBreak/>
        <w:drawing>
          <wp:inline distT="0" distB="0" distL="0" distR="0" wp14:anchorId="7D0743A8" wp14:editId="1ABB8F8D">
            <wp:extent cx="5454000" cy="1491673"/>
            <wp:effectExtent l="19050" t="19050" r="13970" b="13335"/>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454000" cy="1491673"/>
                    </a:xfrm>
                    <a:prstGeom prst="rect">
                      <a:avLst/>
                    </a:prstGeom>
                    <a:ln w="12700">
                      <a:solidFill>
                        <a:schemeClr val="bg1">
                          <a:lumMod val="85000"/>
                        </a:schemeClr>
                      </a:solidFill>
                    </a:ln>
                  </pic:spPr>
                </pic:pic>
              </a:graphicData>
            </a:graphic>
          </wp:inline>
        </w:drawing>
      </w:r>
    </w:p>
    <w:p w14:paraId="5B26221C" w14:textId="77777777" w:rsidR="009C6EBC" w:rsidRPr="006346DD" w:rsidRDefault="009C6EBC" w:rsidP="00C67429">
      <w:pPr>
        <w:pStyle w:val="1f0"/>
        <w:rPr>
          <w:rFonts w:cs="Huawei Sans"/>
        </w:rPr>
      </w:pPr>
    </w:p>
    <w:p w14:paraId="7A3877B8" w14:textId="77777777" w:rsidR="007A6EAB" w:rsidRDefault="007A6EAB" w:rsidP="007A6EAB">
      <w:pPr>
        <w:pStyle w:val="1f0"/>
      </w:pPr>
      <w:r>
        <w:t xml:space="preserve">In the upper left corner of the </w:t>
      </w:r>
      <w:r>
        <w:rPr>
          <w:b/>
          <w:bCs/>
        </w:rPr>
        <w:t>Network Optimization</w:t>
      </w:r>
      <w:r>
        <w:t xml:space="preserve"> page, click </w:t>
      </w:r>
      <w:r>
        <w:rPr>
          <w:b/>
          <w:bCs/>
        </w:rPr>
        <w:t>Optimization Preview</w:t>
      </w:r>
      <w:r>
        <w:t>.</w:t>
      </w:r>
    </w:p>
    <w:p w14:paraId="73AFC71F" w14:textId="4F978A60" w:rsidR="007B67CA" w:rsidRPr="006346DD" w:rsidRDefault="007A6EAB" w:rsidP="00C67429">
      <w:pPr>
        <w:pStyle w:val="1f0"/>
        <w:rPr>
          <w:rFonts w:cs="Huawei Sans"/>
        </w:rPr>
      </w:pPr>
      <w:r>
        <w:t>On the page that is displayed, expand the topology and click the tunnel from PE1 to PE4 (the source LSR is 1.0.0.1).</w:t>
      </w:r>
      <w:r w:rsidR="00B5549C">
        <w:rPr>
          <w:noProof/>
        </w:rPr>
        <w:drawing>
          <wp:inline distT="0" distB="0" distL="0" distR="0" wp14:anchorId="03A46862" wp14:editId="55453378">
            <wp:extent cx="5454000" cy="2527243"/>
            <wp:effectExtent l="19050" t="19050" r="13970" b="26035"/>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54000" cy="2527243"/>
                    </a:xfrm>
                    <a:prstGeom prst="rect">
                      <a:avLst/>
                    </a:prstGeom>
                    <a:ln w="12700">
                      <a:solidFill>
                        <a:schemeClr val="bg1">
                          <a:lumMod val="85000"/>
                        </a:schemeClr>
                      </a:solidFill>
                    </a:ln>
                  </pic:spPr>
                </pic:pic>
              </a:graphicData>
            </a:graphic>
          </wp:inline>
        </w:drawing>
      </w:r>
    </w:p>
    <w:p w14:paraId="60F76051" w14:textId="77777777" w:rsidR="009C6EBC" w:rsidRPr="006346DD" w:rsidRDefault="009C6EBC" w:rsidP="00C67429">
      <w:pPr>
        <w:pStyle w:val="1f0"/>
        <w:rPr>
          <w:rFonts w:cs="Huawei Sans"/>
        </w:rPr>
      </w:pPr>
    </w:p>
    <w:p w14:paraId="3976F5A3" w14:textId="696B1059" w:rsidR="00A37A78" w:rsidRPr="006346DD" w:rsidRDefault="007A6EAB" w:rsidP="00812D4A">
      <w:pPr>
        <w:pStyle w:val="1f0"/>
        <w:rPr>
          <w:rFonts w:cs="Huawei Sans"/>
        </w:rPr>
      </w:pPr>
      <w:r>
        <w:t xml:space="preserve">The tunnel has switched to path PE1-&gt; PE2 -&gt; P2 -&gt; PE4 instead of traversing P1 and PE3. Click </w:t>
      </w:r>
      <w:r>
        <w:rPr>
          <w:b/>
          <w:bCs/>
        </w:rPr>
        <w:t>Apply</w:t>
      </w:r>
      <w:r>
        <w:t xml:space="preserve"> in the lower right corner to deliver the automatic optimization result.</w:t>
      </w:r>
    </w:p>
    <w:p w14:paraId="23BA2DFB" w14:textId="77777777" w:rsidR="00812D4A" w:rsidRPr="006346DD" w:rsidRDefault="00812D4A" w:rsidP="00812D4A">
      <w:pPr>
        <w:pStyle w:val="3"/>
        <w:rPr>
          <w:rFonts w:cs="Huawei Sans"/>
        </w:rPr>
      </w:pPr>
      <w:bookmarkStart w:id="45" w:name="_Toc74745719"/>
      <w:r w:rsidRPr="006346DD">
        <w:rPr>
          <w:rFonts w:cs="Huawei Sans"/>
        </w:rPr>
        <w:t>Quiz</w:t>
      </w:r>
      <w:bookmarkEnd w:id="45"/>
    </w:p>
    <w:p w14:paraId="3882BFC4" w14:textId="77777777" w:rsidR="00A37A78" w:rsidRPr="006346DD" w:rsidRDefault="00812D4A" w:rsidP="00A37A78">
      <w:pPr>
        <w:pStyle w:val="1f0"/>
        <w:rPr>
          <w:rFonts w:cs="Huawei Sans"/>
        </w:rPr>
      </w:pPr>
      <w:r w:rsidRPr="006346DD">
        <w:rPr>
          <w:rFonts w:cs="Huawei Sans"/>
        </w:rPr>
        <w:t>Which protocol is used by the controller to deliver SR-MPLS TE configurations?</w:t>
      </w:r>
    </w:p>
    <w:p w14:paraId="0B0383EB" w14:textId="298562F8" w:rsidR="005921CA" w:rsidRPr="006346DD" w:rsidRDefault="007A6EAB" w:rsidP="006E15FA">
      <w:pPr>
        <w:pStyle w:val="2"/>
        <w:rPr>
          <w:rFonts w:cs="Huawei Sans"/>
        </w:rPr>
      </w:pPr>
      <w:bookmarkStart w:id="46" w:name="_Toc74745720"/>
      <w:r>
        <w:t>SRv6 Service Delivery by the Controller</w:t>
      </w:r>
      <w:bookmarkEnd w:id="46"/>
    </w:p>
    <w:p w14:paraId="20E88D50" w14:textId="77777777" w:rsidR="005921CA" w:rsidRPr="006346DD" w:rsidRDefault="005921CA" w:rsidP="006E15FA">
      <w:pPr>
        <w:pStyle w:val="3"/>
        <w:rPr>
          <w:rFonts w:cs="Huawei Sans"/>
        </w:rPr>
      </w:pPr>
      <w:bookmarkStart w:id="47" w:name="_Toc74745721"/>
      <w:r w:rsidRPr="006346DD">
        <w:rPr>
          <w:rFonts w:cs="Huawei Sans"/>
        </w:rPr>
        <w:t>Introduction</w:t>
      </w:r>
      <w:bookmarkEnd w:id="47"/>
    </w:p>
    <w:p w14:paraId="1481FFB8" w14:textId="77777777" w:rsidR="005921CA" w:rsidRPr="006346DD" w:rsidRDefault="005921CA" w:rsidP="006E15FA">
      <w:pPr>
        <w:pStyle w:val="4"/>
        <w:rPr>
          <w:rFonts w:cs="Huawei Sans" w:hint="default"/>
        </w:rPr>
      </w:pPr>
      <w:r w:rsidRPr="006346DD">
        <w:rPr>
          <w:rFonts w:cs="Huawei Sans" w:hint="default"/>
        </w:rPr>
        <w:t>Objectives</w:t>
      </w:r>
    </w:p>
    <w:p w14:paraId="5A3BFE86" w14:textId="77777777" w:rsidR="00F445EA" w:rsidRPr="006346DD" w:rsidRDefault="00F445EA" w:rsidP="00F445EA">
      <w:pPr>
        <w:pStyle w:val="1f0"/>
        <w:rPr>
          <w:rFonts w:cs="Huawei Sans"/>
        </w:rPr>
      </w:pPr>
      <w:r w:rsidRPr="006346DD">
        <w:rPr>
          <w:rFonts w:cs="Huawei Sans"/>
        </w:rPr>
        <w:t>Upon completion of this task, you will be able to:</w:t>
      </w:r>
    </w:p>
    <w:p w14:paraId="2DCC163F" w14:textId="77777777" w:rsidR="007A6EAB" w:rsidRDefault="007A6EAB" w:rsidP="007A6EAB">
      <w:pPr>
        <w:pStyle w:val="4a"/>
        <w:tabs>
          <w:tab w:val="clear" w:pos="1440"/>
          <w:tab w:val="num" w:pos="2126"/>
        </w:tabs>
      </w:pPr>
      <w:r>
        <w:t>Establish BGP-LS and BGP SRv6 Policy relationships between the controller and devices.</w:t>
      </w:r>
    </w:p>
    <w:p w14:paraId="097E2776" w14:textId="77777777" w:rsidR="007A6EAB" w:rsidRDefault="007A6EAB" w:rsidP="007A6EAB">
      <w:pPr>
        <w:pStyle w:val="4a"/>
        <w:tabs>
          <w:tab w:val="clear" w:pos="1440"/>
          <w:tab w:val="num" w:pos="2126"/>
        </w:tabs>
      </w:pPr>
      <w:r>
        <w:t>Deliver EVPN L3VPNv4 over SRv6 Policy configurations through iMaster NCE-IP.</w:t>
      </w:r>
    </w:p>
    <w:p w14:paraId="33938396" w14:textId="47BC92AA" w:rsidR="005921CA" w:rsidRPr="006346DD" w:rsidRDefault="007A6EAB" w:rsidP="007A6EAB">
      <w:pPr>
        <w:pStyle w:val="4a"/>
        <w:rPr>
          <w:rFonts w:cs="Huawei Sans"/>
        </w:rPr>
      </w:pPr>
      <w:r>
        <w:lastRenderedPageBreak/>
        <w:t>Observe packet forwarding over the SRv6 TE Policy.</w:t>
      </w:r>
    </w:p>
    <w:p w14:paraId="3D2BDE12" w14:textId="77777777" w:rsidR="00A25F10" w:rsidRPr="006346DD" w:rsidRDefault="005921CA" w:rsidP="00A270FC">
      <w:pPr>
        <w:pStyle w:val="4"/>
        <w:rPr>
          <w:rFonts w:cs="Huawei Sans" w:hint="default"/>
        </w:rPr>
      </w:pPr>
      <w:r w:rsidRPr="006346DD">
        <w:rPr>
          <w:rFonts w:cs="Huawei Sans" w:hint="default"/>
        </w:rPr>
        <w:t>Networking Description</w:t>
      </w:r>
    </w:p>
    <w:p w14:paraId="56F332D4" w14:textId="77777777" w:rsidR="00A270FC" w:rsidRPr="006346DD" w:rsidRDefault="00A270FC" w:rsidP="00C67429">
      <w:pPr>
        <w:pStyle w:val="1f0"/>
        <w:rPr>
          <w:rFonts w:cs="Huawei Sans"/>
        </w:rPr>
      </w:pPr>
      <w:r w:rsidRPr="006346DD">
        <w:rPr>
          <w:rFonts w:cs="Huawei Sans"/>
          <w:noProof/>
        </w:rPr>
        <w:drawing>
          <wp:inline distT="0" distB="0" distL="0" distR="0" wp14:anchorId="3B2CB954" wp14:editId="3DCE9240">
            <wp:extent cx="5454000" cy="3145942"/>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454000" cy="3145942"/>
                    </a:xfrm>
                    <a:prstGeom prst="rect">
                      <a:avLst/>
                    </a:prstGeom>
                    <a:noFill/>
                  </pic:spPr>
                </pic:pic>
              </a:graphicData>
            </a:graphic>
          </wp:inline>
        </w:drawing>
      </w:r>
    </w:p>
    <w:p w14:paraId="4AF1C422" w14:textId="77777777" w:rsidR="005921CA" w:rsidRPr="006346DD" w:rsidRDefault="005921CA" w:rsidP="005921CA">
      <w:pPr>
        <w:pStyle w:val="92"/>
        <w:ind w:left="1701"/>
        <w:rPr>
          <w:rFonts w:cs="Huawei Sans"/>
        </w:rPr>
      </w:pPr>
      <w:r w:rsidRPr="006346DD">
        <w:rPr>
          <w:rFonts w:cs="Huawei Sans"/>
        </w:rPr>
        <w:t>Topology for SRv6 service delivery by the controller</w:t>
      </w:r>
    </w:p>
    <w:p w14:paraId="4B259E9A" w14:textId="77777777" w:rsidR="007A6EAB" w:rsidRDefault="007A6EAB" w:rsidP="007A6EAB">
      <w:pPr>
        <w:pStyle w:val="1f0"/>
      </w:pPr>
      <w:r>
        <w:t>The figure shows the device connection and IP address planning.</w:t>
      </w:r>
    </w:p>
    <w:p w14:paraId="7D425E3C" w14:textId="77777777" w:rsidR="007A6EAB" w:rsidRDefault="007A6EAB" w:rsidP="007A6EAB">
      <w:pPr>
        <w:pStyle w:val="1f0"/>
      </w:pPr>
      <w:r>
        <w:t>Loopback0 is created on all devices, and Loopback0 IP addresses are in the format of FC01::</w:t>
      </w:r>
      <w:r>
        <w:rPr>
          <w:i/>
          <w:iCs/>
        </w:rPr>
        <w:t>X</w:t>
      </w:r>
      <w:r>
        <w:t xml:space="preserve">, where </w:t>
      </w:r>
      <w:r>
        <w:rPr>
          <w:i/>
          <w:iCs/>
        </w:rPr>
        <w:t>X</w:t>
      </w:r>
      <w:r>
        <w:t xml:space="preserve"> indicates the device number. For details, see the following address planning table.</w:t>
      </w:r>
    </w:p>
    <w:p w14:paraId="762615AF" w14:textId="77777777" w:rsidR="007A6EAB" w:rsidRDefault="007A6EAB" w:rsidP="007A6EAB">
      <w:pPr>
        <w:pStyle w:val="1f0"/>
      </w:pPr>
      <w:r>
        <w:t>IS-IS is enabled globally in the entire SRv6 domain, and SRv6 SIDs are distributed through IS-IS.</w:t>
      </w:r>
    </w:p>
    <w:p w14:paraId="2E1ADE60" w14:textId="77777777" w:rsidR="007A6EAB" w:rsidRDefault="007A6EAB" w:rsidP="007A6EAB">
      <w:pPr>
        <w:pStyle w:val="1f0"/>
      </w:pPr>
      <w:r>
        <w:t>BGP runs in the AS. P1 and P2 function as RRs. All PEs establish VPNv4 peer relationships and SR Policy peer relationships with P1 and P2.</w:t>
      </w:r>
    </w:p>
    <w:p w14:paraId="57D1CFD5" w14:textId="77777777" w:rsidR="007A6EAB" w:rsidRDefault="007A6EAB" w:rsidP="007A6EAB">
      <w:pPr>
        <w:pStyle w:val="1f0"/>
      </w:pPr>
      <w:r>
        <w:t>All devices connect to iMaster NCE-IP through the management interface (GE0/0/0). The controller address is shown in the figure.</w:t>
      </w:r>
    </w:p>
    <w:p w14:paraId="044D4BE8" w14:textId="271EF8BF" w:rsidR="005921CA" w:rsidRPr="006346DD" w:rsidRDefault="007A6EAB" w:rsidP="007A6EAB">
      <w:pPr>
        <w:pStyle w:val="1f0"/>
        <w:rPr>
          <w:rFonts w:cs="Huawei Sans"/>
        </w:rPr>
      </w:pPr>
      <w:r>
        <w:t>Now we need to use iMaster NCE-IP to manage all devices and then deliver EVPN L3VPNv4 over SRv6 Policy configurations.</w:t>
      </w:r>
    </w:p>
    <w:p w14:paraId="2465AE38" w14:textId="77777777" w:rsidR="005921CA" w:rsidRPr="006346DD" w:rsidRDefault="005921CA" w:rsidP="006E15FA">
      <w:pPr>
        <w:pStyle w:val="3"/>
        <w:rPr>
          <w:rFonts w:cs="Huawei Sans"/>
        </w:rPr>
      </w:pPr>
      <w:bookmarkStart w:id="48" w:name="_Toc74745722"/>
      <w:r w:rsidRPr="006346DD">
        <w:rPr>
          <w:rFonts w:cs="Huawei Sans"/>
        </w:rPr>
        <w:t>Experiment Task</w:t>
      </w:r>
      <w:bookmarkEnd w:id="48"/>
    </w:p>
    <w:p w14:paraId="6BD950E4" w14:textId="77777777" w:rsidR="00A25F10" w:rsidRPr="006346DD" w:rsidRDefault="005921CA" w:rsidP="00A25F10">
      <w:pPr>
        <w:pStyle w:val="4"/>
        <w:rPr>
          <w:rFonts w:cs="Huawei Sans" w:hint="default"/>
        </w:rPr>
      </w:pPr>
      <w:r w:rsidRPr="006346DD">
        <w:rPr>
          <w:rFonts w:cs="Huawei Sans" w:hint="default"/>
        </w:rPr>
        <w:t>Configuration Roadmap</w:t>
      </w:r>
    </w:p>
    <w:p w14:paraId="67F6683A" w14:textId="77777777" w:rsidR="007A6EAB" w:rsidRDefault="007A6EAB" w:rsidP="007A6EAB">
      <w:pPr>
        <w:pStyle w:val="1f0"/>
        <w:numPr>
          <w:ilvl w:val="0"/>
          <w:numId w:val="21"/>
        </w:numPr>
      </w:pPr>
      <w:r>
        <w:t>Perform basic device configurations, such as configuring IPv6 addresses for Loopback0, interconnection, and management interfaces and configuring SSH.</w:t>
      </w:r>
    </w:p>
    <w:p w14:paraId="73095F58" w14:textId="77777777" w:rsidR="007A6EAB" w:rsidRDefault="007A6EAB" w:rsidP="007A6EAB">
      <w:pPr>
        <w:pStyle w:val="1f0"/>
        <w:numPr>
          <w:ilvl w:val="0"/>
          <w:numId w:val="21"/>
        </w:numPr>
      </w:pPr>
      <w:r>
        <w:t>Perform IGP- and SRv6-related device configurations, such as enabling SRv6 globally, configuring SRv6 locators, enabling IS-IS TE, and enabling IS-IS to advertise SRv6 labels.</w:t>
      </w:r>
    </w:p>
    <w:p w14:paraId="499BB0D9" w14:textId="77777777" w:rsidR="007A6EAB" w:rsidRDefault="007A6EAB" w:rsidP="007A6EAB">
      <w:pPr>
        <w:pStyle w:val="1f0"/>
        <w:numPr>
          <w:ilvl w:val="0"/>
          <w:numId w:val="21"/>
        </w:numPr>
      </w:pPr>
      <w:r>
        <w:lastRenderedPageBreak/>
        <w:t>Perform BGP-related device configurations, such as configuring VPNv4 and SR Policy peer relationships between devices and establishing BGP-LS and SR Policy peer relationships between RRs and iMaster NCE-IP.</w:t>
      </w:r>
    </w:p>
    <w:p w14:paraId="74DC54AA" w14:textId="77777777" w:rsidR="007A6EAB" w:rsidRDefault="007A6EAB" w:rsidP="007A6EAB">
      <w:pPr>
        <w:pStyle w:val="1f0"/>
        <w:numPr>
          <w:ilvl w:val="0"/>
          <w:numId w:val="21"/>
        </w:numPr>
      </w:pPr>
      <w:r>
        <w:t>Perform controller configurations, such as configuring routes from iMaster NCE-IP to devices (for device management), adding devices to iMaster NCE-IP for management, and configuring BGP-LS and SR Policy peer relationships between iMaster NCE-IP and the RR.</w:t>
      </w:r>
    </w:p>
    <w:p w14:paraId="43A8E3CF" w14:textId="77777777" w:rsidR="007A6EAB" w:rsidRDefault="007A6EAB" w:rsidP="007A6EAB">
      <w:pPr>
        <w:pStyle w:val="1f0"/>
        <w:numPr>
          <w:ilvl w:val="0"/>
          <w:numId w:val="21"/>
        </w:numPr>
      </w:pPr>
      <w:r>
        <w:t>Configure an SRv6 Policy on iMaster NCE-IP and create a color for the SRv6 Policy, so that L3VPN traffic transmitted along EVPN routes carrying the color extended community attribute can recurse to SRv6 Policies.</w:t>
      </w:r>
    </w:p>
    <w:p w14:paraId="41386553" w14:textId="77777777" w:rsidR="007A6EAB" w:rsidRPr="00256460" w:rsidRDefault="007A6EAB" w:rsidP="007A6EAB">
      <w:pPr>
        <w:pStyle w:val="1f0"/>
        <w:numPr>
          <w:ilvl w:val="0"/>
          <w:numId w:val="21"/>
        </w:numPr>
      </w:pPr>
      <w:r>
        <w:t>Configure an EVPN L3VPN service on iMaster NCE-IP and recurse the service to the SRv6 Policy for forwarding.</w:t>
      </w:r>
    </w:p>
    <w:p w14:paraId="1AB05264" w14:textId="228CA329" w:rsidR="005921CA" w:rsidRPr="006346DD" w:rsidRDefault="007A6EAB" w:rsidP="006E15FA">
      <w:pPr>
        <w:pStyle w:val="4"/>
        <w:rPr>
          <w:rFonts w:cs="Huawei Sans" w:hint="default"/>
          <w:snapToGrid w:val="0"/>
        </w:rPr>
      </w:pPr>
      <w:r>
        <w:rPr>
          <w:snapToGrid w:val="0"/>
        </w:rPr>
        <w:t>Device-Side Basic Configurations</w:t>
      </w:r>
    </w:p>
    <w:p w14:paraId="00CB388C" w14:textId="77777777" w:rsidR="007A6EAB" w:rsidRPr="005F55EA" w:rsidRDefault="007A6EAB" w:rsidP="007A6EAB">
      <w:pPr>
        <w:pStyle w:val="1f0"/>
      </w:pPr>
      <w:r>
        <w:t>To complete the subsequent configuration, you need to create Loopback0 interfaces and configure IPv6 addresses for Loopback0, management, and interconnection interfaces first.</w:t>
      </w:r>
    </w:p>
    <w:p w14:paraId="0F450032" w14:textId="77777777" w:rsidR="007A6EAB" w:rsidRPr="005F55EA" w:rsidRDefault="007A6EAB" w:rsidP="007A6EAB">
      <w:pPr>
        <w:pStyle w:val="1f0"/>
      </w:pPr>
      <w:r>
        <w:t>To enable iMaster NCE-IP to manage devices, enable LLDP and SSH and configure SFTP, NETCONF, and SNMP on all devices.</w:t>
      </w:r>
    </w:p>
    <w:p w14:paraId="0FE8B306" w14:textId="62B006CD" w:rsidR="005921CA" w:rsidRPr="006346DD" w:rsidRDefault="007A6EAB" w:rsidP="00A37A78">
      <w:pPr>
        <w:pStyle w:val="1f0"/>
        <w:rPr>
          <w:rFonts w:cs="Huawei Sans"/>
        </w:rPr>
      </w:pPr>
      <w:r>
        <w:t>The IP address is 2000::</w:t>
      </w:r>
      <w:r>
        <w:rPr>
          <w:i/>
          <w:iCs/>
        </w:rPr>
        <w:t>X</w:t>
      </w:r>
      <w:r>
        <w:t xml:space="preserve"> for the device management interface and FC01::</w:t>
      </w:r>
      <w:r>
        <w:rPr>
          <w:i/>
          <w:iCs/>
        </w:rPr>
        <w:t>X</w:t>
      </w:r>
      <w:r>
        <w:t xml:space="preserve"> for Loopback0. For values represented by </w:t>
      </w:r>
      <w:r>
        <w:rPr>
          <w:i/>
          <w:iCs/>
        </w:rPr>
        <w:t>X</w:t>
      </w:r>
      <w:r>
        <w:t>, see the following table.</w:t>
      </w:r>
    </w:p>
    <w:p w14:paraId="6D289B2F" w14:textId="5FD64538" w:rsidR="005921CA" w:rsidRPr="006346DD" w:rsidRDefault="005921CA" w:rsidP="005921CA">
      <w:pPr>
        <w:pStyle w:val="5b"/>
        <w:ind w:left="0"/>
        <w:rPr>
          <w:rFonts w:cs="Huawei Sans"/>
        </w:rPr>
      </w:pPr>
      <w:r w:rsidRPr="006346DD">
        <w:rPr>
          <w:rFonts w:cs="Huawei Sans"/>
        </w:rPr>
        <w:t xml:space="preserve">Address </w:t>
      </w:r>
      <w:r w:rsidR="007A6EAB">
        <w:rPr>
          <w:rFonts w:cs="Huawei Sans"/>
        </w:rPr>
        <w:t>p</w:t>
      </w:r>
      <w:r w:rsidRPr="006346DD">
        <w:rPr>
          <w:rFonts w:cs="Huawei Sans"/>
        </w:rPr>
        <w:t>lanning</w:t>
      </w:r>
    </w:p>
    <w:tbl>
      <w:tblPr>
        <w:tblStyle w:val="V30"/>
        <w:tblW w:w="8121" w:type="dxa"/>
        <w:tblInd w:w="1078"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114"/>
        <w:gridCol w:w="4007"/>
      </w:tblGrid>
      <w:tr w:rsidR="005921CA" w:rsidRPr="006346DD" w14:paraId="0F339FF4" w14:textId="77777777" w:rsidTr="009C6EB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14" w:type="dxa"/>
          </w:tcPr>
          <w:p w14:paraId="49D64825" w14:textId="77777777" w:rsidR="005921CA" w:rsidRPr="006346DD" w:rsidRDefault="005921CA" w:rsidP="00A37A78">
            <w:pPr>
              <w:pStyle w:val="59"/>
              <w:rPr>
                <w:rFonts w:cs="Huawei Sans"/>
              </w:rPr>
            </w:pPr>
            <w:r w:rsidRPr="006346DD">
              <w:rPr>
                <w:rFonts w:cs="Huawei Sans"/>
              </w:rPr>
              <w:t>Device Name</w:t>
            </w:r>
          </w:p>
        </w:tc>
        <w:tc>
          <w:tcPr>
            <w:tcW w:w="4007" w:type="dxa"/>
          </w:tcPr>
          <w:p w14:paraId="3C9A86D6" w14:textId="77777777" w:rsidR="005921CA" w:rsidRPr="006346DD" w:rsidRDefault="005921CA" w:rsidP="00A37A7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Device Number</w:t>
            </w:r>
          </w:p>
        </w:tc>
      </w:tr>
      <w:tr w:rsidR="005921CA" w:rsidRPr="006346DD" w14:paraId="1C5144BF"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4A8C0FCF" w14:textId="77777777" w:rsidR="005921CA" w:rsidRPr="006346DD" w:rsidRDefault="005921CA" w:rsidP="00A37A78">
            <w:pPr>
              <w:pStyle w:val="59"/>
              <w:rPr>
                <w:rFonts w:cs="Huawei Sans"/>
              </w:rPr>
            </w:pPr>
            <w:r w:rsidRPr="006346DD">
              <w:rPr>
                <w:rFonts w:cs="Huawei Sans"/>
              </w:rPr>
              <w:t>PE1</w:t>
            </w:r>
          </w:p>
        </w:tc>
        <w:tc>
          <w:tcPr>
            <w:tcW w:w="4007" w:type="dxa"/>
          </w:tcPr>
          <w:p w14:paraId="7A474C91"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w:t>
            </w:r>
          </w:p>
        </w:tc>
      </w:tr>
      <w:tr w:rsidR="005921CA" w:rsidRPr="006346DD" w14:paraId="67394ED0"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74C726C7" w14:textId="77777777" w:rsidR="005921CA" w:rsidRPr="006346DD" w:rsidRDefault="005921CA" w:rsidP="00A37A78">
            <w:pPr>
              <w:pStyle w:val="59"/>
              <w:rPr>
                <w:rFonts w:cs="Huawei Sans"/>
              </w:rPr>
            </w:pPr>
            <w:r w:rsidRPr="006346DD">
              <w:rPr>
                <w:rFonts w:cs="Huawei Sans"/>
              </w:rPr>
              <w:t>PE2</w:t>
            </w:r>
          </w:p>
        </w:tc>
        <w:tc>
          <w:tcPr>
            <w:tcW w:w="4007" w:type="dxa"/>
          </w:tcPr>
          <w:p w14:paraId="1727A6DE"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w:t>
            </w:r>
          </w:p>
        </w:tc>
      </w:tr>
      <w:tr w:rsidR="005921CA" w:rsidRPr="006346DD" w14:paraId="6408F1BF"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1C917C4C" w14:textId="77777777" w:rsidR="005921CA" w:rsidRPr="006346DD" w:rsidRDefault="005921CA" w:rsidP="00A37A78">
            <w:pPr>
              <w:pStyle w:val="59"/>
              <w:rPr>
                <w:rFonts w:cs="Huawei Sans"/>
              </w:rPr>
            </w:pPr>
            <w:r w:rsidRPr="006346DD">
              <w:rPr>
                <w:rFonts w:cs="Huawei Sans"/>
              </w:rPr>
              <w:t>PE3</w:t>
            </w:r>
          </w:p>
        </w:tc>
        <w:tc>
          <w:tcPr>
            <w:tcW w:w="4007" w:type="dxa"/>
          </w:tcPr>
          <w:p w14:paraId="145A3752" w14:textId="77777777" w:rsidR="005921CA" w:rsidRPr="006346DD" w:rsidRDefault="00B527E4"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3</w:t>
            </w:r>
          </w:p>
        </w:tc>
      </w:tr>
      <w:tr w:rsidR="005921CA" w:rsidRPr="006346DD" w14:paraId="7D6BF349"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462F05A0" w14:textId="77777777" w:rsidR="005921CA" w:rsidRPr="006346DD" w:rsidRDefault="005921CA" w:rsidP="00A37A78">
            <w:pPr>
              <w:pStyle w:val="59"/>
              <w:rPr>
                <w:rFonts w:cs="Huawei Sans"/>
              </w:rPr>
            </w:pPr>
            <w:r w:rsidRPr="006346DD">
              <w:rPr>
                <w:rFonts w:cs="Huawei Sans"/>
              </w:rPr>
              <w:t>PE4</w:t>
            </w:r>
          </w:p>
        </w:tc>
        <w:tc>
          <w:tcPr>
            <w:tcW w:w="4007" w:type="dxa"/>
          </w:tcPr>
          <w:p w14:paraId="14F7B1C8" w14:textId="77777777" w:rsidR="005921CA" w:rsidRPr="006346DD" w:rsidRDefault="00B527E4"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4</w:t>
            </w:r>
          </w:p>
        </w:tc>
      </w:tr>
      <w:tr w:rsidR="005921CA" w:rsidRPr="006346DD" w14:paraId="11B13974"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3161291D" w14:textId="77777777" w:rsidR="005921CA" w:rsidRPr="006346DD" w:rsidRDefault="005921CA" w:rsidP="00A37A78">
            <w:pPr>
              <w:pStyle w:val="59"/>
              <w:rPr>
                <w:rFonts w:cs="Huawei Sans"/>
              </w:rPr>
            </w:pPr>
            <w:r w:rsidRPr="006346DD">
              <w:rPr>
                <w:rFonts w:cs="Huawei Sans"/>
              </w:rPr>
              <w:t>P1</w:t>
            </w:r>
          </w:p>
        </w:tc>
        <w:tc>
          <w:tcPr>
            <w:tcW w:w="4007" w:type="dxa"/>
          </w:tcPr>
          <w:p w14:paraId="7772FF18"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5</w:t>
            </w:r>
          </w:p>
        </w:tc>
      </w:tr>
      <w:tr w:rsidR="005921CA" w:rsidRPr="006346DD" w14:paraId="08AE444E" w14:textId="77777777" w:rsidTr="00500203">
        <w:tc>
          <w:tcPr>
            <w:cnfStyle w:val="001000000000" w:firstRow="0" w:lastRow="0" w:firstColumn="1" w:lastColumn="0" w:oddVBand="0" w:evenVBand="0" w:oddHBand="0" w:evenHBand="0" w:firstRowFirstColumn="0" w:firstRowLastColumn="0" w:lastRowFirstColumn="0" w:lastRowLastColumn="0"/>
            <w:tcW w:w="4114" w:type="dxa"/>
          </w:tcPr>
          <w:p w14:paraId="56F5C2D3" w14:textId="77777777" w:rsidR="005921CA" w:rsidRPr="006346DD" w:rsidRDefault="005921CA" w:rsidP="00A37A78">
            <w:pPr>
              <w:pStyle w:val="59"/>
              <w:rPr>
                <w:rFonts w:cs="Huawei Sans"/>
              </w:rPr>
            </w:pPr>
            <w:r w:rsidRPr="006346DD">
              <w:rPr>
                <w:rFonts w:cs="Huawei Sans"/>
              </w:rPr>
              <w:t>P2</w:t>
            </w:r>
          </w:p>
        </w:tc>
        <w:tc>
          <w:tcPr>
            <w:tcW w:w="4007" w:type="dxa"/>
          </w:tcPr>
          <w:p w14:paraId="2D3FEE86"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6</w:t>
            </w:r>
          </w:p>
        </w:tc>
      </w:tr>
    </w:tbl>
    <w:p w14:paraId="207F0B9A" w14:textId="77777777" w:rsidR="005921CA" w:rsidRPr="006346DD" w:rsidRDefault="005921CA" w:rsidP="00C67429">
      <w:pPr>
        <w:pStyle w:val="1f0"/>
        <w:rPr>
          <w:rFonts w:cs="Huawei Sans"/>
        </w:rPr>
      </w:pPr>
    </w:p>
    <w:p w14:paraId="44ECCD51" w14:textId="34234884" w:rsidR="005921CA" w:rsidRPr="006346DD" w:rsidRDefault="007A6EAB" w:rsidP="005948B5">
      <w:pPr>
        <w:pStyle w:val="30"/>
        <w:numPr>
          <w:ilvl w:val="5"/>
          <w:numId w:val="36"/>
        </w:numPr>
        <w:tabs>
          <w:tab w:val="clear" w:pos="1560"/>
          <w:tab w:val="clear" w:pos="1701"/>
        </w:tabs>
        <w:ind w:left="1418" w:hanging="284"/>
        <w:rPr>
          <w:rFonts w:cs="Huawei Sans"/>
        </w:rPr>
      </w:pPr>
      <w:r>
        <w:t>Configure IPv6 addresses for management interfaces.</w:t>
      </w:r>
    </w:p>
    <w:p w14:paraId="02733346" w14:textId="77777777" w:rsidR="007A6EAB" w:rsidRDefault="007A6EAB" w:rsidP="007A6EAB">
      <w:pPr>
        <w:pStyle w:val="1f0"/>
      </w:pPr>
      <w:r>
        <w:t>Configure IPv6 addresses for the management interfaces (GE0/0/0) of all devices. These IP addresses are used for communication between the devices and iMaster NCE-IP.</w:t>
      </w:r>
    </w:p>
    <w:p w14:paraId="67270FDD" w14:textId="77777777" w:rsidR="007A6EAB" w:rsidRDefault="007A6EAB" w:rsidP="007A6EAB">
      <w:pPr>
        <w:pStyle w:val="1f0"/>
      </w:pPr>
      <w:r>
        <w:t># Configure the configuration validation mode as immediate validation.</w:t>
      </w:r>
    </w:p>
    <w:p w14:paraId="2EC526D2" w14:textId="77777777" w:rsidR="005921CA" w:rsidRPr="006346DD" w:rsidRDefault="005921CA" w:rsidP="00B527E4">
      <w:pPr>
        <w:pStyle w:val="2f2"/>
        <w:rPr>
          <w:rFonts w:cs="Huawei Sans"/>
        </w:rPr>
      </w:pPr>
      <w:r w:rsidRPr="006346DD">
        <w:rPr>
          <w:rFonts w:cs="Huawei Sans"/>
        </w:rPr>
        <w:t xml:space="preserve">&lt;PE2&gt;system-view immediately </w:t>
      </w:r>
    </w:p>
    <w:p w14:paraId="5C6F0274" w14:textId="33F16AFF" w:rsidR="005921CA" w:rsidRPr="006346DD" w:rsidRDefault="007A6EAB" w:rsidP="00C67429">
      <w:pPr>
        <w:pStyle w:val="1f0"/>
        <w:rPr>
          <w:rFonts w:cs="Huawei Sans"/>
        </w:rPr>
      </w:pPr>
      <w:r>
        <w:t>Here, PE2 is used as an example. Repeat th</w:t>
      </w:r>
      <w:r w:rsidR="0001048E">
        <w:t>e</w:t>
      </w:r>
      <w:r>
        <w:t xml:space="preserve"> </w:t>
      </w:r>
      <w:r w:rsidR="0001048E">
        <w:t xml:space="preserve">configuration </w:t>
      </w:r>
      <w:r>
        <w:t>for other devices.</w:t>
      </w:r>
    </w:p>
    <w:p w14:paraId="7C805714" w14:textId="77777777" w:rsidR="005921CA" w:rsidRPr="006346DD" w:rsidRDefault="005921CA" w:rsidP="00A37A78">
      <w:pPr>
        <w:pStyle w:val="1f0"/>
        <w:rPr>
          <w:rFonts w:cs="Huawei Sans"/>
        </w:rPr>
      </w:pPr>
      <w:r w:rsidRPr="006346DD">
        <w:rPr>
          <w:rFonts w:cs="Huawei Sans"/>
        </w:rPr>
        <w:t># Name the devices.</w:t>
      </w:r>
    </w:p>
    <w:p w14:paraId="629993F3" w14:textId="77777777" w:rsidR="005921CA" w:rsidRPr="006346DD" w:rsidRDefault="005921CA" w:rsidP="00A37A78">
      <w:pPr>
        <w:pStyle w:val="1f0"/>
        <w:rPr>
          <w:rFonts w:cs="Huawei Sans"/>
        </w:rPr>
      </w:pPr>
      <w:r w:rsidRPr="006346DD">
        <w:rPr>
          <w:rFonts w:cs="Huawei Sans"/>
        </w:rPr>
        <w:lastRenderedPageBreak/>
        <w:t>Omitted</w:t>
      </w:r>
    </w:p>
    <w:p w14:paraId="4513709B" w14:textId="77777777" w:rsidR="005921CA" w:rsidRPr="006346DD" w:rsidRDefault="005921CA" w:rsidP="00A37A78">
      <w:pPr>
        <w:pStyle w:val="1f0"/>
        <w:rPr>
          <w:rFonts w:cs="Huawei Sans"/>
        </w:rPr>
      </w:pPr>
      <w:r w:rsidRPr="006346DD">
        <w:rPr>
          <w:rFonts w:cs="Huawei Sans"/>
        </w:rPr>
        <w:t>PE1</w:t>
      </w:r>
    </w:p>
    <w:p w14:paraId="15D3BE4E" w14:textId="77777777" w:rsidR="005921CA" w:rsidRPr="006346DD" w:rsidRDefault="005921CA" w:rsidP="00B527E4">
      <w:pPr>
        <w:pStyle w:val="2f2"/>
        <w:rPr>
          <w:rFonts w:cs="Huawei Sans"/>
        </w:rPr>
      </w:pPr>
      <w:r w:rsidRPr="006346DD">
        <w:rPr>
          <w:rFonts w:cs="Huawei Sans"/>
        </w:rPr>
        <w:t>[PE1]interface GigabitEthernet0/0/0</w:t>
      </w:r>
    </w:p>
    <w:p w14:paraId="77388190" w14:textId="77777777" w:rsidR="005921CA" w:rsidRPr="006346DD" w:rsidRDefault="005921CA" w:rsidP="00B527E4">
      <w:pPr>
        <w:pStyle w:val="2f2"/>
        <w:rPr>
          <w:rFonts w:cs="Huawei Sans"/>
        </w:rPr>
      </w:pPr>
      <w:r w:rsidRPr="006346DD">
        <w:rPr>
          <w:rFonts w:cs="Huawei Sans"/>
        </w:rPr>
        <w:t>[PE1-GigabitEthernet0/0/0] undo ip binding vpn-instance __LOCAL_OAM_VPN__</w:t>
      </w:r>
    </w:p>
    <w:p w14:paraId="4DCF593D" w14:textId="77777777" w:rsidR="005921CA" w:rsidRPr="006346DD" w:rsidRDefault="005921CA" w:rsidP="00B527E4">
      <w:pPr>
        <w:pStyle w:val="2f2"/>
        <w:rPr>
          <w:rFonts w:cs="Huawei Sans"/>
        </w:rPr>
      </w:pPr>
      <w:r w:rsidRPr="006346DD">
        <w:rPr>
          <w:rFonts w:cs="Huawei Sans"/>
        </w:rPr>
        <w:t>[PE1-GigabitEthernet0/0/0] ipv6 enable</w:t>
      </w:r>
    </w:p>
    <w:p w14:paraId="269F509A" w14:textId="77777777" w:rsidR="005921CA" w:rsidRPr="006346DD" w:rsidRDefault="005921CA" w:rsidP="00B527E4">
      <w:pPr>
        <w:pStyle w:val="2f2"/>
        <w:rPr>
          <w:rFonts w:cs="Huawei Sans"/>
        </w:rPr>
      </w:pPr>
      <w:r w:rsidRPr="006346DD">
        <w:rPr>
          <w:rFonts w:cs="Huawei Sans"/>
        </w:rPr>
        <w:t>[PE1-GigabitEthernet0/0/0] ipv6 address 2000::1/64</w:t>
      </w:r>
    </w:p>
    <w:p w14:paraId="48E3FCCF" w14:textId="77777777" w:rsidR="005921CA" w:rsidRPr="006346DD" w:rsidRDefault="005921CA" w:rsidP="00B527E4">
      <w:pPr>
        <w:pStyle w:val="2f2"/>
        <w:rPr>
          <w:rFonts w:cs="Huawei Sans"/>
        </w:rPr>
      </w:pPr>
      <w:r w:rsidRPr="006346DD">
        <w:rPr>
          <w:rFonts w:cs="Huawei Sans"/>
        </w:rPr>
        <w:t>[PE1-GigabitEthernet0/0/0] quit</w:t>
      </w:r>
    </w:p>
    <w:p w14:paraId="0F97D41D" w14:textId="77777777" w:rsidR="005921CA" w:rsidRPr="006346DD" w:rsidRDefault="005921CA" w:rsidP="00A37A78">
      <w:pPr>
        <w:pStyle w:val="1f0"/>
        <w:rPr>
          <w:rFonts w:cs="Huawei Sans"/>
        </w:rPr>
      </w:pPr>
      <w:r w:rsidRPr="006346DD">
        <w:rPr>
          <w:rFonts w:cs="Huawei Sans"/>
        </w:rPr>
        <w:t>PE2</w:t>
      </w:r>
    </w:p>
    <w:p w14:paraId="4EB125E4" w14:textId="77777777" w:rsidR="005921CA" w:rsidRPr="006346DD" w:rsidRDefault="005921CA" w:rsidP="00B527E4">
      <w:pPr>
        <w:pStyle w:val="2f2"/>
        <w:rPr>
          <w:rFonts w:cs="Huawei Sans"/>
        </w:rPr>
      </w:pPr>
      <w:r w:rsidRPr="006346DD">
        <w:rPr>
          <w:rFonts w:cs="Huawei Sans"/>
        </w:rPr>
        <w:t>[PE2]interface GigabitEthernet0/0/0</w:t>
      </w:r>
    </w:p>
    <w:p w14:paraId="7D076EFF" w14:textId="77777777" w:rsidR="005921CA" w:rsidRPr="006346DD" w:rsidRDefault="005921CA" w:rsidP="00B527E4">
      <w:pPr>
        <w:pStyle w:val="2f2"/>
        <w:rPr>
          <w:rFonts w:cs="Huawei Sans"/>
        </w:rPr>
      </w:pPr>
      <w:r w:rsidRPr="006346DD">
        <w:rPr>
          <w:rFonts w:cs="Huawei Sans"/>
        </w:rPr>
        <w:t>[PE2-GigabitEthernet0/0/0] undo ip binding vpn-instance __LOCAL_OAM_VPN__</w:t>
      </w:r>
    </w:p>
    <w:p w14:paraId="213A1E4E" w14:textId="77777777" w:rsidR="005921CA" w:rsidRPr="006346DD" w:rsidRDefault="005921CA" w:rsidP="00B527E4">
      <w:pPr>
        <w:pStyle w:val="2f2"/>
        <w:rPr>
          <w:rFonts w:cs="Huawei Sans"/>
        </w:rPr>
      </w:pPr>
      <w:r w:rsidRPr="006346DD">
        <w:rPr>
          <w:rFonts w:cs="Huawei Sans"/>
        </w:rPr>
        <w:t>[PE2-GigabitEthernet0/0/0] ipv6 enable</w:t>
      </w:r>
    </w:p>
    <w:p w14:paraId="4DA95EF1" w14:textId="77777777" w:rsidR="005921CA" w:rsidRPr="006346DD" w:rsidRDefault="005921CA" w:rsidP="00B527E4">
      <w:pPr>
        <w:pStyle w:val="2f2"/>
        <w:rPr>
          <w:rFonts w:cs="Huawei Sans"/>
        </w:rPr>
      </w:pPr>
      <w:r w:rsidRPr="006346DD">
        <w:rPr>
          <w:rFonts w:cs="Huawei Sans"/>
        </w:rPr>
        <w:t>[PE2-GigabitEthernet0/0/0] ipv6 address 2000::2/64</w:t>
      </w:r>
    </w:p>
    <w:p w14:paraId="75AC1DC3" w14:textId="77777777" w:rsidR="005921CA" w:rsidRPr="006346DD" w:rsidRDefault="005921CA" w:rsidP="00B527E4">
      <w:pPr>
        <w:pStyle w:val="2f2"/>
        <w:rPr>
          <w:rFonts w:cs="Huawei Sans"/>
        </w:rPr>
      </w:pPr>
      <w:r w:rsidRPr="006346DD">
        <w:rPr>
          <w:rFonts w:cs="Huawei Sans"/>
        </w:rPr>
        <w:t>[PE2-GigabitEthernet0/0/0] quit</w:t>
      </w:r>
    </w:p>
    <w:p w14:paraId="54A685EB" w14:textId="77777777" w:rsidR="005921CA" w:rsidRPr="006346DD" w:rsidRDefault="005921CA" w:rsidP="00A37A78">
      <w:pPr>
        <w:pStyle w:val="1f0"/>
        <w:rPr>
          <w:rFonts w:cs="Huawei Sans"/>
        </w:rPr>
      </w:pPr>
      <w:r w:rsidRPr="006346DD">
        <w:rPr>
          <w:rFonts w:cs="Huawei Sans"/>
        </w:rPr>
        <w:t>PE3</w:t>
      </w:r>
    </w:p>
    <w:p w14:paraId="136C5F71" w14:textId="77777777" w:rsidR="005921CA" w:rsidRPr="006346DD" w:rsidRDefault="005921CA" w:rsidP="00B527E4">
      <w:pPr>
        <w:pStyle w:val="2f2"/>
        <w:rPr>
          <w:rFonts w:cs="Huawei Sans"/>
        </w:rPr>
      </w:pPr>
      <w:r w:rsidRPr="006346DD">
        <w:rPr>
          <w:rFonts w:cs="Huawei Sans"/>
        </w:rPr>
        <w:t>[PE3]interface GigabitEthernet0/0/0</w:t>
      </w:r>
    </w:p>
    <w:p w14:paraId="3F962813" w14:textId="77777777" w:rsidR="005921CA" w:rsidRPr="006346DD" w:rsidRDefault="005921CA" w:rsidP="00B527E4">
      <w:pPr>
        <w:pStyle w:val="2f2"/>
        <w:rPr>
          <w:rFonts w:cs="Huawei Sans"/>
        </w:rPr>
      </w:pPr>
      <w:r w:rsidRPr="006346DD">
        <w:rPr>
          <w:rFonts w:cs="Huawei Sans"/>
        </w:rPr>
        <w:t>[PE3-GigabitEthernet0/0/0] undo ip binding vpn-instance __LOCAL_OAM_VPN__</w:t>
      </w:r>
    </w:p>
    <w:p w14:paraId="7E8C3950" w14:textId="77777777" w:rsidR="005921CA" w:rsidRPr="006346DD" w:rsidRDefault="005921CA" w:rsidP="00B527E4">
      <w:pPr>
        <w:pStyle w:val="2f2"/>
        <w:rPr>
          <w:rFonts w:cs="Huawei Sans"/>
        </w:rPr>
      </w:pPr>
      <w:r w:rsidRPr="006346DD">
        <w:rPr>
          <w:rFonts w:cs="Huawei Sans"/>
        </w:rPr>
        <w:t>[PE3-GigabitEthernet0/0/0] ipv6 enable</w:t>
      </w:r>
    </w:p>
    <w:p w14:paraId="647FBF27" w14:textId="77777777" w:rsidR="005921CA" w:rsidRPr="006346DD" w:rsidRDefault="005921CA" w:rsidP="00B527E4">
      <w:pPr>
        <w:pStyle w:val="2f2"/>
        <w:rPr>
          <w:rFonts w:cs="Huawei Sans"/>
        </w:rPr>
      </w:pPr>
      <w:r w:rsidRPr="006346DD">
        <w:rPr>
          <w:rFonts w:cs="Huawei Sans"/>
        </w:rPr>
        <w:t>[PE3-GigabitEthernet0/0/0] ipv6 address 2000::3/64</w:t>
      </w:r>
    </w:p>
    <w:p w14:paraId="13D51635" w14:textId="77777777" w:rsidR="005921CA" w:rsidRPr="006346DD" w:rsidRDefault="005921CA" w:rsidP="00B527E4">
      <w:pPr>
        <w:pStyle w:val="2f2"/>
        <w:rPr>
          <w:rFonts w:cs="Huawei Sans"/>
        </w:rPr>
      </w:pPr>
      <w:r w:rsidRPr="006346DD">
        <w:rPr>
          <w:rFonts w:cs="Huawei Sans"/>
        </w:rPr>
        <w:t>[PE3-GigabitEthernet0/0/0] quit</w:t>
      </w:r>
    </w:p>
    <w:p w14:paraId="538923B2" w14:textId="77777777" w:rsidR="005921CA" w:rsidRPr="006346DD" w:rsidRDefault="005921CA" w:rsidP="00A37A78">
      <w:pPr>
        <w:pStyle w:val="1f0"/>
        <w:rPr>
          <w:rFonts w:cs="Huawei Sans"/>
        </w:rPr>
      </w:pPr>
      <w:r w:rsidRPr="006346DD">
        <w:rPr>
          <w:rFonts w:cs="Huawei Sans"/>
        </w:rPr>
        <w:t>PE4</w:t>
      </w:r>
    </w:p>
    <w:p w14:paraId="4F2B37F5" w14:textId="77777777" w:rsidR="005921CA" w:rsidRPr="006346DD" w:rsidRDefault="005921CA" w:rsidP="00B527E4">
      <w:pPr>
        <w:pStyle w:val="2f2"/>
        <w:rPr>
          <w:rFonts w:cs="Huawei Sans"/>
        </w:rPr>
      </w:pPr>
      <w:r w:rsidRPr="006346DD">
        <w:rPr>
          <w:rFonts w:cs="Huawei Sans"/>
        </w:rPr>
        <w:t>[PE4]interface GigabitEthernet0/0/0</w:t>
      </w:r>
    </w:p>
    <w:p w14:paraId="480E991B" w14:textId="77777777" w:rsidR="005921CA" w:rsidRPr="006346DD" w:rsidRDefault="005921CA" w:rsidP="00B527E4">
      <w:pPr>
        <w:pStyle w:val="2f2"/>
        <w:rPr>
          <w:rFonts w:cs="Huawei Sans"/>
        </w:rPr>
      </w:pPr>
      <w:r w:rsidRPr="006346DD">
        <w:rPr>
          <w:rFonts w:cs="Huawei Sans"/>
        </w:rPr>
        <w:t>[PE4-GigabitEthernet0/0/0] undo ip binding vpn-instance __LOCAL_OAM_VPN__</w:t>
      </w:r>
    </w:p>
    <w:p w14:paraId="7314783F" w14:textId="77777777" w:rsidR="005921CA" w:rsidRPr="006346DD" w:rsidRDefault="005921CA" w:rsidP="00B527E4">
      <w:pPr>
        <w:pStyle w:val="2f2"/>
        <w:rPr>
          <w:rFonts w:cs="Huawei Sans"/>
        </w:rPr>
      </w:pPr>
      <w:r w:rsidRPr="006346DD">
        <w:rPr>
          <w:rFonts w:cs="Huawei Sans"/>
        </w:rPr>
        <w:t>[PE4-GigabitEthernet0/0/0] ipv6 enable</w:t>
      </w:r>
    </w:p>
    <w:p w14:paraId="7356081D" w14:textId="77777777" w:rsidR="005921CA" w:rsidRPr="006346DD" w:rsidRDefault="005921CA" w:rsidP="00B527E4">
      <w:pPr>
        <w:pStyle w:val="2f2"/>
        <w:rPr>
          <w:rFonts w:cs="Huawei Sans"/>
        </w:rPr>
      </w:pPr>
      <w:r w:rsidRPr="006346DD">
        <w:rPr>
          <w:rFonts w:cs="Huawei Sans"/>
        </w:rPr>
        <w:t>[PE4-GigabitEthernet0/0/0] ipv6 address 2000::4/64</w:t>
      </w:r>
    </w:p>
    <w:p w14:paraId="46822ADC" w14:textId="77777777" w:rsidR="005921CA" w:rsidRPr="006346DD" w:rsidRDefault="005921CA" w:rsidP="00B527E4">
      <w:pPr>
        <w:pStyle w:val="2f2"/>
        <w:rPr>
          <w:rFonts w:cs="Huawei Sans"/>
        </w:rPr>
      </w:pPr>
      <w:r w:rsidRPr="006346DD">
        <w:rPr>
          <w:rFonts w:cs="Huawei Sans"/>
        </w:rPr>
        <w:t>[PE4-GigabitEthernet0/0/0] quit</w:t>
      </w:r>
    </w:p>
    <w:p w14:paraId="119A0212" w14:textId="77777777" w:rsidR="005921CA" w:rsidRPr="006346DD" w:rsidRDefault="005921CA" w:rsidP="00A37A78">
      <w:pPr>
        <w:pStyle w:val="1f0"/>
        <w:rPr>
          <w:rFonts w:cs="Huawei Sans"/>
        </w:rPr>
      </w:pPr>
      <w:r w:rsidRPr="006346DD">
        <w:rPr>
          <w:rFonts w:cs="Huawei Sans"/>
        </w:rPr>
        <w:t>P1</w:t>
      </w:r>
    </w:p>
    <w:p w14:paraId="5C4E15F9" w14:textId="77777777" w:rsidR="005921CA" w:rsidRPr="006346DD" w:rsidRDefault="005921CA" w:rsidP="00B527E4">
      <w:pPr>
        <w:pStyle w:val="2f2"/>
        <w:rPr>
          <w:rFonts w:cs="Huawei Sans"/>
        </w:rPr>
      </w:pPr>
      <w:r w:rsidRPr="006346DD">
        <w:rPr>
          <w:rFonts w:cs="Huawei Sans"/>
        </w:rPr>
        <w:t>[P1]interface GigabitEthernet0/0/0</w:t>
      </w:r>
    </w:p>
    <w:p w14:paraId="3AADDC75" w14:textId="77777777" w:rsidR="005921CA" w:rsidRPr="006346DD" w:rsidRDefault="005921CA" w:rsidP="00B527E4">
      <w:pPr>
        <w:pStyle w:val="2f2"/>
        <w:rPr>
          <w:rFonts w:cs="Huawei Sans"/>
        </w:rPr>
      </w:pPr>
      <w:r w:rsidRPr="006346DD">
        <w:rPr>
          <w:rFonts w:cs="Huawei Sans"/>
        </w:rPr>
        <w:t>[P1-GigabitEthernet0/0/0] undo ip binding vpn-instance __LOCAL_OAM_VPN__</w:t>
      </w:r>
    </w:p>
    <w:p w14:paraId="3AEF36AB" w14:textId="77777777" w:rsidR="005921CA" w:rsidRPr="006346DD" w:rsidRDefault="005921CA" w:rsidP="00B527E4">
      <w:pPr>
        <w:pStyle w:val="2f2"/>
        <w:rPr>
          <w:rFonts w:cs="Huawei Sans"/>
        </w:rPr>
      </w:pPr>
      <w:r w:rsidRPr="006346DD">
        <w:rPr>
          <w:rFonts w:cs="Huawei Sans"/>
        </w:rPr>
        <w:t>[P1-GigabitEthernet0/0/0] ipv6 enable</w:t>
      </w:r>
    </w:p>
    <w:p w14:paraId="06110083" w14:textId="77777777" w:rsidR="005921CA" w:rsidRPr="006346DD" w:rsidRDefault="005921CA" w:rsidP="00B527E4">
      <w:pPr>
        <w:pStyle w:val="2f2"/>
        <w:rPr>
          <w:rFonts w:cs="Huawei Sans"/>
        </w:rPr>
      </w:pPr>
      <w:r w:rsidRPr="006346DD">
        <w:rPr>
          <w:rFonts w:cs="Huawei Sans"/>
        </w:rPr>
        <w:t>[P1-GigabitEthernet0/0/0] ipv6 address 2000::5/64</w:t>
      </w:r>
    </w:p>
    <w:p w14:paraId="554D5284" w14:textId="77777777" w:rsidR="005921CA" w:rsidRPr="006346DD" w:rsidRDefault="005921CA" w:rsidP="00B527E4">
      <w:pPr>
        <w:pStyle w:val="2f2"/>
        <w:rPr>
          <w:rFonts w:cs="Huawei Sans"/>
        </w:rPr>
      </w:pPr>
      <w:r w:rsidRPr="006346DD">
        <w:rPr>
          <w:rFonts w:cs="Huawei Sans"/>
        </w:rPr>
        <w:t>[P1-GigabitEthernet0/0/0] quit</w:t>
      </w:r>
    </w:p>
    <w:p w14:paraId="0EAED3F1" w14:textId="77777777" w:rsidR="005921CA" w:rsidRPr="006346DD" w:rsidRDefault="005921CA" w:rsidP="00A37A78">
      <w:pPr>
        <w:pStyle w:val="1f0"/>
        <w:rPr>
          <w:rFonts w:cs="Huawei Sans"/>
        </w:rPr>
      </w:pPr>
      <w:r w:rsidRPr="006346DD">
        <w:rPr>
          <w:rFonts w:cs="Huawei Sans"/>
        </w:rPr>
        <w:t>P2</w:t>
      </w:r>
    </w:p>
    <w:p w14:paraId="64058609" w14:textId="77777777" w:rsidR="005921CA" w:rsidRPr="006346DD" w:rsidRDefault="005921CA" w:rsidP="00B527E4">
      <w:pPr>
        <w:pStyle w:val="2f2"/>
        <w:rPr>
          <w:rFonts w:cs="Huawei Sans"/>
        </w:rPr>
      </w:pPr>
      <w:r w:rsidRPr="006346DD">
        <w:rPr>
          <w:rFonts w:cs="Huawei Sans"/>
        </w:rPr>
        <w:t>[P2]interface GigabitEthernet0/0/0</w:t>
      </w:r>
    </w:p>
    <w:p w14:paraId="42F3FE08" w14:textId="77777777" w:rsidR="005921CA" w:rsidRPr="006346DD" w:rsidRDefault="005921CA" w:rsidP="00B527E4">
      <w:pPr>
        <w:pStyle w:val="2f2"/>
        <w:rPr>
          <w:rFonts w:cs="Huawei Sans"/>
        </w:rPr>
      </w:pPr>
      <w:r w:rsidRPr="006346DD">
        <w:rPr>
          <w:rFonts w:cs="Huawei Sans"/>
        </w:rPr>
        <w:t>[P2-GigabitEthernet0/0/0] undo ip binding vpn-instance __LOCAL_OAM_VPN__</w:t>
      </w:r>
    </w:p>
    <w:p w14:paraId="25654EED" w14:textId="77777777" w:rsidR="005921CA" w:rsidRPr="006346DD" w:rsidRDefault="005921CA" w:rsidP="00B527E4">
      <w:pPr>
        <w:pStyle w:val="2f2"/>
        <w:rPr>
          <w:rFonts w:cs="Huawei Sans"/>
        </w:rPr>
      </w:pPr>
      <w:r w:rsidRPr="006346DD">
        <w:rPr>
          <w:rFonts w:cs="Huawei Sans"/>
        </w:rPr>
        <w:t>[P2-GigabitEthernet0/0/0] ipv6 enable</w:t>
      </w:r>
    </w:p>
    <w:p w14:paraId="3A91A1A8" w14:textId="77777777" w:rsidR="005921CA" w:rsidRPr="006346DD" w:rsidRDefault="005921CA" w:rsidP="00B527E4">
      <w:pPr>
        <w:pStyle w:val="2f2"/>
        <w:rPr>
          <w:rFonts w:cs="Huawei Sans"/>
        </w:rPr>
      </w:pPr>
      <w:r w:rsidRPr="006346DD">
        <w:rPr>
          <w:rFonts w:cs="Huawei Sans"/>
        </w:rPr>
        <w:t>[P2-GigabitEthernet0/0/0] ipv6 address 2000::6/64</w:t>
      </w:r>
    </w:p>
    <w:p w14:paraId="7FF36F69" w14:textId="77777777" w:rsidR="005921CA" w:rsidRPr="006346DD" w:rsidRDefault="005921CA" w:rsidP="00B527E4">
      <w:pPr>
        <w:pStyle w:val="2f2"/>
        <w:rPr>
          <w:rFonts w:cs="Huawei Sans"/>
        </w:rPr>
      </w:pPr>
      <w:r w:rsidRPr="006346DD">
        <w:rPr>
          <w:rFonts w:cs="Huawei Sans"/>
        </w:rPr>
        <w:t>[P2-GigabitEthernet0/0/0] quit</w:t>
      </w:r>
    </w:p>
    <w:p w14:paraId="39ACCDE3" w14:textId="48399F10" w:rsidR="005921CA" w:rsidRPr="006346DD" w:rsidRDefault="0001048E" w:rsidP="003E7F58">
      <w:pPr>
        <w:pStyle w:val="30"/>
        <w:ind w:hanging="567"/>
        <w:rPr>
          <w:rFonts w:cs="Huawei Sans"/>
        </w:rPr>
      </w:pPr>
      <w:r>
        <w:t>Configure IPv6 addresses for Loopback0 interfaces.</w:t>
      </w:r>
    </w:p>
    <w:p w14:paraId="35635F79" w14:textId="6DC81ECB" w:rsidR="005921CA" w:rsidRPr="006346DD" w:rsidRDefault="0001048E" w:rsidP="00C67429">
      <w:pPr>
        <w:pStyle w:val="1f0"/>
        <w:rPr>
          <w:rFonts w:cs="Huawei Sans"/>
        </w:rPr>
      </w:pPr>
      <w:r>
        <w:t>Create Loopback0 on all devices and configure IPv6 addresses for these interfaces.</w:t>
      </w:r>
    </w:p>
    <w:p w14:paraId="3575C533" w14:textId="77777777" w:rsidR="005921CA" w:rsidRPr="006346DD" w:rsidRDefault="005921CA" w:rsidP="00A37A78">
      <w:pPr>
        <w:pStyle w:val="1f0"/>
        <w:rPr>
          <w:rFonts w:cs="Huawei Sans"/>
        </w:rPr>
      </w:pPr>
      <w:r w:rsidRPr="006346DD">
        <w:rPr>
          <w:rFonts w:cs="Huawei Sans"/>
        </w:rPr>
        <w:lastRenderedPageBreak/>
        <w:t>PE1</w:t>
      </w:r>
    </w:p>
    <w:p w14:paraId="021B063B" w14:textId="77777777" w:rsidR="005921CA" w:rsidRPr="006346DD" w:rsidRDefault="005921CA" w:rsidP="00B527E4">
      <w:pPr>
        <w:pStyle w:val="2f2"/>
        <w:rPr>
          <w:rFonts w:cs="Huawei Sans"/>
        </w:rPr>
      </w:pPr>
      <w:r w:rsidRPr="006346DD">
        <w:rPr>
          <w:rFonts w:cs="Huawei Sans"/>
        </w:rPr>
        <w:t>[PE1]interface LoopBack0</w:t>
      </w:r>
    </w:p>
    <w:p w14:paraId="61CAAA99" w14:textId="77777777" w:rsidR="005921CA" w:rsidRPr="006346DD" w:rsidRDefault="005921CA" w:rsidP="00B527E4">
      <w:pPr>
        <w:pStyle w:val="2f2"/>
        <w:rPr>
          <w:rFonts w:cs="Huawei Sans"/>
        </w:rPr>
      </w:pPr>
      <w:r w:rsidRPr="006346DD">
        <w:rPr>
          <w:rFonts w:cs="Huawei Sans"/>
        </w:rPr>
        <w:t>[PE1-LoopBack0] ipv6 enable</w:t>
      </w:r>
    </w:p>
    <w:p w14:paraId="36FF8D05" w14:textId="77777777" w:rsidR="005921CA" w:rsidRPr="006346DD" w:rsidRDefault="005921CA" w:rsidP="00B527E4">
      <w:pPr>
        <w:pStyle w:val="2f2"/>
        <w:rPr>
          <w:rFonts w:cs="Huawei Sans"/>
        </w:rPr>
      </w:pPr>
      <w:r w:rsidRPr="006346DD">
        <w:rPr>
          <w:rFonts w:cs="Huawei Sans"/>
        </w:rPr>
        <w:t>[PE1-LoopBack0] ipv6 address FC01::1/128</w:t>
      </w:r>
    </w:p>
    <w:p w14:paraId="04D1D6B5" w14:textId="77777777" w:rsidR="005921CA" w:rsidRPr="006346DD" w:rsidRDefault="005921CA" w:rsidP="00B527E4">
      <w:pPr>
        <w:pStyle w:val="2f2"/>
        <w:rPr>
          <w:rFonts w:cs="Huawei Sans"/>
        </w:rPr>
      </w:pPr>
      <w:r w:rsidRPr="006346DD">
        <w:rPr>
          <w:rFonts w:cs="Huawei Sans"/>
        </w:rPr>
        <w:t>[PE1-LoopBack0] quit</w:t>
      </w:r>
    </w:p>
    <w:p w14:paraId="3D4B50E0" w14:textId="77777777" w:rsidR="005921CA" w:rsidRPr="006346DD" w:rsidRDefault="005921CA" w:rsidP="00A37A78">
      <w:pPr>
        <w:pStyle w:val="1f0"/>
        <w:rPr>
          <w:rFonts w:cs="Huawei Sans"/>
        </w:rPr>
      </w:pPr>
      <w:r w:rsidRPr="006346DD">
        <w:rPr>
          <w:rFonts w:cs="Huawei Sans"/>
        </w:rPr>
        <w:t>PE2</w:t>
      </w:r>
    </w:p>
    <w:p w14:paraId="0D6A83D6" w14:textId="77777777" w:rsidR="005921CA" w:rsidRPr="006346DD" w:rsidRDefault="005921CA" w:rsidP="00B527E4">
      <w:pPr>
        <w:pStyle w:val="2f2"/>
        <w:rPr>
          <w:rFonts w:cs="Huawei Sans"/>
        </w:rPr>
      </w:pPr>
      <w:r w:rsidRPr="006346DD">
        <w:rPr>
          <w:rFonts w:cs="Huawei Sans"/>
        </w:rPr>
        <w:t>[PE2]interface LoopBack0</w:t>
      </w:r>
    </w:p>
    <w:p w14:paraId="4A505B3E" w14:textId="77777777" w:rsidR="005921CA" w:rsidRPr="006346DD" w:rsidRDefault="005921CA" w:rsidP="00B527E4">
      <w:pPr>
        <w:pStyle w:val="2f2"/>
        <w:rPr>
          <w:rFonts w:cs="Huawei Sans"/>
        </w:rPr>
      </w:pPr>
      <w:r w:rsidRPr="006346DD">
        <w:rPr>
          <w:rFonts w:cs="Huawei Sans"/>
        </w:rPr>
        <w:t>[PE2-LoopBack0] ipv6 enable</w:t>
      </w:r>
    </w:p>
    <w:p w14:paraId="07C943B3" w14:textId="77777777" w:rsidR="005921CA" w:rsidRPr="006346DD" w:rsidRDefault="005921CA" w:rsidP="00B527E4">
      <w:pPr>
        <w:pStyle w:val="2f2"/>
        <w:rPr>
          <w:rFonts w:cs="Huawei Sans"/>
        </w:rPr>
      </w:pPr>
      <w:r w:rsidRPr="006346DD">
        <w:rPr>
          <w:rFonts w:cs="Huawei Sans"/>
        </w:rPr>
        <w:t>[PE2-LoopBack0] ipv6 address FC01::2/128</w:t>
      </w:r>
    </w:p>
    <w:p w14:paraId="4F36EC43" w14:textId="77777777" w:rsidR="005921CA" w:rsidRPr="006346DD" w:rsidRDefault="005921CA" w:rsidP="00B527E4">
      <w:pPr>
        <w:pStyle w:val="2f2"/>
        <w:rPr>
          <w:rFonts w:cs="Huawei Sans"/>
        </w:rPr>
      </w:pPr>
      <w:r w:rsidRPr="006346DD">
        <w:rPr>
          <w:rFonts w:cs="Huawei Sans"/>
        </w:rPr>
        <w:t>[PE2-LoopBack0] quit</w:t>
      </w:r>
    </w:p>
    <w:p w14:paraId="2DDF309F" w14:textId="77777777" w:rsidR="005921CA" w:rsidRPr="006346DD" w:rsidRDefault="005921CA" w:rsidP="00A37A78">
      <w:pPr>
        <w:pStyle w:val="1f0"/>
        <w:rPr>
          <w:rFonts w:cs="Huawei Sans"/>
        </w:rPr>
      </w:pPr>
      <w:r w:rsidRPr="006346DD">
        <w:rPr>
          <w:rFonts w:cs="Huawei Sans"/>
        </w:rPr>
        <w:t>PE3</w:t>
      </w:r>
    </w:p>
    <w:p w14:paraId="66590F10" w14:textId="77777777" w:rsidR="005921CA" w:rsidRPr="006346DD" w:rsidRDefault="005921CA" w:rsidP="00B527E4">
      <w:pPr>
        <w:pStyle w:val="2f2"/>
        <w:rPr>
          <w:rFonts w:cs="Huawei Sans"/>
        </w:rPr>
      </w:pPr>
      <w:r w:rsidRPr="006346DD">
        <w:rPr>
          <w:rFonts w:cs="Huawei Sans"/>
        </w:rPr>
        <w:t>[PE3]interface LoopBack0</w:t>
      </w:r>
    </w:p>
    <w:p w14:paraId="01A3C7B6" w14:textId="77777777" w:rsidR="005921CA" w:rsidRPr="006346DD" w:rsidRDefault="005921CA" w:rsidP="00B527E4">
      <w:pPr>
        <w:pStyle w:val="2f2"/>
        <w:rPr>
          <w:rFonts w:cs="Huawei Sans"/>
        </w:rPr>
      </w:pPr>
      <w:r w:rsidRPr="006346DD">
        <w:rPr>
          <w:rFonts w:cs="Huawei Sans"/>
        </w:rPr>
        <w:t>[PE3-LoopBack0] ipv6 enable</w:t>
      </w:r>
    </w:p>
    <w:p w14:paraId="03313E01" w14:textId="77777777" w:rsidR="005921CA" w:rsidRPr="006346DD" w:rsidRDefault="005921CA" w:rsidP="00B527E4">
      <w:pPr>
        <w:pStyle w:val="2f2"/>
        <w:rPr>
          <w:rFonts w:cs="Huawei Sans"/>
        </w:rPr>
      </w:pPr>
      <w:r w:rsidRPr="006346DD">
        <w:rPr>
          <w:rFonts w:cs="Huawei Sans"/>
        </w:rPr>
        <w:t>[PE3-LoopBack0] ipv6 address FC01::3/128</w:t>
      </w:r>
    </w:p>
    <w:p w14:paraId="13245847" w14:textId="77777777" w:rsidR="005921CA" w:rsidRPr="006346DD" w:rsidRDefault="005921CA" w:rsidP="00B527E4">
      <w:pPr>
        <w:pStyle w:val="2f2"/>
        <w:rPr>
          <w:rFonts w:cs="Huawei Sans"/>
        </w:rPr>
      </w:pPr>
      <w:r w:rsidRPr="006346DD">
        <w:rPr>
          <w:rFonts w:cs="Huawei Sans"/>
        </w:rPr>
        <w:t>[PE3-LoopBack0] quit</w:t>
      </w:r>
    </w:p>
    <w:p w14:paraId="6C7FE5DE" w14:textId="77777777" w:rsidR="005921CA" w:rsidRPr="006346DD" w:rsidRDefault="005921CA" w:rsidP="00A37A78">
      <w:pPr>
        <w:pStyle w:val="1f0"/>
        <w:rPr>
          <w:rFonts w:cs="Huawei Sans"/>
        </w:rPr>
      </w:pPr>
      <w:r w:rsidRPr="006346DD">
        <w:rPr>
          <w:rFonts w:cs="Huawei Sans"/>
        </w:rPr>
        <w:t>PE4</w:t>
      </w:r>
    </w:p>
    <w:p w14:paraId="01A2745B" w14:textId="77777777" w:rsidR="005921CA" w:rsidRPr="006346DD" w:rsidRDefault="005921CA" w:rsidP="00B527E4">
      <w:pPr>
        <w:pStyle w:val="2f2"/>
        <w:rPr>
          <w:rFonts w:cs="Huawei Sans"/>
        </w:rPr>
      </w:pPr>
      <w:r w:rsidRPr="006346DD">
        <w:rPr>
          <w:rFonts w:cs="Huawei Sans"/>
        </w:rPr>
        <w:t>[PE4]interface LoopBack0</w:t>
      </w:r>
    </w:p>
    <w:p w14:paraId="50568087" w14:textId="77777777" w:rsidR="005921CA" w:rsidRPr="006346DD" w:rsidRDefault="005921CA" w:rsidP="00B527E4">
      <w:pPr>
        <w:pStyle w:val="2f2"/>
        <w:rPr>
          <w:rFonts w:cs="Huawei Sans"/>
        </w:rPr>
      </w:pPr>
      <w:r w:rsidRPr="006346DD">
        <w:rPr>
          <w:rFonts w:cs="Huawei Sans"/>
        </w:rPr>
        <w:t>[PE4-LoopBack0] ipv6 enable</w:t>
      </w:r>
    </w:p>
    <w:p w14:paraId="218DA119" w14:textId="77777777" w:rsidR="005921CA" w:rsidRPr="006346DD" w:rsidRDefault="005921CA" w:rsidP="00B527E4">
      <w:pPr>
        <w:pStyle w:val="2f2"/>
        <w:rPr>
          <w:rFonts w:cs="Huawei Sans"/>
        </w:rPr>
      </w:pPr>
      <w:r w:rsidRPr="006346DD">
        <w:rPr>
          <w:rFonts w:cs="Huawei Sans"/>
        </w:rPr>
        <w:t>[PE4-LoopBack0] ipv6 address FC01::4/128</w:t>
      </w:r>
    </w:p>
    <w:p w14:paraId="516A0A28" w14:textId="77777777" w:rsidR="005921CA" w:rsidRPr="006346DD" w:rsidRDefault="005921CA" w:rsidP="00B527E4">
      <w:pPr>
        <w:pStyle w:val="2f2"/>
        <w:rPr>
          <w:rFonts w:cs="Huawei Sans"/>
        </w:rPr>
      </w:pPr>
      <w:r w:rsidRPr="006346DD">
        <w:rPr>
          <w:rFonts w:cs="Huawei Sans"/>
        </w:rPr>
        <w:t>[PE4-LoopBack0] quit</w:t>
      </w:r>
    </w:p>
    <w:p w14:paraId="6A340E56" w14:textId="77777777" w:rsidR="005921CA" w:rsidRPr="006346DD" w:rsidRDefault="005921CA" w:rsidP="00A37A78">
      <w:pPr>
        <w:pStyle w:val="1f0"/>
        <w:rPr>
          <w:rFonts w:cs="Huawei Sans"/>
        </w:rPr>
      </w:pPr>
      <w:r w:rsidRPr="006346DD">
        <w:rPr>
          <w:rFonts w:cs="Huawei Sans"/>
        </w:rPr>
        <w:t>P1</w:t>
      </w:r>
    </w:p>
    <w:p w14:paraId="6A16D95F" w14:textId="77777777" w:rsidR="005921CA" w:rsidRPr="006346DD" w:rsidRDefault="005921CA" w:rsidP="00B527E4">
      <w:pPr>
        <w:pStyle w:val="2f2"/>
        <w:rPr>
          <w:rFonts w:cs="Huawei Sans"/>
        </w:rPr>
      </w:pPr>
      <w:r w:rsidRPr="006346DD">
        <w:rPr>
          <w:rFonts w:cs="Huawei Sans"/>
        </w:rPr>
        <w:t>[P1]interface LoopBack0</w:t>
      </w:r>
    </w:p>
    <w:p w14:paraId="099E1371" w14:textId="77777777" w:rsidR="005921CA" w:rsidRPr="006346DD" w:rsidRDefault="005921CA" w:rsidP="00B527E4">
      <w:pPr>
        <w:pStyle w:val="2f2"/>
        <w:rPr>
          <w:rFonts w:cs="Huawei Sans"/>
        </w:rPr>
      </w:pPr>
      <w:r w:rsidRPr="006346DD">
        <w:rPr>
          <w:rFonts w:cs="Huawei Sans"/>
        </w:rPr>
        <w:t>[P1-LoopBack0] ipv6 enable</w:t>
      </w:r>
    </w:p>
    <w:p w14:paraId="105C882E" w14:textId="77777777" w:rsidR="005921CA" w:rsidRPr="006346DD" w:rsidRDefault="005921CA" w:rsidP="00B527E4">
      <w:pPr>
        <w:pStyle w:val="2f2"/>
        <w:rPr>
          <w:rFonts w:cs="Huawei Sans"/>
        </w:rPr>
      </w:pPr>
      <w:r w:rsidRPr="006346DD">
        <w:rPr>
          <w:rFonts w:cs="Huawei Sans"/>
        </w:rPr>
        <w:t>[P1-LoopBack0] ipv6 address FC01::5/128</w:t>
      </w:r>
    </w:p>
    <w:p w14:paraId="48E1140B" w14:textId="77777777" w:rsidR="005921CA" w:rsidRPr="006346DD" w:rsidRDefault="005921CA" w:rsidP="00B527E4">
      <w:pPr>
        <w:pStyle w:val="2f2"/>
        <w:rPr>
          <w:rFonts w:cs="Huawei Sans"/>
        </w:rPr>
      </w:pPr>
      <w:r w:rsidRPr="006346DD">
        <w:rPr>
          <w:rFonts w:cs="Huawei Sans"/>
        </w:rPr>
        <w:t>[P1-LoopBack0] quit</w:t>
      </w:r>
    </w:p>
    <w:p w14:paraId="6654BF96" w14:textId="77777777" w:rsidR="005921CA" w:rsidRPr="006346DD" w:rsidRDefault="005921CA" w:rsidP="00A37A78">
      <w:pPr>
        <w:pStyle w:val="1f0"/>
        <w:rPr>
          <w:rFonts w:cs="Huawei Sans"/>
        </w:rPr>
      </w:pPr>
      <w:r w:rsidRPr="006346DD">
        <w:rPr>
          <w:rFonts w:cs="Huawei Sans"/>
        </w:rPr>
        <w:t>P2</w:t>
      </w:r>
    </w:p>
    <w:p w14:paraId="5C46C26B" w14:textId="77777777" w:rsidR="005921CA" w:rsidRPr="006346DD" w:rsidRDefault="005921CA" w:rsidP="00B527E4">
      <w:pPr>
        <w:pStyle w:val="2f2"/>
        <w:rPr>
          <w:rFonts w:cs="Huawei Sans"/>
        </w:rPr>
      </w:pPr>
      <w:r w:rsidRPr="006346DD">
        <w:rPr>
          <w:rFonts w:cs="Huawei Sans"/>
        </w:rPr>
        <w:t>[P2]interface LoopBack0</w:t>
      </w:r>
    </w:p>
    <w:p w14:paraId="219D766A" w14:textId="77777777" w:rsidR="005921CA" w:rsidRPr="006346DD" w:rsidRDefault="005921CA" w:rsidP="00B527E4">
      <w:pPr>
        <w:pStyle w:val="2f2"/>
        <w:rPr>
          <w:rFonts w:cs="Huawei Sans"/>
        </w:rPr>
      </w:pPr>
      <w:r w:rsidRPr="006346DD">
        <w:rPr>
          <w:rFonts w:cs="Huawei Sans"/>
        </w:rPr>
        <w:t>[P2-LoopBack0] ipv6 enable</w:t>
      </w:r>
    </w:p>
    <w:p w14:paraId="30D4776E" w14:textId="77777777" w:rsidR="005921CA" w:rsidRPr="006346DD" w:rsidRDefault="005921CA" w:rsidP="00B527E4">
      <w:pPr>
        <w:pStyle w:val="2f2"/>
        <w:rPr>
          <w:rFonts w:cs="Huawei Sans"/>
        </w:rPr>
      </w:pPr>
      <w:r w:rsidRPr="006346DD">
        <w:rPr>
          <w:rFonts w:cs="Huawei Sans"/>
        </w:rPr>
        <w:t>[P2-LoopBack0] ipv6 address FC01::6/128</w:t>
      </w:r>
    </w:p>
    <w:p w14:paraId="4BEFB0B4" w14:textId="4E85B5F9" w:rsidR="00B527E4" w:rsidRPr="006346DD" w:rsidRDefault="005921CA" w:rsidP="00D2656C">
      <w:pPr>
        <w:pStyle w:val="2f2"/>
        <w:rPr>
          <w:rFonts w:cs="Huawei Sans"/>
        </w:rPr>
      </w:pPr>
      <w:r w:rsidRPr="006346DD">
        <w:rPr>
          <w:rFonts w:cs="Huawei Sans"/>
        </w:rPr>
        <w:t>[P2-LoopBack0] quit</w:t>
      </w:r>
    </w:p>
    <w:p w14:paraId="46D81668" w14:textId="56B6DCEA" w:rsidR="005921CA" w:rsidRPr="006346DD" w:rsidRDefault="0001048E" w:rsidP="003E7F58">
      <w:pPr>
        <w:pStyle w:val="30"/>
        <w:tabs>
          <w:tab w:val="clear" w:pos="1560"/>
        </w:tabs>
        <w:ind w:left="1418"/>
        <w:rPr>
          <w:rFonts w:cs="Huawei Sans"/>
        </w:rPr>
      </w:pPr>
      <w:r>
        <w:t>Configure IPv6 addresses for interconnection interfaces.</w:t>
      </w:r>
    </w:p>
    <w:p w14:paraId="05F21928" w14:textId="77777777" w:rsidR="0001048E" w:rsidRDefault="0001048E" w:rsidP="0001048E">
      <w:pPr>
        <w:pStyle w:val="1f0"/>
      </w:pPr>
      <w:r>
        <w:t>Configure IPv6 addresses for device interconnection interfaces as shown in the topology.</w:t>
      </w:r>
    </w:p>
    <w:p w14:paraId="33BBC25D" w14:textId="77777777" w:rsidR="0001048E" w:rsidRDefault="0001048E" w:rsidP="0001048E">
      <w:pPr>
        <w:pStyle w:val="1f0"/>
      </w:pPr>
      <w:r>
        <w:t>By default, DCN is enabled on NE router interfaces. To facilitate the experiment, disable DCN globally on all devices.</w:t>
      </w:r>
    </w:p>
    <w:p w14:paraId="1CD4807B" w14:textId="65A0A239" w:rsidR="005921CA" w:rsidRPr="006346DD" w:rsidRDefault="0001048E" w:rsidP="0001048E">
      <w:pPr>
        <w:pStyle w:val="1f0"/>
        <w:rPr>
          <w:rFonts w:cs="Huawei Sans"/>
        </w:rPr>
      </w:pPr>
      <w:r>
        <w:t># Disable DCN globally on each device.</w:t>
      </w:r>
    </w:p>
    <w:p w14:paraId="1F51BE7C" w14:textId="77777777" w:rsidR="005921CA" w:rsidRPr="006346DD" w:rsidRDefault="005921CA" w:rsidP="00B527E4">
      <w:pPr>
        <w:pStyle w:val="2f2"/>
        <w:rPr>
          <w:rFonts w:cs="Huawei Sans"/>
        </w:rPr>
      </w:pPr>
      <w:r w:rsidRPr="006346DD">
        <w:rPr>
          <w:rFonts w:cs="Huawei Sans"/>
        </w:rPr>
        <w:t xml:space="preserve">[PE1] undo dcn </w:t>
      </w:r>
    </w:p>
    <w:p w14:paraId="1E055FAF" w14:textId="77777777" w:rsidR="005921CA" w:rsidRPr="006346DD" w:rsidRDefault="005921CA" w:rsidP="00B527E4">
      <w:pPr>
        <w:pStyle w:val="2f2"/>
        <w:rPr>
          <w:rFonts w:cs="Huawei Sans"/>
        </w:rPr>
      </w:pPr>
      <w:r w:rsidRPr="006346DD">
        <w:rPr>
          <w:rFonts w:cs="Huawei Sans"/>
        </w:rPr>
        <w:t>Warning: This operation will disable DCN function. Continue? [Y/N]:y</w:t>
      </w:r>
    </w:p>
    <w:p w14:paraId="6E3EF55D" w14:textId="77777777" w:rsidR="0001048E" w:rsidRPr="009A05A4" w:rsidRDefault="0001048E" w:rsidP="0001048E">
      <w:pPr>
        <w:pStyle w:val="1f0"/>
      </w:pPr>
      <w:r>
        <w:lastRenderedPageBreak/>
        <w:t>Here, PE1 is used as an example. Repeat this operation for other devices.</w:t>
      </w:r>
    </w:p>
    <w:p w14:paraId="055632A8" w14:textId="47DC1635" w:rsidR="00FA1214" w:rsidRPr="006346DD" w:rsidRDefault="0001048E" w:rsidP="0001048E">
      <w:pPr>
        <w:pStyle w:val="1f0"/>
        <w:rPr>
          <w:rFonts w:cs="Huawei Sans"/>
        </w:rPr>
      </w:pPr>
      <w:r>
        <w:t>Configure IPv6 addresses for interconnection interfaces.</w:t>
      </w:r>
    </w:p>
    <w:p w14:paraId="56E1FB98" w14:textId="77777777" w:rsidR="005921CA" w:rsidRPr="006346DD" w:rsidRDefault="005921CA" w:rsidP="00A37A78">
      <w:pPr>
        <w:pStyle w:val="1f0"/>
        <w:rPr>
          <w:rFonts w:cs="Huawei Sans"/>
        </w:rPr>
      </w:pPr>
      <w:r w:rsidRPr="006346DD">
        <w:rPr>
          <w:rFonts w:cs="Huawei Sans"/>
        </w:rPr>
        <w:t>P1</w:t>
      </w:r>
    </w:p>
    <w:p w14:paraId="367DE8A3" w14:textId="77777777" w:rsidR="005921CA" w:rsidRPr="006346DD" w:rsidRDefault="005921CA" w:rsidP="00A270FC">
      <w:pPr>
        <w:pStyle w:val="2f2"/>
        <w:rPr>
          <w:rFonts w:cs="Huawei Sans"/>
        </w:rPr>
      </w:pPr>
      <w:r w:rsidRPr="006346DD">
        <w:rPr>
          <w:rFonts w:cs="Huawei Sans"/>
        </w:rPr>
        <w:t>[P1]interface GigabitEthernet0/3/0</w:t>
      </w:r>
    </w:p>
    <w:p w14:paraId="175276B4" w14:textId="77777777" w:rsidR="005921CA" w:rsidRPr="006346DD" w:rsidRDefault="005921CA" w:rsidP="00A270FC">
      <w:pPr>
        <w:pStyle w:val="2f2"/>
        <w:rPr>
          <w:rFonts w:cs="Huawei Sans"/>
        </w:rPr>
      </w:pPr>
      <w:r w:rsidRPr="006346DD">
        <w:rPr>
          <w:rFonts w:cs="Huawei Sans"/>
        </w:rPr>
        <w:t>[P1-GigabitEthernet0/3/0] ipv6 enable</w:t>
      </w:r>
    </w:p>
    <w:p w14:paraId="51A0A7CA" w14:textId="77777777" w:rsidR="005921CA" w:rsidRPr="006346DD" w:rsidRDefault="005921CA" w:rsidP="00A270FC">
      <w:pPr>
        <w:pStyle w:val="2f2"/>
        <w:rPr>
          <w:rFonts w:cs="Huawei Sans"/>
        </w:rPr>
      </w:pPr>
      <w:r w:rsidRPr="006346DD">
        <w:rPr>
          <w:rFonts w:cs="Huawei Sans"/>
        </w:rPr>
        <w:t>[P1-GigabitEthernet0/3/0] ipv6 address 2001::2/64</w:t>
      </w:r>
    </w:p>
    <w:p w14:paraId="1B51C667" w14:textId="77777777" w:rsidR="005921CA" w:rsidRPr="006346DD" w:rsidRDefault="005921CA" w:rsidP="00A270FC">
      <w:pPr>
        <w:pStyle w:val="2f2"/>
        <w:rPr>
          <w:rFonts w:cs="Huawei Sans"/>
        </w:rPr>
      </w:pPr>
      <w:r w:rsidRPr="006346DD">
        <w:rPr>
          <w:rFonts w:cs="Huawei Sans"/>
        </w:rPr>
        <w:t>[P1-GigabitEthernet0/3/0] quit</w:t>
      </w:r>
    </w:p>
    <w:p w14:paraId="2B3524FA" w14:textId="77777777" w:rsidR="005921CA" w:rsidRPr="006346DD" w:rsidRDefault="005921CA" w:rsidP="00A270FC">
      <w:pPr>
        <w:pStyle w:val="2f2"/>
        <w:rPr>
          <w:rFonts w:cs="Huawei Sans"/>
        </w:rPr>
      </w:pPr>
      <w:r w:rsidRPr="006346DD">
        <w:rPr>
          <w:rFonts w:cs="Huawei Sans"/>
        </w:rPr>
        <w:t>[P1]interface GigabitEthernet0/3/2</w:t>
      </w:r>
    </w:p>
    <w:p w14:paraId="30D85035" w14:textId="77777777" w:rsidR="005921CA" w:rsidRPr="006346DD" w:rsidRDefault="005921CA" w:rsidP="00A270FC">
      <w:pPr>
        <w:pStyle w:val="2f2"/>
        <w:rPr>
          <w:rFonts w:cs="Huawei Sans"/>
        </w:rPr>
      </w:pPr>
      <w:r w:rsidRPr="006346DD">
        <w:rPr>
          <w:rFonts w:cs="Huawei Sans"/>
        </w:rPr>
        <w:t>[P1-GigabitEthernet0/3/2] ipv6 enable</w:t>
      </w:r>
    </w:p>
    <w:p w14:paraId="7589BC5F" w14:textId="77777777" w:rsidR="005921CA" w:rsidRPr="006346DD" w:rsidRDefault="005921CA" w:rsidP="00A270FC">
      <w:pPr>
        <w:pStyle w:val="2f2"/>
        <w:rPr>
          <w:rFonts w:cs="Huawei Sans"/>
        </w:rPr>
      </w:pPr>
      <w:r w:rsidRPr="006346DD">
        <w:rPr>
          <w:rFonts w:cs="Huawei Sans"/>
        </w:rPr>
        <w:t>[P1-GigabitEthernet0/3/2] ipv6 address 2004::1/64</w:t>
      </w:r>
    </w:p>
    <w:p w14:paraId="400C6E6A" w14:textId="77777777" w:rsidR="005921CA" w:rsidRPr="006346DD" w:rsidRDefault="005921CA" w:rsidP="00A270FC">
      <w:pPr>
        <w:pStyle w:val="2f2"/>
        <w:rPr>
          <w:rFonts w:cs="Huawei Sans"/>
        </w:rPr>
      </w:pPr>
      <w:r w:rsidRPr="006346DD">
        <w:rPr>
          <w:rFonts w:cs="Huawei Sans"/>
        </w:rPr>
        <w:t>[P1-GigabitEthernet0/3/2] quit</w:t>
      </w:r>
    </w:p>
    <w:p w14:paraId="37F4B38C" w14:textId="77777777" w:rsidR="005921CA" w:rsidRPr="006346DD" w:rsidRDefault="005921CA" w:rsidP="00A270FC">
      <w:pPr>
        <w:pStyle w:val="2f2"/>
        <w:rPr>
          <w:rFonts w:cs="Huawei Sans"/>
        </w:rPr>
      </w:pPr>
      <w:r w:rsidRPr="006346DD">
        <w:rPr>
          <w:rFonts w:cs="Huawei Sans"/>
        </w:rPr>
        <w:t>[P1]interface GigabitEthernet0/3/4</w:t>
      </w:r>
    </w:p>
    <w:p w14:paraId="4198CFEF" w14:textId="77777777" w:rsidR="005921CA" w:rsidRPr="006346DD" w:rsidRDefault="005921CA" w:rsidP="00A270FC">
      <w:pPr>
        <w:pStyle w:val="2f2"/>
        <w:rPr>
          <w:rFonts w:cs="Huawei Sans"/>
        </w:rPr>
      </w:pPr>
      <w:r w:rsidRPr="006346DD">
        <w:rPr>
          <w:rFonts w:cs="Huawei Sans"/>
        </w:rPr>
        <w:t>[P1-GigabitEthernet0/3/4] ipv6 enable</w:t>
      </w:r>
    </w:p>
    <w:p w14:paraId="1E6DE801" w14:textId="77777777" w:rsidR="005921CA" w:rsidRPr="006346DD" w:rsidRDefault="005921CA" w:rsidP="00A270FC">
      <w:pPr>
        <w:pStyle w:val="2f2"/>
        <w:rPr>
          <w:rFonts w:cs="Huawei Sans"/>
        </w:rPr>
      </w:pPr>
      <w:r w:rsidRPr="006346DD">
        <w:rPr>
          <w:rFonts w:cs="Huawei Sans"/>
        </w:rPr>
        <w:t>[P1-GigabitEthernet0/3/4] ipv6 address 2005::1/64</w:t>
      </w:r>
    </w:p>
    <w:p w14:paraId="796A4294" w14:textId="77777777" w:rsidR="005921CA" w:rsidRPr="006346DD" w:rsidRDefault="005921CA" w:rsidP="00A270FC">
      <w:pPr>
        <w:pStyle w:val="2f2"/>
        <w:rPr>
          <w:rFonts w:cs="Huawei Sans"/>
        </w:rPr>
      </w:pPr>
      <w:r w:rsidRPr="006346DD">
        <w:rPr>
          <w:rFonts w:cs="Huawei Sans"/>
        </w:rPr>
        <w:t>[P1-GigabitEthernet0/3/4] quit</w:t>
      </w:r>
    </w:p>
    <w:p w14:paraId="35C09BFA" w14:textId="77777777" w:rsidR="005921CA" w:rsidRPr="006346DD" w:rsidRDefault="005921CA" w:rsidP="00A37A78">
      <w:pPr>
        <w:pStyle w:val="1f0"/>
        <w:rPr>
          <w:rFonts w:cs="Huawei Sans"/>
        </w:rPr>
      </w:pPr>
      <w:r w:rsidRPr="006346DD">
        <w:rPr>
          <w:rFonts w:cs="Huawei Sans"/>
        </w:rPr>
        <w:t>P2</w:t>
      </w:r>
    </w:p>
    <w:p w14:paraId="392CA55B" w14:textId="77777777" w:rsidR="005921CA" w:rsidRPr="006346DD" w:rsidRDefault="005921CA" w:rsidP="00A270FC">
      <w:pPr>
        <w:pStyle w:val="2f2"/>
        <w:rPr>
          <w:rFonts w:cs="Huawei Sans"/>
        </w:rPr>
      </w:pPr>
      <w:r w:rsidRPr="006346DD">
        <w:rPr>
          <w:rFonts w:cs="Huawei Sans"/>
        </w:rPr>
        <w:t>[P2]interface GigabitEthernet0/3/0</w:t>
      </w:r>
    </w:p>
    <w:p w14:paraId="00D05E3E" w14:textId="77777777" w:rsidR="005921CA" w:rsidRPr="006346DD" w:rsidRDefault="005921CA" w:rsidP="00A270FC">
      <w:pPr>
        <w:pStyle w:val="2f2"/>
        <w:rPr>
          <w:rFonts w:cs="Huawei Sans"/>
        </w:rPr>
      </w:pPr>
      <w:r w:rsidRPr="006346DD">
        <w:rPr>
          <w:rFonts w:cs="Huawei Sans"/>
        </w:rPr>
        <w:t>[P2-GigabitEthernet0/3/0] ipv6 enable</w:t>
      </w:r>
    </w:p>
    <w:p w14:paraId="54BC1D41" w14:textId="77777777" w:rsidR="005921CA" w:rsidRPr="006346DD" w:rsidRDefault="005921CA" w:rsidP="00A270FC">
      <w:pPr>
        <w:pStyle w:val="2f2"/>
        <w:rPr>
          <w:rFonts w:cs="Huawei Sans"/>
        </w:rPr>
      </w:pPr>
      <w:r w:rsidRPr="006346DD">
        <w:rPr>
          <w:rFonts w:cs="Huawei Sans"/>
        </w:rPr>
        <w:t>[P2-GigabitEthernet0/3/0] ipv6 address 2003::2/64</w:t>
      </w:r>
    </w:p>
    <w:p w14:paraId="4FBB3150" w14:textId="77777777" w:rsidR="005921CA" w:rsidRPr="006346DD" w:rsidRDefault="005921CA" w:rsidP="00A270FC">
      <w:pPr>
        <w:pStyle w:val="2f2"/>
        <w:rPr>
          <w:rFonts w:cs="Huawei Sans"/>
        </w:rPr>
      </w:pPr>
      <w:r w:rsidRPr="006346DD">
        <w:rPr>
          <w:rFonts w:cs="Huawei Sans"/>
        </w:rPr>
        <w:t>[P2-GigabitEthernet0/3/0] quit</w:t>
      </w:r>
    </w:p>
    <w:p w14:paraId="5B5FA22D" w14:textId="77777777" w:rsidR="005921CA" w:rsidRPr="006346DD" w:rsidRDefault="005921CA" w:rsidP="00A270FC">
      <w:pPr>
        <w:pStyle w:val="2f2"/>
        <w:rPr>
          <w:rFonts w:cs="Huawei Sans"/>
        </w:rPr>
      </w:pPr>
      <w:r w:rsidRPr="006346DD">
        <w:rPr>
          <w:rFonts w:cs="Huawei Sans"/>
        </w:rPr>
        <w:t>[P2]interface GigabitEthernet0/3/2</w:t>
      </w:r>
    </w:p>
    <w:p w14:paraId="7EDD8990" w14:textId="77777777" w:rsidR="005921CA" w:rsidRPr="006346DD" w:rsidRDefault="005921CA" w:rsidP="00A270FC">
      <w:pPr>
        <w:pStyle w:val="2f2"/>
        <w:rPr>
          <w:rFonts w:cs="Huawei Sans"/>
        </w:rPr>
      </w:pPr>
      <w:r w:rsidRPr="006346DD">
        <w:rPr>
          <w:rFonts w:cs="Huawei Sans"/>
        </w:rPr>
        <w:t>[P2-GigabitEthernet0/3/2] ipv6 enable</w:t>
      </w:r>
    </w:p>
    <w:p w14:paraId="13F344C3" w14:textId="77777777" w:rsidR="005921CA" w:rsidRPr="006346DD" w:rsidRDefault="005921CA" w:rsidP="00A270FC">
      <w:pPr>
        <w:pStyle w:val="2f2"/>
        <w:rPr>
          <w:rFonts w:cs="Huawei Sans"/>
        </w:rPr>
      </w:pPr>
      <w:r w:rsidRPr="006346DD">
        <w:rPr>
          <w:rFonts w:cs="Huawei Sans"/>
        </w:rPr>
        <w:t>[P2-GigabitEthernet0/3/2] ipv6 address 2006::1/64</w:t>
      </w:r>
    </w:p>
    <w:p w14:paraId="76A1B298" w14:textId="77777777" w:rsidR="005921CA" w:rsidRPr="006346DD" w:rsidRDefault="005921CA" w:rsidP="00A270FC">
      <w:pPr>
        <w:pStyle w:val="2f2"/>
        <w:rPr>
          <w:rFonts w:cs="Huawei Sans"/>
        </w:rPr>
      </w:pPr>
      <w:r w:rsidRPr="006346DD">
        <w:rPr>
          <w:rFonts w:cs="Huawei Sans"/>
        </w:rPr>
        <w:t>[P2-GigabitEthernet0/3/2] quit</w:t>
      </w:r>
    </w:p>
    <w:p w14:paraId="344D758B" w14:textId="77777777" w:rsidR="005921CA" w:rsidRPr="006346DD" w:rsidRDefault="005921CA" w:rsidP="00A270FC">
      <w:pPr>
        <w:pStyle w:val="2f2"/>
        <w:rPr>
          <w:rFonts w:cs="Huawei Sans"/>
        </w:rPr>
      </w:pPr>
      <w:r w:rsidRPr="006346DD">
        <w:rPr>
          <w:rFonts w:cs="Huawei Sans"/>
        </w:rPr>
        <w:t>[P2]interface GigabitEthernet0/3/4</w:t>
      </w:r>
    </w:p>
    <w:p w14:paraId="1AA326F2" w14:textId="77777777" w:rsidR="005921CA" w:rsidRPr="006346DD" w:rsidRDefault="005921CA" w:rsidP="00A270FC">
      <w:pPr>
        <w:pStyle w:val="2f2"/>
        <w:rPr>
          <w:rFonts w:cs="Huawei Sans"/>
        </w:rPr>
      </w:pPr>
      <w:r w:rsidRPr="006346DD">
        <w:rPr>
          <w:rFonts w:cs="Huawei Sans"/>
        </w:rPr>
        <w:t>[P2-GigabitEthernet0/3/4] ipv6 enable</w:t>
      </w:r>
    </w:p>
    <w:p w14:paraId="0019D667" w14:textId="77777777" w:rsidR="005921CA" w:rsidRPr="006346DD" w:rsidRDefault="005921CA" w:rsidP="00A270FC">
      <w:pPr>
        <w:pStyle w:val="2f2"/>
        <w:rPr>
          <w:rFonts w:cs="Huawei Sans"/>
        </w:rPr>
      </w:pPr>
      <w:r w:rsidRPr="006346DD">
        <w:rPr>
          <w:rFonts w:cs="Huawei Sans"/>
        </w:rPr>
        <w:t>[P2-GigabitEthernet0/3/4] ipv6 address 2005::2/64</w:t>
      </w:r>
    </w:p>
    <w:p w14:paraId="7A42E1A4" w14:textId="77777777" w:rsidR="005921CA" w:rsidRPr="006346DD" w:rsidRDefault="005921CA" w:rsidP="00FA1214">
      <w:pPr>
        <w:pStyle w:val="2f2"/>
        <w:rPr>
          <w:rFonts w:cs="Huawei Sans"/>
        </w:rPr>
      </w:pPr>
      <w:r w:rsidRPr="006346DD">
        <w:rPr>
          <w:rFonts w:cs="Huawei Sans"/>
        </w:rPr>
        <w:t>[P2-GigabitEthernet0/3/4] quit</w:t>
      </w:r>
    </w:p>
    <w:p w14:paraId="46FB625E" w14:textId="77777777" w:rsidR="00FA1214" w:rsidRPr="006346DD" w:rsidRDefault="00FA1214" w:rsidP="00A37A78">
      <w:pPr>
        <w:pStyle w:val="1f0"/>
        <w:rPr>
          <w:rFonts w:cs="Huawei Sans"/>
        </w:rPr>
      </w:pPr>
      <w:r w:rsidRPr="006346DD">
        <w:rPr>
          <w:rFonts w:cs="Huawei Sans"/>
        </w:rPr>
        <w:t>PE1</w:t>
      </w:r>
    </w:p>
    <w:p w14:paraId="34F99261" w14:textId="77777777" w:rsidR="00FA1214" w:rsidRPr="006346DD" w:rsidRDefault="00FA1214" w:rsidP="00A37A78">
      <w:pPr>
        <w:pStyle w:val="2f2"/>
        <w:rPr>
          <w:rFonts w:cs="Huawei Sans"/>
        </w:rPr>
      </w:pPr>
      <w:r w:rsidRPr="006346DD">
        <w:rPr>
          <w:rFonts w:cs="Huawei Sans"/>
        </w:rPr>
        <w:t>[PE1]interface GigabitEthernet0/3/0</w:t>
      </w:r>
    </w:p>
    <w:p w14:paraId="65717218" w14:textId="77777777" w:rsidR="00FA1214" w:rsidRPr="006346DD" w:rsidRDefault="00FA1214" w:rsidP="00A37A78">
      <w:pPr>
        <w:pStyle w:val="2f2"/>
        <w:rPr>
          <w:rFonts w:cs="Huawei Sans"/>
        </w:rPr>
      </w:pPr>
      <w:r w:rsidRPr="006346DD">
        <w:rPr>
          <w:rFonts w:cs="Huawei Sans"/>
        </w:rPr>
        <w:t>[PE1-GigabitEthernet0/3/0] ipv6 enable</w:t>
      </w:r>
    </w:p>
    <w:p w14:paraId="4C330146" w14:textId="77777777" w:rsidR="00FA1214" w:rsidRPr="006346DD" w:rsidRDefault="00FA1214" w:rsidP="00A37A78">
      <w:pPr>
        <w:pStyle w:val="2f2"/>
        <w:rPr>
          <w:rFonts w:cs="Huawei Sans"/>
        </w:rPr>
      </w:pPr>
      <w:r w:rsidRPr="006346DD">
        <w:rPr>
          <w:rFonts w:cs="Huawei Sans"/>
        </w:rPr>
        <w:t>[PE1-GigabitEthernet0/3/0] ipv6 address 2002::1/64</w:t>
      </w:r>
    </w:p>
    <w:p w14:paraId="5BC4AC40" w14:textId="77777777" w:rsidR="00FA1214" w:rsidRPr="006346DD" w:rsidRDefault="00FA1214" w:rsidP="00A37A78">
      <w:pPr>
        <w:pStyle w:val="2f2"/>
        <w:rPr>
          <w:rFonts w:cs="Huawei Sans"/>
        </w:rPr>
      </w:pPr>
      <w:r w:rsidRPr="006346DD">
        <w:rPr>
          <w:rFonts w:cs="Huawei Sans"/>
        </w:rPr>
        <w:t>[PE1-GigabitEthernet0/3/0] quit</w:t>
      </w:r>
    </w:p>
    <w:p w14:paraId="2310FA94" w14:textId="77777777" w:rsidR="00FA1214" w:rsidRPr="006346DD" w:rsidRDefault="00FA1214" w:rsidP="00A37A78">
      <w:pPr>
        <w:pStyle w:val="2f2"/>
        <w:rPr>
          <w:rFonts w:cs="Huawei Sans"/>
        </w:rPr>
      </w:pPr>
      <w:r w:rsidRPr="006346DD">
        <w:rPr>
          <w:rFonts w:cs="Huawei Sans"/>
        </w:rPr>
        <w:t>[PE1]interface GigabitEthernet0/3/1</w:t>
      </w:r>
    </w:p>
    <w:p w14:paraId="5D69C5BF" w14:textId="77777777" w:rsidR="00FA1214" w:rsidRPr="006346DD" w:rsidRDefault="00FA1214" w:rsidP="00A37A78">
      <w:pPr>
        <w:pStyle w:val="2f2"/>
        <w:rPr>
          <w:rFonts w:cs="Huawei Sans"/>
        </w:rPr>
      </w:pPr>
      <w:r w:rsidRPr="006346DD">
        <w:rPr>
          <w:rFonts w:cs="Huawei Sans"/>
        </w:rPr>
        <w:t>[PE1-GigabitEthernet0/3/1] ipv6 enable</w:t>
      </w:r>
    </w:p>
    <w:p w14:paraId="3DD42341" w14:textId="77777777" w:rsidR="00FA1214" w:rsidRPr="006346DD" w:rsidRDefault="00FA1214" w:rsidP="00A37A78">
      <w:pPr>
        <w:pStyle w:val="2f2"/>
        <w:rPr>
          <w:rFonts w:cs="Huawei Sans"/>
        </w:rPr>
      </w:pPr>
      <w:r w:rsidRPr="006346DD">
        <w:rPr>
          <w:rFonts w:cs="Huawei Sans"/>
        </w:rPr>
        <w:t>[PE1-GigabitEthernet0/3/1] ipv6 address 2001::1/64</w:t>
      </w:r>
    </w:p>
    <w:p w14:paraId="0E59398D" w14:textId="77777777" w:rsidR="00FA1214" w:rsidRPr="006346DD" w:rsidRDefault="00FA1214" w:rsidP="00A37A78">
      <w:pPr>
        <w:pStyle w:val="2f2"/>
        <w:rPr>
          <w:rFonts w:cs="Huawei Sans"/>
        </w:rPr>
      </w:pPr>
      <w:r w:rsidRPr="006346DD">
        <w:rPr>
          <w:rFonts w:cs="Huawei Sans"/>
        </w:rPr>
        <w:t>[PE1-GigabitEthernet0/3/1] quit</w:t>
      </w:r>
    </w:p>
    <w:p w14:paraId="26AD6275" w14:textId="77777777" w:rsidR="00FA1214" w:rsidRPr="006346DD" w:rsidRDefault="00FA1214" w:rsidP="00A37A78">
      <w:pPr>
        <w:pStyle w:val="1f0"/>
        <w:rPr>
          <w:rFonts w:cs="Huawei Sans"/>
        </w:rPr>
      </w:pPr>
      <w:r w:rsidRPr="006346DD">
        <w:rPr>
          <w:rFonts w:cs="Huawei Sans"/>
        </w:rPr>
        <w:t>PE2</w:t>
      </w:r>
    </w:p>
    <w:p w14:paraId="64A6FB4B" w14:textId="77777777" w:rsidR="00FA1214" w:rsidRPr="006346DD" w:rsidRDefault="00FA1214" w:rsidP="00A37A78">
      <w:pPr>
        <w:pStyle w:val="2f2"/>
        <w:rPr>
          <w:rFonts w:cs="Huawei Sans"/>
        </w:rPr>
      </w:pPr>
      <w:r w:rsidRPr="006346DD">
        <w:rPr>
          <w:rFonts w:cs="Huawei Sans"/>
        </w:rPr>
        <w:t>[PE2]interface GigabitEthernet0/3/0</w:t>
      </w:r>
    </w:p>
    <w:p w14:paraId="75034F73" w14:textId="77777777" w:rsidR="00FA1214" w:rsidRPr="006346DD" w:rsidRDefault="00FA1214" w:rsidP="00A37A78">
      <w:pPr>
        <w:pStyle w:val="2f2"/>
        <w:rPr>
          <w:rFonts w:cs="Huawei Sans"/>
        </w:rPr>
      </w:pPr>
      <w:r w:rsidRPr="006346DD">
        <w:rPr>
          <w:rFonts w:cs="Huawei Sans"/>
        </w:rPr>
        <w:t>[PE2-GigabitEthernet0/3/0] ipv6 enable</w:t>
      </w:r>
    </w:p>
    <w:p w14:paraId="1B0BDB80" w14:textId="77777777" w:rsidR="00FA1214" w:rsidRPr="006346DD" w:rsidRDefault="00FA1214" w:rsidP="00A37A78">
      <w:pPr>
        <w:pStyle w:val="2f2"/>
        <w:rPr>
          <w:rFonts w:cs="Huawei Sans"/>
        </w:rPr>
      </w:pPr>
      <w:r w:rsidRPr="006346DD">
        <w:rPr>
          <w:rFonts w:cs="Huawei Sans"/>
        </w:rPr>
        <w:t>[PE2-GigabitEthernet0/3/0] ipv6 address 2002::2/64</w:t>
      </w:r>
    </w:p>
    <w:p w14:paraId="30F0868E" w14:textId="77777777" w:rsidR="00FA1214" w:rsidRPr="006346DD" w:rsidRDefault="00FA1214" w:rsidP="00A37A78">
      <w:pPr>
        <w:pStyle w:val="2f2"/>
        <w:rPr>
          <w:rFonts w:cs="Huawei Sans"/>
        </w:rPr>
      </w:pPr>
      <w:r w:rsidRPr="006346DD">
        <w:rPr>
          <w:rFonts w:cs="Huawei Sans"/>
        </w:rPr>
        <w:t>[PE2-GigabitEthernet0/3/0] quit</w:t>
      </w:r>
    </w:p>
    <w:p w14:paraId="1666D340" w14:textId="77777777" w:rsidR="00FA1214" w:rsidRPr="006346DD" w:rsidRDefault="00FA1214" w:rsidP="00A37A78">
      <w:pPr>
        <w:pStyle w:val="2f2"/>
        <w:rPr>
          <w:rFonts w:cs="Huawei Sans"/>
        </w:rPr>
      </w:pPr>
      <w:r w:rsidRPr="006346DD">
        <w:rPr>
          <w:rFonts w:cs="Huawei Sans"/>
        </w:rPr>
        <w:t>[PE2]interface GigabitEthernet0/3/1</w:t>
      </w:r>
    </w:p>
    <w:p w14:paraId="01C2F3AE" w14:textId="77777777" w:rsidR="00FA1214" w:rsidRPr="006346DD" w:rsidRDefault="00FA1214" w:rsidP="00A37A78">
      <w:pPr>
        <w:pStyle w:val="2f2"/>
        <w:rPr>
          <w:rFonts w:cs="Huawei Sans"/>
        </w:rPr>
      </w:pPr>
      <w:r w:rsidRPr="006346DD">
        <w:rPr>
          <w:rFonts w:cs="Huawei Sans"/>
        </w:rPr>
        <w:t>[PE2-GigabitEthernet0/3/1] ipv6 enable</w:t>
      </w:r>
    </w:p>
    <w:p w14:paraId="2F0AFAE2" w14:textId="77777777" w:rsidR="00FA1214" w:rsidRPr="006346DD" w:rsidRDefault="00FA1214" w:rsidP="00A37A78">
      <w:pPr>
        <w:pStyle w:val="2f2"/>
        <w:rPr>
          <w:rFonts w:cs="Huawei Sans"/>
        </w:rPr>
      </w:pPr>
      <w:r w:rsidRPr="006346DD">
        <w:rPr>
          <w:rFonts w:cs="Huawei Sans"/>
        </w:rPr>
        <w:t>[PE2-GigabitEthernet0/3/1] ipv6 address 2003::1/64</w:t>
      </w:r>
    </w:p>
    <w:p w14:paraId="53476B12" w14:textId="77777777" w:rsidR="00FA1214" w:rsidRPr="006346DD" w:rsidRDefault="00FA1214" w:rsidP="00A37A78">
      <w:pPr>
        <w:pStyle w:val="2f2"/>
        <w:rPr>
          <w:rFonts w:cs="Huawei Sans"/>
        </w:rPr>
      </w:pPr>
      <w:r w:rsidRPr="006346DD">
        <w:rPr>
          <w:rFonts w:cs="Huawei Sans"/>
        </w:rPr>
        <w:t>[PE2-GigabitEthernet0/3/1] quit</w:t>
      </w:r>
    </w:p>
    <w:p w14:paraId="33C5D571" w14:textId="77777777" w:rsidR="005921CA" w:rsidRPr="006346DD" w:rsidRDefault="005921CA" w:rsidP="00A37A78">
      <w:pPr>
        <w:pStyle w:val="1f0"/>
        <w:rPr>
          <w:rFonts w:cs="Huawei Sans"/>
        </w:rPr>
      </w:pPr>
      <w:r w:rsidRPr="006346DD">
        <w:rPr>
          <w:rFonts w:cs="Huawei Sans"/>
        </w:rPr>
        <w:lastRenderedPageBreak/>
        <w:t>PE3</w:t>
      </w:r>
    </w:p>
    <w:p w14:paraId="479A1E33" w14:textId="77777777" w:rsidR="00A270FC" w:rsidRPr="006346DD" w:rsidRDefault="00A270FC" w:rsidP="00A37A78">
      <w:pPr>
        <w:pStyle w:val="2f2"/>
        <w:rPr>
          <w:rFonts w:cs="Huawei Sans"/>
        </w:rPr>
      </w:pPr>
      <w:r w:rsidRPr="006346DD">
        <w:rPr>
          <w:rFonts w:cs="Huawei Sans"/>
        </w:rPr>
        <w:t>[PE3]interface GigabitEthernet0/3/0</w:t>
      </w:r>
    </w:p>
    <w:p w14:paraId="7E8575AC" w14:textId="77777777" w:rsidR="00A270FC" w:rsidRPr="006346DD" w:rsidRDefault="00A270FC" w:rsidP="00A37A78">
      <w:pPr>
        <w:pStyle w:val="2f2"/>
        <w:rPr>
          <w:rFonts w:cs="Huawei Sans"/>
        </w:rPr>
      </w:pPr>
      <w:r w:rsidRPr="006346DD">
        <w:rPr>
          <w:rFonts w:cs="Huawei Sans"/>
        </w:rPr>
        <w:t>[PE3-GigabitEthernet0/3/0] ipv6 enable</w:t>
      </w:r>
    </w:p>
    <w:p w14:paraId="61003DF2" w14:textId="77777777" w:rsidR="00A270FC" w:rsidRPr="006346DD" w:rsidRDefault="00A270FC" w:rsidP="00A37A78">
      <w:pPr>
        <w:pStyle w:val="2f2"/>
        <w:rPr>
          <w:rFonts w:cs="Huawei Sans"/>
        </w:rPr>
      </w:pPr>
      <w:r w:rsidRPr="006346DD">
        <w:rPr>
          <w:rFonts w:cs="Huawei Sans"/>
        </w:rPr>
        <w:t>[PE3-GigabitEthernet0/3/0] ipv6 address 2010::2/64</w:t>
      </w:r>
    </w:p>
    <w:p w14:paraId="61554D7F" w14:textId="77777777" w:rsidR="00A270FC" w:rsidRPr="006346DD" w:rsidRDefault="00A270FC" w:rsidP="00A37A78">
      <w:pPr>
        <w:pStyle w:val="2f2"/>
        <w:rPr>
          <w:rFonts w:cs="Huawei Sans"/>
        </w:rPr>
      </w:pPr>
      <w:r w:rsidRPr="006346DD">
        <w:rPr>
          <w:rFonts w:cs="Huawei Sans"/>
        </w:rPr>
        <w:t>[PE3-GigabitEthernet0/3/0] quit</w:t>
      </w:r>
    </w:p>
    <w:p w14:paraId="208AE026" w14:textId="77777777" w:rsidR="00A270FC" w:rsidRPr="006346DD" w:rsidRDefault="00A270FC" w:rsidP="00A37A78">
      <w:pPr>
        <w:pStyle w:val="2f2"/>
        <w:rPr>
          <w:rFonts w:cs="Huawei Sans"/>
        </w:rPr>
      </w:pPr>
      <w:r w:rsidRPr="006346DD">
        <w:rPr>
          <w:rFonts w:cs="Huawei Sans"/>
        </w:rPr>
        <w:t>[PE3]interface GigabitEthernet0/3/1</w:t>
      </w:r>
    </w:p>
    <w:p w14:paraId="0AC5D192" w14:textId="77777777" w:rsidR="00A270FC" w:rsidRPr="006346DD" w:rsidRDefault="00A270FC" w:rsidP="00A37A78">
      <w:pPr>
        <w:pStyle w:val="2f2"/>
        <w:rPr>
          <w:rFonts w:cs="Huawei Sans"/>
        </w:rPr>
      </w:pPr>
      <w:r w:rsidRPr="006346DD">
        <w:rPr>
          <w:rFonts w:cs="Huawei Sans"/>
        </w:rPr>
        <w:t>[PE3-GigabitEthernet0/3/1] ipv6 enable</w:t>
      </w:r>
    </w:p>
    <w:p w14:paraId="6205979E" w14:textId="77777777" w:rsidR="00A270FC" w:rsidRPr="006346DD" w:rsidRDefault="00A270FC" w:rsidP="00A37A78">
      <w:pPr>
        <w:pStyle w:val="2f2"/>
        <w:rPr>
          <w:rFonts w:cs="Huawei Sans"/>
        </w:rPr>
      </w:pPr>
      <w:r w:rsidRPr="006346DD">
        <w:rPr>
          <w:rFonts w:cs="Huawei Sans"/>
        </w:rPr>
        <w:t>[PE3-GigabitEthernet0/3/1] ipv6 address 2004::2/64</w:t>
      </w:r>
    </w:p>
    <w:p w14:paraId="0B96707A" w14:textId="77777777" w:rsidR="005921CA" w:rsidRPr="006346DD" w:rsidRDefault="00A270FC" w:rsidP="00A37A78">
      <w:pPr>
        <w:pStyle w:val="2f2"/>
        <w:rPr>
          <w:rFonts w:cs="Huawei Sans"/>
        </w:rPr>
      </w:pPr>
      <w:r w:rsidRPr="006346DD">
        <w:rPr>
          <w:rFonts w:cs="Huawei Sans"/>
        </w:rPr>
        <w:t>[PE3-GigabitEthernet0/3/1] quit</w:t>
      </w:r>
    </w:p>
    <w:p w14:paraId="4A344EFE" w14:textId="77777777" w:rsidR="005921CA" w:rsidRPr="006346DD" w:rsidRDefault="005921CA" w:rsidP="00A37A78">
      <w:pPr>
        <w:pStyle w:val="1f0"/>
        <w:rPr>
          <w:rFonts w:cs="Huawei Sans"/>
        </w:rPr>
      </w:pPr>
      <w:r w:rsidRPr="006346DD">
        <w:rPr>
          <w:rFonts w:cs="Huawei Sans"/>
        </w:rPr>
        <w:t>PE4</w:t>
      </w:r>
    </w:p>
    <w:p w14:paraId="53C75551" w14:textId="77777777" w:rsidR="00A270FC" w:rsidRPr="006346DD" w:rsidRDefault="00A270FC" w:rsidP="00A270FC">
      <w:pPr>
        <w:pStyle w:val="2f2"/>
        <w:rPr>
          <w:rFonts w:cs="Huawei Sans"/>
        </w:rPr>
      </w:pPr>
      <w:r w:rsidRPr="006346DD">
        <w:rPr>
          <w:rFonts w:cs="Huawei Sans"/>
        </w:rPr>
        <w:t>[PE4]interface GigabitEthernet0/3/0</w:t>
      </w:r>
    </w:p>
    <w:p w14:paraId="2120E59C" w14:textId="77777777" w:rsidR="00A270FC" w:rsidRPr="006346DD" w:rsidRDefault="00A270FC" w:rsidP="00A270FC">
      <w:pPr>
        <w:pStyle w:val="2f2"/>
        <w:rPr>
          <w:rFonts w:cs="Huawei Sans"/>
        </w:rPr>
      </w:pPr>
      <w:r w:rsidRPr="006346DD">
        <w:rPr>
          <w:rFonts w:cs="Huawei Sans"/>
        </w:rPr>
        <w:t>[PE4-GigabitEthernet0/3/0] ipv6 enable</w:t>
      </w:r>
    </w:p>
    <w:p w14:paraId="06155BB4" w14:textId="77777777" w:rsidR="00A270FC" w:rsidRPr="006346DD" w:rsidRDefault="00A270FC" w:rsidP="00A270FC">
      <w:pPr>
        <w:pStyle w:val="2f2"/>
        <w:rPr>
          <w:rFonts w:cs="Huawei Sans"/>
        </w:rPr>
      </w:pPr>
      <w:r w:rsidRPr="006346DD">
        <w:rPr>
          <w:rFonts w:cs="Huawei Sans"/>
        </w:rPr>
        <w:t>[PE4-GigabitEthernet0/3/0] ipv6 address 2010::1/64</w:t>
      </w:r>
    </w:p>
    <w:p w14:paraId="7C6BCD8C" w14:textId="77777777" w:rsidR="00A270FC" w:rsidRPr="006346DD" w:rsidRDefault="00A270FC" w:rsidP="00A270FC">
      <w:pPr>
        <w:pStyle w:val="2f2"/>
        <w:rPr>
          <w:rFonts w:cs="Huawei Sans"/>
        </w:rPr>
      </w:pPr>
      <w:r w:rsidRPr="006346DD">
        <w:rPr>
          <w:rFonts w:cs="Huawei Sans"/>
        </w:rPr>
        <w:t>[PE4-GigabitEthernet0/3/0] quit</w:t>
      </w:r>
    </w:p>
    <w:p w14:paraId="4EB966CC" w14:textId="77777777" w:rsidR="00A270FC" w:rsidRPr="006346DD" w:rsidRDefault="00A270FC" w:rsidP="00A270FC">
      <w:pPr>
        <w:pStyle w:val="2f2"/>
        <w:rPr>
          <w:rFonts w:cs="Huawei Sans"/>
        </w:rPr>
      </w:pPr>
      <w:r w:rsidRPr="006346DD">
        <w:rPr>
          <w:rFonts w:cs="Huawei Sans"/>
        </w:rPr>
        <w:t>[PE4]interface GigabitEthernet0/3/1</w:t>
      </w:r>
    </w:p>
    <w:p w14:paraId="39A99287" w14:textId="77777777" w:rsidR="00A270FC" w:rsidRPr="006346DD" w:rsidRDefault="00A270FC" w:rsidP="00A270FC">
      <w:pPr>
        <w:pStyle w:val="2f2"/>
        <w:rPr>
          <w:rFonts w:cs="Huawei Sans"/>
        </w:rPr>
      </w:pPr>
      <w:r w:rsidRPr="006346DD">
        <w:rPr>
          <w:rFonts w:cs="Huawei Sans"/>
        </w:rPr>
        <w:t>[PE4-GigabitEthernet0/3/1] ipv6 enable</w:t>
      </w:r>
    </w:p>
    <w:p w14:paraId="39670688" w14:textId="77777777" w:rsidR="00A270FC" w:rsidRPr="006346DD" w:rsidRDefault="00A270FC" w:rsidP="00A270FC">
      <w:pPr>
        <w:pStyle w:val="2f2"/>
        <w:rPr>
          <w:rFonts w:cs="Huawei Sans"/>
        </w:rPr>
      </w:pPr>
      <w:r w:rsidRPr="006346DD">
        <w:rPr>
          <w:rFonts w:cs="Huawei Sans"/>
        </w:rPr>
        <w:t>[PE4-GigabitEthernet0/3/1] ipv6 address 2006::2/64</w:t>
      </w:r>
    </w:p>
    <w:p w14:paraId="40725FCE" w14:textId="77777777" w:rsidR="005921CA" w:rsidRPr="006346DD" w:rsidRDefault="00A270FC" w:rsidP="00A270FC">
      <w:pPr>
        <w:pStyle w:val="2f2"/>
        <w:rPr>
          <w:rFonts w:cs="Huawei Sans"/>
        </w:rPr>
      </w:pPr>
      <w:r w:rsidRPr="006346DD">
        <w:rPr>
          <w:rFonts w:cs="Huawei Sans"/>
        </w:rPr>
        <w:t>[PE4-GigabitEthernet0/3/1] quit</w:t>
      </w:r>
    </w:p>
    <w:p w14:paraId="61B5941D" w14:textId="266BC98E" w:rsidR="005921CA" w:rsidRPr="006346DD" w:rsidRDefault="0001048E" w:rsidP="00523BEB">
      <w:pPr>
        <w:pStyle w:val="30"/>
        <w:keepNext/>
        <w:tabs>
          <w:tab w:val="clear" w:pos="1560"/>
        </w:tabs>
        <w:ind w:left="1418"/>
        <w:rPr>
          <w:rFonts w:cs="Huawei Sans"/>
        </w:rPr>
      </w:pPr>
      <w:r>
        <w:t>Configure SSH, SNMP, and LLDP.</w:t>
      </w:r>
    </w:p>
    <w:p w14:paraId="0E00085C" w14:textId="1CB376A1" w:rsidR="005921CA" w:rsidRPr="006346DD" w:rsidRDefault="0001048E" w:rsidP="00A37A78">
      <w:pPr>
        <w:pStyle w:val="1f0"/>
        <w:rPr>
          <w:rFonts w:cs="Huawei Sans"/>
        </w:rPr>
      </w:pPr>
      <w:r>
        <w:t xml:space="preserve">The configurations are similar to that in </w:t>
      </w:r>
      <w:r>
        <w:fldChar w:fldCharType="begin"/>
      </w:r>
      <w:r>
        <w:instrText xml:space="preserve"> REF _Ref74327538 \n \h </w:instrText>
      </w:r>
      <w:r>
        <w:fldChar w:fldCharType="separate"/>
      </w:r>
      <w:r>
        <w:t xml:space="preserve">3.1 </w:t>
      </w:r>
      <w:r>
        <w:fldChar w:fldCharType="end"/>
      </w:r>
      <w:r>
        <w:fldChar w:fldCharType="begin"/>
      </w:r>
      <w:r>
        <w:instrText xml:space="preserve"> REF _Ref74327538 \h </w:instrText>
      </w:r>
      <w:r>
        <w:fldChar w:fldCharType="separate"/>
      </w:r>
      <w:r w:rsidRPr="006346DD">
        <w:rPr>
          <w:rFonts w:cs="Huawei Sans"/>
        </w:rPr>
        <w:t xml:space="preserve">SR-MPLS Service Delivery </w:t>
      </w:r>
      <w:r>
        <w:rPr>
          <w:rFonts w:cs="Huawei Sans"/>
        </w:rPr>
        <w:t>by the Controller</w:t>
      </w:r>
      <w:r>
        <w:fldChar w:fldCharType="end"/>
      </w:r>
      <w:r>
        <w:t>.</w:t>
      </w:r>
    </w:p>
    <w:p w14:paraId="60552402" w14:textId="670E55EC" w:rsidR="005921CA" w:rsidRPr="006346DD" w:rsidRDefault="0001048E" w:rsidP="006E15FA">
      <w:pPr>
        <w:pStyle w:val="4"/>
        <w:rPr>
          <w:rFonts w:cs="Huawei Sans" w:hint="default"/>
          <w:snapToGrid w:val="0"/>
        </w:rPr>
      </w:pPr>
      <w:r>
        <w:rPr>
          <w:snapToGrid w:val="0"/>
        </w:rPr>
        <w:t>Device-Side IGP and SRv6 Configurations</w:t>
      </w:r>
    </w:p>
    <w:p w14:paraId="3D533C24" w14:textId="59584E90" w:rsidR="005921CA" w:rsidRPr="006346DD" w:rsidRDefault="0001048E" w:rsidP="00C67429">
      <w:pPr>
        <w:pStyle w:val="1f0"/>
        <w:rPr>
          <w:rFonts w:cs="Huawei Sans"/>
        </w:rPr>
      </w:pPr>
      <w:r>
        <w:t>Enable SRv6 on devices in the entire SRv6 domain, set the IGP to IS-IS, enable IS-IS to carry link attributes in LSPs, enable IS-IS topology information reporting through BGP-LS, enable IS-IS TE, and enable IS-IS to advertise SRv6 labels.</w:t>
      </w:r>
    </w:p>
    <w:p w14:paraId="0160456E" w14:textId="10765F18" w:rsidR="005921CA" w:rsidRPr="006346DD" w:rsidRDefault="0001048E" w:rsidP="00523BEB">
      <w:pPr>
        <w:pStyle w:val="30"/>
        <w:tabs>
          <w:tab w:val="clear" w:pos="1560"/>
        </w:tabs>
        <w:ind w:left="1418"/>
        <w:rPr>
          <w:rFonts w:cs="Huawei Sans"/>
        </w:rPr>
      </w:pPr>
      <w:r>
        <w:t>Configure the IGP.</w:t>
      </w:r>
    </w:p>
    <w:p w14:paraId="28F40A19" w14:textId="77777777" w:rsidR="0001048E" w:rsidRDefault="0001048E" w:rsidP="0001048E">
      <w:pPr>
        <w:pStyle w:val="1f0"/>
      </w:pPr>
      <w:r>
        <w:t>The IS-IS area ID is 49.0001, the IS-IS process ID is 1, all devices are Level-2 devices, and the NET is converted from the device number (for example, PE2's NET is 49.0001.0010.0000.0002.00). Enable IS-IS on Loopback0 and interconnection interfaces.</w:t>
      </w:r>
    </w:p>
    <w:p w14:paraId="353418AE" w14:textId="77777777" w:rsidR="0001048E" w:rsidRDefault="0001048E" w:rsidP="0001048E">
      <w:pPr>
        <w:pStyle w:val="1f0"/>
      </w:pPr>
      <w:r>
        <w:t xml:space="preserve">In this case, you need to set </w:t>
      </w:r>
      <w:r>
        <w:rPr>
          <w:b/>
          <w:bCs/>
        </w:rPr>
        <w:t>cost-style</w:t>
      </w:r>
      <w:r>
        <w:t xml:space="preserve"> to </w:t>
      </w:r>
      <w:r>
        <w:rPr>
          <w:b/>
          <w:bCs/>
        </w:rPr>
        <w:t>wide</w:t>
      </w:r>
      <w:r>
        <w:t xml:space="preserve"> to support IS-IS extensions.</w:t>
      </w:r>
    </w:p>
    <w:p w14:paraId="61B80423" w14:textId="77777777" w:rsidR="0001048E" w:rsidRDefault="0001048E" w:rsidP="0001048E">
      <w:pPr>
        <w:pStyle w:val="1f0"/>
      </w:pPr>
      <w:r>
        <w:t># Enable BFD globally.</w:t>
      </w:r>
    </w:p>
    <w:p w14:paraId="22B532F6" w14:textId="77777777" w:rsidR="005921CA" w:rsidRPr="006346DD" w:rsidRDefault="005921CA" w:rsidP="00523BEB">
      <w:pPr>
        <w:pStyle w:val="2f2"/>
        <w:rPr>
          <w:rFonts w:cs="Huawei Sans"/>
        </w:rPr>
      </w:pPr>
      <w:r w:rsidRPr="006346DD">
        <w:rPr>
          <w:rFonts w:cs="Huawei Sans"/>
        </w:rPr>
        <w:t>[PE1]bfd</w:t>
      </w:r>
    </w:p>
    <w:p w14:paraId="3911E50B" w14:textId="77777777" w:rsidR="0001048E" w:rsidRPr="004373F2" w:rsidRDefault="0001048E" w:rsidP="0001048E">
      <w:pPr>
        <w:pStyle w:val="1f0"/>
      </w:pPr>
      <w:r>
        <w:t>PE1 is used as an example. Repeat the configuration for other devices.</w:t>
      </w:r>
    </w:p>
    <w:p w14:paraId="7E8CBB2C" w14:textId="77777777" w:rsidR="0001048E" w:rsidRDefault="0001048E" w:rsidP="0001048E">
      <w:pPr>
        <w:pStyle w:val="1f0"/>
      </w:pPr>
    </w:p>
    <w:p w14:paraId="77F58190" w14:textId="77777777" w:rsidR="0001048E" w:rsidRDefault="0001048E" w:rsidP="0001048E">
      <w:pPr>
        <w:pStyle w:val="1f0"/>
      </w:pPr>
      <w:r>
        <w:t>Description of IS-IS commands:</w:t>
      </w:r>
    </w:p>
    <w:p w14:paraId="207877D0" w14:textId="77777777" w:rsidR="0001048E" w:rsidRDefault="0001048E" w:rsidP="0001048E">
      <w:pPr>
        <w:pStyle w:val="1f0"/>
      </w:pPr>
      <w:r>
        <w:rPr>
          <w:b/>
          <w:bCs/>
        </w:rPr>
        <w:t>cost-style wide</w:t>
      </w:r>
      <w:r>
        <w:t>: The narrow cost type does not support the TE information (such as bandwidth) required in TE scenarios. Therefore, the wide cost type needs to be configured.</w:t>
      </w:r>
    </w:p>
    <w:p w14:paraId="48991BD6" w14:textId="77777777" w:rsidR="0001048E" w:rsidRDefault="0001048E" w:rsidP="0001048E">
      <w:pPr>
        <w:pStyle w:val="1f0"/>
      </w:pPr>
      <w:r>
        <w:rPr>
          <w:b/>
          <w:bCs/>
        </w:rPr>
        <w:t>ipv6 enable topology ipv6</w:t>
      </w:r>
      <w:r>
        <w:t>: This command enables the IPv6 capability of an IS-IS process.</w:t>
      </w:r>
    </w:p>
    <w:p w14:paraId="34CDC034" w14:textId="77777777" w:rsidR="0001048E" w:rsidRDefault="0001048E" w:rsidP="0001048E">
      <w:pPr>
        <w:pStyle w:val="1f0"/>
      </w:pPr>
      <w:r>
        <w:rPr>
          <w:b/>
          <w:bCs/>
        </w:rPr>
        <w:lastRenderedPageBreak/>
        <w:t>ipv6 advertise link attributes</w:t>
      </w:r>
      <w:r>
        <w:t>: This command enables LSPs to carry link attribute TLVs, including interface IPv6 addresses and interface indexes.</w:t>
      </w:r>
    </w:p>
    <w:p w14:paraId="54534E1A" w14:textId="77777777" w:rsidR="0001048E" w:rsidRDefault="0001048E" w:rsidP="0001048E">
      <w:pPr>
        <w:pStyle w:val="1f0"/>
      </w:pPr>
      <w:r>
        <w:rPr>
          <w:b/>
          <w:bCs/>
        </w:rPr>
        <w:t>ipv6 bgp-ls enable level-2</w:t>
      </w:r>
      <w:r>
        <w:t>: This command enables topology information collected by IS-IS to be sent to the controller through BGP-LS. This function only needs to be configured on the RR. That is, only one device in the IGP domain needs to send topology information to the controller through BGP-LS.</w:t>
      </w:r>
    </w:p>
    <w:p w14:paraId="1AE812AA" w14:textId="77777777" w:rsidR="0001048E" w:rsidRDefault="0001048E" w:rsidP="0001048E">
      <w:pPr>
        <w:pStyle w:val="1f0"/>
      </w:pPr>
      <w:r>
        <w:rPr>
          <w:b/>
          <w:bCs/>
        </w:rPr>
        <w:t>ipv6 traffic-eng level-2</w:t>
      </w:r>
      <w:r>
        <w:t>: This command enables IS-IS TE, so that link bandwidth information can be sent to the TE module.</w:t>
      </w:r>
    </w:p>
    <w:p w14:paraId="5420C7B8" w14:textId="77777777" w:rsidR="0001048E" w:rsidRDefault="0001048E" w:rsidP="0001048E">
      <w:pPr>
        <w:pStyle w:val="1f0"/>
      </w:pPr>
      <w:r>
        <w:rPr>
          <w:b/>
          <w:bCs/>
        </w:rPr>
        <w:t>set-overload on-startup</w:t>
      </w:r>
      <w:r>
        <w:t xml:space="preserve">: This command sets the overload bit, which is used to notify others that the local node cannot forward traffic at this time. The local node is then not used as a forwarding node during LSP-based path calculation. The command parameters include </w:t>
      </w:r>
      <w:r>
        <w:rPr>
          <w:b/>
          <w:bCs/>
        </w:rPr>
        <w:t>on-startup</w:t>
      </w:r>
      <w:r>
        <w:t xml:space="preserve"> and </w:t>
      </w:r>
      <w:r>
        <w:rPr>
          <w:b/>
          <w:bCs/>
        </w:rPr>
        <w:t>wait-for-bgp</w:t>
      </w:r>
      <w:r>
        <w:t>.</w:t>
      </w:r>
    </w:p>
    <w:p w14:paraId="089AAE05" w14:textId="77777777" w:rsidR="0001048E" w:rsidRDefault="0001048E" w:rsidP="0001048E">
      <w:pPr>
        <w:pStyle w:val="1f0"/>
      </w:pPr>
      <w:r>
        <w:rPr>
          <w:b/>
        </w:rPr>
        <w:t>ipv6 metric-delay advertisement enable</w:t>
      </w:r>
      <w:r>
        <w:t>: This command enables IPv6 delay advertisement. After this function is enabled, IS-IS collects and floods information about the intra-area IPv6 link delay, and BGP-LS reports the information to the controller. The controller can then use the delay information to compute optimal paths on a P2P network.</w:t>
      </w:r>
      <w:r>
        <w:tab/>
      </w:r>
    </w:p>
    <w:p w14:paraId="6F8BB95A" w14:textId="37AB1358" w:rsidR="005921CA" w:rsidRPr="0001048E" w:rsidRDefault="005921CA" w:rsidP="00C67429">
      <w:pPr>
        <w:pStyle w:val="1f0"/>
        <w:rPr>
          <w:rFonts w:cs="Huawei Sans"/>
        </w:rPr>
      </w:pPr>
    </w:p>
    <w:p w14:paraId="36009C62" w14:textId="77777777" w:rsidR="0001048E" w:rsidRDefault="0001048E" w:rsidP="0001048E">
      <w:pPr>
        <w:pStyle w:val="1f0"/>
      </w:pPr>
      <w:r>
        <w:t># Configure IS-IS on PEs.</w:t>
      </w:r>
    </w:p>
    <w:p w14:paraId="2CF743D9" w14:textId="77777777" w:rsidR="005921CA" w:rsidRPr="006346DD" w:rsidRDefault="005921CA" w:rsidP="00FA1214">
      <w:pPr>
        <w:pStyle w:val="2f2"/>
        <w:rPr>
          <w:rFonts w:cs="Huawei Sans"/>
        </w:rPr>
      </w:pPr>
      <w:r w:rsidRPr="006346DD">
        <w:rPr>
          <w:rFonts w:cs="Huawei Sans"/>
        </w:rPr>
        <w:t>[PE1]isis 1</w:t>
      </w:r>
    </w:p>
    <w:p w14:paraId="24F294DB" w14:textId="77777777" w:rsidR="005921CA" w:rsidRPr="006346DD" w:rsidRDefault="005921CA" w:rsidP="00FA1214">
      <w:pPr>
        <w:pStyle w:val="2f2"/>
        <w:rPr>
          <w:rFonts w:cs="Huawei Sans"/>
        </w:rPr>
      </w:pPr>
      <w:r w:rsidRPr="006346DD">
        <w:rPr>
          <w:rFonts w:cs="Huawei Sans"/>
        </w:rPr>
        <w:t>[PE1-isis-1] is-level level-2</w:t>
      </w:r>
    </w:p>
    <w:p w14:paraId="094551CE" w14:textId="77777777" w:rsidR="005921CA" w:rsidRPr="006346DD" w:rsidRDefault="005921CA" w:rsidP="00FA1214">
      <w:pPr>
        <w:pStyle w:val="2f2"/>
        <w:rPr>
          <w:rFonts w:cs="Huawei Sans"/>
        </w:rPr>
      </w:pPr>
      <w:r w:rsidRPr="006346DD">
        <w:rPr>
          <w:rFonts w:cs="Huawei Sans"/>
        </w:rPr>
        <w:t>[PE1-isis-1] network-entity 49.0001.0010.0000.0001.00</w:t>
      </w:r>
    </w:p>
    <w:p w14:paraId="436000CF" w14:textId="77777777" w:rsidR="005921CA" w:rsidRPr="006346DD" w:rsidRDefault="005921CA" w:rsidP="00FA1214">
      <w:pPr>
        <w:pStyle w:val="2f2"/>
        <w:rPr>
          <w:rFonts w:cs="Huawei Sans"/>
        </w:rPr>
      </w:pPr>
      <w:r w:rsidRPr="006346DD">
        <w:rPr>
          <w:rFonts w:cs="Huawei Sans"/>
        </w:rPr>
        <w:t>[PE1-isis-1] is-name PE1</w:t>
      </w:r>
    </w:p>
    <w:p w14:paraId="550BEF26" w14:textId="77777777" w:rsidR="005921CA" w:rsidRPr="006346DD" w:rsidRDefault="005921CA" w:rsidP="00FA1214">
      <w:pPr>
        <w:pStyle w:val="2f2"/>
        <w:rPr>
          <w:rFonts w:cs="Huawei Sans"/>
        </w:rPr>
      </w:pPr>
      <w:r w:rsidRPr="006346DD">
        <w:rPr>
          <w:rFonts w:cs="Huawei Sans"/>
        </w:rPr>
        <w:t>[PE1-isis-1] set-overload on-startup</w:t>
      </w:r>
    </w:p>
    <w:p w14:paraId="45E25880" w14:textId="77777777" w:rsidR="005921CA" w:rsidRPr="006346DD" w:rsidRDefault="005921CA" w:rsidP="00FA1214">
      <w:pPr>
        <w:pStyle w:val="2f2"/>
        <w:rPr>
          <w:rFonts w:cs="Huawei Sans"/>
        </w:rPr>
      </w:pPr>
      <w:r w:rsidRPr="006346DD">
        <w:rPr>
          <w:rFonts w:cs="Huawei Sans"/>
        </w:rPr>
        <w:t>[PE1-isis-1] ipv6 enable topology ipv6</w:t>
      </w:r>
    </w:p>
    <w:p w14:paraId="1769FC39" w14:textId="77777777" w:rsidR="005921CA" w:rsidRPr="006346DD" w:rsidRDefault="005921CA" w:rsidP="00FA1214">
      <w:pPr>
        <w:pStyle w:val="2f2"/>
        <w:rPr>
          <w:rFonts w:cs="Huawei Sans"/>
        </w:rPr>
      </w:pPr>
      <w:r w:rsidRPr="006346DD">
        <w:rPr>
          <w:rFonts w:cs="Huawei Sans"/>
        </w:rPr>
        <w:t>[PE1-isis-1] ipv6 advertise link attributes</w:t>
      </w:r>
    </w:p>
    <w:p w14:paraId="57FDC264" w14:textId="77777777" w:rsidR="005921CA" w:rsidRPr="006346DD" w:rsidRDefault="005921CA" w:rsidP="00FA1214">
      <w:pPr>
        <w:pStyle w:val="2f2"/>
        <w:rPr>
          <w:rFonts w:cs="Huawei Sans"/>
        </w:rPr>
      </w:pPr>
      <w:r w:rsidRPr="006346DD">
        <w:rPr>
          <w:rFonts w:cs="Huawei Sans"/>
        </w:rPr>
        <w:t>[PE1-isis-1] ipv6 bfd all-interfaces enable</w:t>
      </w:r>
    </w:p>
    <w:p w14:paraId="3D174C32" w14:textId="77777777" w:rsidR="005921CA" w:rsidRPr="006346DD" w:rsidRDefault="005921CA" w:rsidP="00FA1214">
      <w:pPr>
        <w:pStyle w:val="2f2"/>
        <w:rPr>
          <w:rFonts w:cs="Huawei Sans"/>
        </w:rPr>
      </w:pPr>
      <w:r w:rsidRPr="006346DD">
        <w:rPr>
          <w:rFonts w:cs="Huawei Sans"/>
        </w:rPr>
        <w:t>[PE1-isis-1] ipv6 metric-delay advertisement enable level-1-2</w:t>
      </w:r>
    </w:p>
    <w:p w14:paraId="41D2FA26" w14:textId="77777777" w:rsidR="005921CA" w:rsidRPr="006346DD" w:rsidRDefault="005921CA" w:rsidP="00FA1214">
      <w:pPr>
        <w:pStyle w:val="2f2"/>
        <w:rPr>
          <w:rFonts w:cs="Huawei Sans"/>
        </w:rPr>
      </w:pPr>
      <w:r w:rsidRPr="006346DD">
        <w:rPr>
          <w:rFonts w:cs="Huawei Sans"/>
        </w:rPr>
        <w:t>[PE1-isis-1] ipv6 traffic-eng level-2</w:t>
      </w:r>
    </w:p>
    <w:p w14:paraId="58EA1CAE" w14:textId="77777777" w:rsidR="0001048E" w:rsidRDefault="0001048E" w:rsidP="0001048E">
      <w:pPr>
        <w:pStyle w:val="1f0"/>
      </w:pPr>
      <w:r>
        <w:t>PE1 is used as an example. The configurations of other PEs are similar to the configuration of PE1.</w:t>
      </w:r>
    </w:p>
    <w:p w14:paraId="25317840" w14:textId="287BE4D3" w:rsidR="005921CA" w:rsidRPr="0001048E" w:rsidRDefault="0001048E" w:rsidP="00C67429">
      <w:pPr>
        <w:pStyle w:val="1f0"/>
        <w:rPr>
          <w:rFonts w:cs="Huawei Sans"/>
        </w:rPr>
      </w:pPr>
      <w:r>
        <w:t>Configure IS-IS on Ps.</w:t>
      </w:r>
    </w:p>
    <w:p w14:paraId="75DEE6C5" w14:textId="77777777" w:rsidR="005921CA" w:rsidRPr="006346DD" w:rsidRDefault="005921CA" w:rsidP="00FA1214">
      <w:pPr>
        <w:pStyle w:val="2f2"/>
        <w:rPr>
          <w:rFonts w:cs="Huawei Sans"/>
        </w:rPr>
      </w:pPr>
      <w:r w:rsidRPr="006346DD">
        <w:rPr>
          <w:rFonts w:cs="Huawei Sans"/>
        </w:rPr>
        <w:t>[P1]isis 1</w:t>
      </w:r>
    </w:p>
    <w:p w14:paraId="03480443" w14:textId="77777777" w:rsidR="005921CA" w:rsidRPr="006346DD" w:rsidRDefault="005921CA" w:rsidP="00FA1214">
      <w:pPr>
        <w:pStyle w:val="2f2"/>
        <w:rPr>
          <w:rFonts w:cs="Huawei Sans"/>
        </w:rPr>
      </w:pPr>
      <w:r w:rsidRPr="006346DD">
        <w:rPr>
          <w:rFonts w:cs="Huawei Sans"/>
        </w:rPr>
        <w:t>[P1-isis-1] is-level level-2</w:t>
      </w:r>
    </w:p>
    <w:p w14:paraId="7CD83901" w14:textId="77777777" w:rsidR="005921CA" w:rsidRPr="006346DD" w:rsidRDefault="005921CA" w:rsidP="00FA1214">
      <w:pPr>
        <w:pStyle w:val="2f2"/>
        <w:rPr>
          <w:rFonts w:cs="Huawei Sans"/>
        </w:rPr>
      </w:pPr>
      <w:r w:rsidRPr="006346DD">
        <w:rPr>
          <w:rFonts w:cs="Huawei Sans"/>
        </w:rPr>
        <w:t>[P1-isis-1] cost-style wide</w:t>
      </w:r>
    </w:p>
    <w:p w14:paraId="0E0FE430" w14:textId="77777777" w:rsidR="005921CA" w:rsidRPr="006346DD" w:rsidRDefault="005921CA" w:rsidP="00FA1214">
      <w:pPr>
        <w:pStyle w:val="2f2"/>
        <w:rPr>
          <w:rFonts w:cs="Huawei Sans"/>
        </w:rPr>
      </w:pPr>
      <w:r w:rsidRPr="006346DD">
        <w:rPr>
          <w:rFonts w:cs="Huawei Sans"/>
        </w:rPr>
        <w:t>[P1-isis-1] bfd all-interfaces enable</w:t>
      </w:r>
    </w:p>
    <w:p w14:paraId="12B1C38E" w14:textId="77777777" w:rsidR="005921CA" w:rsidRPr="006346DD" w:rsidRDefault="005921CA" w:rsidP="00FA1214">
      <w:pPr>
        <w:pStyle w:val="2f2"/>
        <w:rPr>
          <w:rFonts w:cs="Huawei Sans"/>
        </w:rPr>
      </w:pPr>
      <w:r w:rsidRPr="006346DD">
        <w:rPr>
          <w:rFonts w:cs="Huawei Sans"/>
        </w:rPr>
        <w:t>[P1-isis-1] network-entity 49.0001.0010.0000.0005.00</w:t>
      </w:r>
    </w:p>
    <w:p w14:paraId="48A7E851" w14:textId="77777777" w:rsidR="005921CA" w:rsidRPr="006346DD" w:rsidRDefault="005921CA" w:rsidP="00FA1214">
      <w:pPr>
        <w:pStyle w:val="2f2"/>
        <w:rPr>
          <w:rFonts w:cs="Huawei Sans"/>
        </w:rPr>
      </w:pPr>
      <w:r w:rsidRPr="006346DD">
        <w:rPr>
          <w:rFonts w:cs="Huawei Sans"/>
        </w:rPr>
        <w:t>[P1-isis-1] is-name P1</w:t>
      </w:r>
    </w:p>
    <w:p w14:paraId="6C883B12" w14:textId="77777777" w:rsidR="005921CA" w:rsidRPr="006346DD" w:rsidRDefault="005921CA" w:rsidP="00FA1214">
      <w:pPr>
        <w:pStyle w:val="2f2"/>
        <w:rPr>
          <w:rFonts w:cs="Huawei Sans"/>
        </w:rPr>
      </w:pPr>
      <w:r w:rsidRPr="006346DD">
        <w:rPr>
          <w:rFonts w:cs="Huawei Sans"/>
        </w:rPr>
        <w:t>[P1-isis-1] set-overload on-startup</w:t>
      </w:r>
    </w:p>
    <w:p w14:paraId="414F24F7" w14:textId="77777777" w:rsidR="005921CA" w:rsidRPr="006346DD" w:rsidRDefault="005921CA" w:rsidP="00FA1214">
      <w:pPr>
        <w:pStyle w:val="2f2"/>
        <w:rPr>
          <w:rFonts w:cs="Huawei Sans"/>
        </w:rPr>
      </w:pPr>
      <w:r w:rsidRPr="006346DD">
        <w:rPr>
          <w:rFonts w:cs="Huawei Sans"/>
        </w:rPr>
        <w:t>[P1-isis-1] ipv6 enable topology ipv6</w:t>
      </w:r>
    </w:p>
    <w:p w14:paraId="1449E24A" w14:textId="77777777" w:rsidR="005921CA" w:rsidRPr="006346DD" w:rsidRDefault="005921CA" w:rsidP="00FA1214">
      <w:pPr>
        <w:pStyle w:val="2f2"/>
        <w:rPr>
          <w:rFonts w:cs="Huawei Sans"/>
        </w:rPr>
      </w:pPr>
      <w:r w:rsidRPr="006346DD">
        <w:rPr>
          <w:rFonts w:cs="Huawei Sans"/>
        </w:rPr>
        <w:t>[P1-isis-1]</w:t>
      </w:r>
      <w:r w:rsidRPr="006346DD">
        <w:rPr>
          <w:rFonts w:cs="Huawei Sans"/>
          <w:color w:val="C7000B"/>
        </w:rPr>
        <w:t xml:space="preserve"> ipv6 bgp-ls enable level-2</w:t>
      </w:r>
    </w:p>
    <w:p w14:paraId="717ADA17" w14:textId="77777777" w:rsidR="005921CA" w:rsidRPr="006346DD" w:rsidRDefault="005921CA" w:rsidP="00FA1214">
      <w:pPr>
        <w:pStyle w:val="2f2"/>
        <w:rPr>
          <w:rFonts w:cs="Huawei Sans"/>
        </w:rPr>
      </w:pPr>
      <w:r w:rsidRPr="006346DD">
        <w:rPr>
          <w:rFonts w:cs="Huawei Sans"/>
        </w:rPr>
        <w:t>[P1-isis-1] ipv6 advertise link attributes</w:t>
      </w:r>
    </w:p>
    <w:p w14:paraId="110DA0D1" w14:textId="77777777" w:rsidR="005921CA" w:rsidRPr="006346DD" w:rsidRDefault="005921CA" w:rsidP="00FA1214">
      <w:pPr>
        <w:pStyle w:val="2f2"/>
        <w:rPr>
          <w:rFonts w:cs="Huawei Sans"/>
        </w:rPr>
      </w:pPr>
      <w:r w:rsidRPr="006346DD">
        <w:rPr>
          <w:rFonts w:cs="Huawei Sans"/>
        </w:rPr>
        <w:t>[P1-isis-1] ipv6 bfd all-interfaces enable</w:t>
      </w:r>
    </w:p>
    <w:p w14:paraId="52DF1A29" w14:textId="77777777" w:rsidR="005921CA" w:rsidRPr="006346DD" w:rsidRDefault="005921CA" w:rsidP="00FA1214">
      <w:pPr>
        <w:pStyle w:val="2f2"/>
        <w:rPr>
          <w:rFonts w:cs="Huawei Sans"/>
        </w:rPr>
      </w:pPr>
      <w:r w:rsidRPr="006346DD">
        <w:rPr>
          <w:rFonts w:cs="Huawei Sans"/>
        </w:rPr>
        <w:t>[P1-isis-1] ipv6 metric-delay advertisement enable level-1-2</w:t>
      </w:r>
    </w:p>
    <w:p w14:paraId="53FB857D" w14:textId="77777777" w:rsidR="005921CA" w:rsidRPr="006346DD" w:rsidRDefault="005921CA" w:rsidP="00FA1214">
      <w:pPr>
        <w:pStyle w:val="2f2"/>
        <w:rPr>
          <w:rFonts w:cs="Huawei Sans"/>
        </w:rPr>
      </w:pPr>
      <w:r w:rsidRPr="006346DD">
        <w:rPr>
          <w:rFonts w:cs="Huawei Sans"/>
        </w:rPr>
        <w:t>[P1-isis-1] ipv6 traffic-eng level-2</w:t>
      </w:r>
    </w:p>
    <w:p w14:paraId="4B5D6462" w14:textId="77777777" w:rsidR="0001048E" w:rsidRDefault="0001048E" w:rsidP="0001048E">
      <w:pPr>
        <w:pStyle w:val="1f0"/>
      </w:pPr>
      <w:r>
        <w:lastRenderedPageBreak/>
        <w:t>P1 is used as an example. The configurations of other Ps are similar to the configuration of P1.</w:t>
      </w:r>
    </w:p>
    <w:p w14:paraId="47DDCFBA" w14:textId="77777777" w:rsidR="0001048E" w:rsidRDefault="0001048E" w:rsidP="0001048E">
      <w:pPr>
        <w:pStyle w:val="1f0"/>
      </w:pPr>
      <w:r>
        <w:t># Enable FRR on all devices.</w:t>
      </w:r>
    </w:p>
    <w:p w14:paraId="1C85C524" w14:textId="77777777" w:rsidR="005921CA" w:rsidRPr="006346DD" w:rsidRDefault="005921CA" w:rsidP="00FA1214">
      <w:pPr>
        <w:pStyle w:val="2f2"/>
        <w:rPr>
          <w:rFonts w:cs="Huawei Sans"/>
        </w:rPr>
      </w:pPr>
      <w:r w:rsidRPr="006346DD">
        <w:rPr>
          <w:rFonts w:cs="Huawei Sans"/>
        </w:rPr>
        <w:t>[PE1]isis 1</w:t>
      </w:r>
    </w:p>
    <w:p w14:paraId="52E8B2EB" w14:textId="77777777" w:rsidR="005921CA" w:rsidRPr="006346DD" w:rsidRDefault="005921CA" w:rsidP="00FA1214">
      <w:pPr>
        <w:pStyle w:val="2f2"/>
        <w:rPr>
          <w:rFonts w:cs="Huawei Sans"/>
        </w:rPr>
      </w:pPr>
      <w:r w:rsidRPr="006346DD">
        <w:rPr>
          <w:rFonts w:cs="Huawei Sans"/>
        </w:rPr>
        <w:t>[PE1-isis-1] frr</w:t>
      </w:r>
    </w:p>
    <w:p w14:paraId="4424CE18" w14:textId="77777777" w:rsidR="005921CA" w:rsidRPr="006346DD" w:rsidRDefault="005921CA" w:rsidP="00FA1214">
      <w:pPr>
        <w:pStyle w:val="2f2"/>
        <w:rPr>
          <w:rFonts w:cs="Huawei Sans"/>
        </w:rPr>
      </w:pPr>
      <w:r w:rsidRPr="006346DD">
        <w:rPr>
          <w:rFonts w:cs="Huawei Sans"/>
        </w:rPr>
        <w:t>[PE1-isis-1-frr] loop-free-alternate level-2</w:t>
      </w:r>
    </w:p>
    <w:p w14:paraId="530337B3" w14:textId="77777777" w:rsidR="005921CA" w:rsidRPr="006346DD" w:rsidRDefault="005921CA" w:rsidP="00FA1214">
      <w:pPr>
        <w:pStyle w:val="2f2"/>
        <w:rPr>
          <w:rFonts w:cs="Huawei Sans"/>
        </w:rPr>
      </w:pPr>
      <w:r w:rsidRPr="006346DD">
        <w:rPr>
          <w:rFonts w:cs="Huawei Sans"/>
        </w:rPr>
        <w:t>[PE1-isis-1-frr] ti-lfa level-2</w:t>
      </w:r>
    </w:p>
    <w:p w14:paraId="3D7CA4B8" w14:textId="77777777" w:rsidR="005921CA" w:rsidRPr="006346DD" w:rsidRDefault="005921CA" w:rsidP="00FA1214">
      <w:pPr>
        <w:pStyle w:val="2f2"/>
        <w:rPr>
          <w:rFonts w:cs="Huawei Sans"/>
        </w:rPr>
      </w:pPr>
      <w:r w:rsidRPr="006346DD">
        <w:rPr>
          <w:rFonts w:cs="Huawei Sans"/>
        </w:rPr>
        <w:t>[PE1-isis-1-frr] quit</w:t>
      </w:r>
    </w:p>
    <w:p w14:paraId="54407AD0" w14:textId="77777777" w:rsidR="0001048E" w:rsidRDefault="0001048E" w:rsidP="0001048E">
      <w:pPr>
        <w:pStyle w:val="1f0"/>
      </w:pPr>
      <w:r>
        <w:t>PE1 is used as an example. Repeat the configuration for other devices.</w:t>
      </w:r>
    </w:p>
    <w:p w14:paraId="4986FC38" w14:textId="77777777" w:rsidR="0001048E" w:rsidRDefault="0001048E" w:rsidP="0001048E">
      <w:pPr>
        <w:pStyle w:val="1f0"/>
      </w:pPr>
      <w:r>
        <w:t>Enable IS-IS on the interconnection and Loopback0 interfaces of all devices and set the link type to P2P.</w:t>
      </w:r>
    </w:p>
    <w:p w14:paraId="1F033751" w14:textId="77777777" w:rsidR="005921CA" w:rsidRPr="006346DD" w:rsidRDefault="005921CA" w:rsidP="00C67429">
      <w:pPr>
        <w:pStyle w:val="1f0"/>
        <w:rPr>
          <w:rFonts w:cs="Huawei Sans"/>
        </w:rPr>
      </w:pPr>
      <w:r w:rsidRPr="006346DD">
        <w:rPr>
          <w:rFonts w:cs="Huawei Sans"/>
        </w:rPr>
        <w:t>#PE1</w:t>
      </w:r>
    </w:p>
    <w:p w14:paraId="596DD559" w14:textId="77777777" w:rsidR="005921CA" w:rsidRPr="006346DD" w:rsidRDefault="005921CA" w:rsidP="005921CA">
      <w:pPr>
        <w:pStyle w:val="2f2"/>
        <w:rPr>
          <w:rFonts w:cs="Huawei Sans"/>
        </w:rPr>
      </w:pPr>
      <w:r w:rsidRPr="006346DD">
        <w:rPr>
          <w:rFonts w:cs="Huawei Sans"/>
        </w:rPr>
        <w:t>[PE1]interface GigabitEthernet0/3/0</w:t>
      </w:r>
    </w:p>
    <w:p w14:paraId="659E96A4" w14:textId="77777777" w:rsidR="005921CA" w:rsidRPr="006346DD" w:rsidRDefault="005921CA" w:rsidP="005921CA">
      <w:pPr>
        <w:pStyle w:val="2f2"/>
        <w:rPr>
          <w:rFonts w:cs="Huawei Sans"/>
        </w:rPr>
      </w:pPr>
      <w:r w:rsidRPr="006346DD">
        <w:rPr>
          <w:rFonts w:cs="Huawei Sans"/>
        </w:rPr>
        <w:t>[PE1-GigabitEthernet0/3/0] isis ipv6 enable 1</w:t>
      </w:r>
    </w:p>
    <w:p w14:paraId="1005ED38" w14:textId="77777777" w:rsidR="005921CA" w:rsidRPr="006346DD" w:rsidRDefault="005921CA" w:rsidP="005921CA">
      <w:pPr>
        <w:pStyle w:val="2f2"/>
        <w:rPr>
          <w:rFonts w:cs="Huawei Sans"/>
        </w:rPr>
      </w:pPr>
      <w:r w:rsidRPr="006346DD">
        <w:rPr>
          <w:rFonts w:cs="Huawei Sans"/>
        </w:rPr>
        <w:t>[PE1-GigabitEthernet0/3/0] isis circuit-type p2p</w:t>
      </w:r>
    </w:p>
    <w:p w14:paraId="4E6A3670" w14:textId="77777777" w:rsidR="005921CA" w:rsidRPr="006346DD" w:rsidRDefault="005921CA" w:rsidP="005921CA">
      <w:pPr>
        <w:pStyle w:val="2f2"/>
        <w:rPr>
          <w:rFonts w:cs="Huawei Sans"/>
        </w:rPr>
      </w:pPr>
      <w:r w:rsidRPr="006346DD">
        <w:rPr>
          <w:rFonts w:cs="Huawei Sans"/>
        </w:rPr>
        <w:t>[PE1-GigabitEthernet0/3/0] quit</w:t>
      </w:r>
    </w:p>
    <w:p w14:paraId="5BB75043" w14:textId="77777777" w:rsidR="005921CA" w:rsidRPr="006346DD" w:rsidRDefault="005921CA" w:rsidP="005921CA">
      <w:pPr>
        <w:pStyle w:val="2f2"/>
        <w:rPr>
          <w:rFonts w:cs="Huawei Sans"/>
        </w:rPr>
      </w:pPr>
      <w:r w:rsidRPr="006346DD">
        <w:rPr>
          <w:rFonts w:cs="Huawei Sans"/>
        </w:rPr>
        <w:t>[PE1]interface GigabitEthernet0/3/1</w:t>
      </w:r>
    </w:p>
    <w:p w14:paraId="228EF18F" w14:textId="77777777" w:rsidR="005921CA" w:rsidRPr="006346DD" w:rsidRDefault="005921CA" w:rsidP="005921CA">
      <w:pPr>
        <w:pStyle w:val="2f2"/>
        <w:rPr>
          <w:rFonts w:cs="Huawei Sans"/>
        </w:rPr>
      </w:pPr>
      <w:r w:rsidRPr="006346DD">
        <w:rPr>
          <w:rFonts w:cs="Huawei Sans"/>
        </w:rPr>
        <w:t>[PE1-GigabitEthernet0/3/1] isis ipv6 enable 1</w:t>
      </w:r>
    </w:p>
    <w:p w14:paraId="60D5BEE8" w14:textId="77777777" w:rsidR="005921CA" w:rsidRPr="006346DD" w:rsidRDefault="005921CA" w:rsidP="005921CA">
      <w:pPr>
        <w:pStyle w:val="2f2"/>
        <w:rPr>
          <w:rFonts w:cs="Huawei Sans"/>
        </w:rPr>
      </w:pPr>
      <w:r w:rsidRPr="006346DD">
        <w:rPr>
          <w:rFonts w:cs="Huawei Sans"/>
        </w:rPr>
        <w:t>[PE1-GigabitEthernet0/3/1] isis circuit-type p2p</w:t>
      </w:r>
    </w:p>
    <w:p w14:paraId="0309C0D2" w14:textId="77777777" w:rsidR="005921CA" w:rsidRPr="006346DD" w:rsidRDefault="005921CA" w:rsidP="005921CA">
      <w:pPr>
        <w:pStyle w:val="2f2"/>
        <w:rPr>
          <w:rFonts w:cs="Huawei Sans"/>
        </w:rPr>
      </w:pPr>
      <w:r w:rsidRPr="006346DD">
        <w:rPr>
          <w:rFonts w:cs="Huawei Sans"/>
        </w:rPr>
        <w:t>[PE1-GigabitEthernet0/3/1] quit</w:t>
      </w:r>
    </w:p>
    <w:p w14:paraId="2836F967" w14:textId="77777777" w:rsidR="005921CA" w:rsidRPr="006346DD" w:rsidRDefault="005921CA" w:rsidP="005921CA">
      <w:pPr>
        <w:pStyle w:val="2f2"/>
        <w:rPr>
          <w:rFonts w:cs="Huawei Sans"/>
        </w:rPr>
      </w:pPr>
      <w:r w:rsidRPr="006346DD">
        <w:rPr>
          <w:rFonts w:cs="Huawei Sans"/>
        </w:rPr>
        <w:t>[PE1]interface LoopBack0</w:t>
      </w:r>
    </w:p>
    <w:p w14:paraId="600AB857" w14:textId="77777777" w:rsidR="005921CA" w:rsidRPr="006346DD" w:rsidRDefault="005921CA" w:rsidP="005921CA">
      <w:pPr>
        <w:pStyle w:val="2f2"/>
        <w:rPr>
          <w:rFonts w:cs="Huawei Sans"/>
        </w:rPr>
      </w:pPr>
      <w:r w:rsidRPr="006346DD">
        <w:rPr>
          <w:rFonts w:cs="Huawei Sans"/>
        </w:rPr>
        <w:t>[PE1-LoopBack0] isis ipv6 enable 1</w:t>
      </w:r>
    </w:p>
    <w:p w14:paraId="65B073A0" w14:textId="77777777" w:rsidR="005921CA" w:rsidRPr="006346DD" w:rsidRDefault="005921CA" w:rsidP="00C67429">
      <w:pPr>
        <w:pStyle w:val="1f0"/>
        <w:rPr>
          <w:rFonts w:cs="Huawei Sans"/>
        </w:rPr>
      </w:pPr>
      <w:r w:rsidRPr="006346DD">
        <w:rPr>
          <w:rFonts w:cs="Huawei Sans"/>
        </w:rPr>
        <w:t>#PE2</w:t>
      </w:r>
    </w:p>
    <w:p w14:paraId="3D50BF4E" w14:textId="77777777" w:rsidR="005921CA" w:rsidRPr="006346DD" w:rsidRDefault="005921CA" w:rsidP="005921CA">
      <w:pPr>
        <w:pStyle w:val="2f2"/>
        <w:rPr>
          <w:rFonts w:cs="Huawei Sans"/>
        </w:rPr>
      </w:pPr>
      <w:r w:rsidRPr="006346DD">
        <w:rPr>
          <w:rFonts w:cs="Huawei Sans"/>
        </w:rPr>
        <w:t>[PE2]interface GigabitEthernet0/3/0</w:t>
      </w:r>
    </w:p>
    <w:p w14:paraId="5DC7E8AE" w14:textId="77777777" w:rsidR="005921CA" w:rsidRPr="006346DD" w:rsidRDefault="005921CA" w:rsidP="005921CA">
      <w:pPr>
        <w:pStyle w:val="2f2"/>
        <w:rPr>
          <w:rFonts w:cs="Huawei Sans"/>
        </w:rPr>
      </w:pPr>
      <w:r w:rsidRPr="006346DD">
        <w:rPr>
          <w:rFonts w:cs="Huawei Sans"/>
        </w:rPr>
        <w:t>[PE2-GigabitEthernet0/3/0] isis ipv6 enable 1</w:t>
      </w:r>
    </w:p>
    <w:p w14:paraId="593630C7" w14:textId="77777777" w:rsidR="005921CA" w:rsidRPr="006346DD" w:rsidRDefault="005921CA" w:rsidP="005921CA">
      <w:pPr>
        <w:pStyle w:val="2f2"/>
        <w:rPr>
          <w:rFonts w:cs="Huawei Sans"/>
        </w:rPr>
      </w:pPr>
      <w:r w:rsidRPr="006346DD">
        <w:rPr>
          <w:rFonts w:cs="Huawei Sans"/>
        </w:rPr>
        <w:t>[PE2-GigabitEthernet0/3/0] isis circuit-type p2p</w:t>
      </w:r>
    </w:p>
    <w:p w14:paraId="0EFA2CC5" w14:textId="77777777" w:rsidR="005921CA" w:rsidRPr="006346DD" w:rsidRDefault="005921CA" w:rsidP="005921CA">
      <w:pPr>
        <w:pStyle w:val="2f2"/>
        <w:rPr>
          <w:rFonts w:cs="Huawei Sans"/>
        </w:rPr>
      </w:pPr>
      <w:r w:rsidRPr="006346DD">
        <w:rPr>
          <w:rFonts w:cs="Huawei Sans"/>
        </w:rPr>
        <w:t>[PE2-GigabitEthernet0/3/0] quit</w:t>
      </w:r>
    </w:p>
    <w:p w14:paraId="2E943950" w14:textId="77777777" w:rsidR="005921CA" w:rsidRPr="006346DD" w:rsidRDefault="005921CA" w:rsidP="005921CA">
      <w:pPr>
        <w:pStyle w:val="2f2"/>
        <w:rPr>
          <w:rFonts w:cs="Huawei Sans"/>
        </w:rPr>
      </w:pPr>
      <w:r w:rsidRPr="006346DD">
        <w:rPr>
          <w:rFonts w:cs="Huawei Sans"/>
        </w:rPr>
        <w:t>[PE2]interface GigabitEthernet0/3/1</w:t>
      </w:r>
    </w:p>
    <w:p w14:paraId="0767914D" w14:textId="77777777" w:rsidR="005921CA" w:rsidRPr="006346DD" w:rsidRDefault="005921CA" w:rsidP="005921CA">
      <w:pPr>
        <w:pStyle w:val="2f2"/>
        <w:rPr>
          <w:rFonts w:cs="Huawei Sans"/>
        </w:rPr>
      </w:pPr>
      <w:r w:rsidRPr="006346DD">
        <w:rPr>
          <w:rFonts w:cs="Huawei Sans"/>
        </w:rPr>
        <w:t>[PE2-GigabitEthernet0/3/1] isis ipv6 enable 1</w:t>
      </w:r>
    </w:p>
    <w:p w14:paraId="2B3DE548" w14:textId="77777777" w:rsidR="005921CA" w:rsidRPr="006346DD" w:rsidRDefault="005921CA" w:rsidP="005921CA">
      <w:pPr>
        <w:pStyle w:val="2f2"/>
        <w:rPr>
          <w:rFonts w:cs="Huawei Sans"/>
        </w:rPr>
      </w:pPr>
      <w:r w:rsidRPr="006346DD">
        <w:rPr>
          <w:rFonts w:cs="Huawei Sans"/>
        </w:rPr>
        <w:t>[PE2-GigabitEthernet0/3/1] isis circuit-type p2p</w:t>
      </w:r>
    </w:p>
    <w:p w14:paraId="0091B860" w14:textId="77777777" w:rsidR="005921CA" w:rsidRPr="006346DD" w:rsidRDefault="005921CA" w:rsidP="005921CA">
      <w:pPr>
        <w:pStyle w:val="2f2"/>
        <w:rPr>
          <w:rFonts w:cs="Huawei Sans"/>
        </w:rPr>
      </w:pPr>
      <w:r w:rsidRPr="006346DD">
        <w:rPr>
          <w:rFonts w:cs="Huawei Sans"/>
        </w:rPr>
        <w:t>[PE2-GigabitEthernet0/3/1] quit</w:t>
      </w:r>
    </w:p>
    <w:p w14:paraId="715AFDB5" w14:textId="77777777" w:rsidR="005921CA" w:rsidRPr="006346DD" w:rsidRDefault="005921CA" w:rsidP="005921CA">
      <w:pPr>
        <w:pStyle w:val="2f2"/>
        <w:rPr>
          <w:rFonts w:cs="Huawei Sans"/>
        </w:rPr>
      </w:pPr>
      <w:r w:rsidRPr="006346DD">
        <w:rPr>
          <w:rFonts w:cs="Huawei Sans"/>
        </w:rPr>
        <w:t>[PE2]interface LoopBack0</w:t>
      </w:r>
    </w:p>
    <w:p w14:paraId="4AC409DB" w14:textId="77777777" w:rsidR="005921CA" w:rsidRPr="006346DD" w:rsidRDefault="005921CA" w:rsidP="005921CA">
      <w:pPr>
        <w:pStyle w:val="2f2"/>
        <w:rPr>
          <w:rFonts w:cs="Huawei Sans"/>
        </w:rPr>
      </w:pPr>
      <w:r w:rsidRPr="006346DD">
        <w:rPr>
          <w:rFonts w:cs="Huawei Sans"/>
        </w:rPr>
        <w:t>[PE2-LoopBack0] isis ipv6 enable 1</w:t>
      </w:r>
    </w:p>
    <w:p w14:paraId="6931F8E1" w14:textId="77777777" w:rsidR="005921CA" w:rsidRPr="006346DD" w:rsidRDefault="005921CA" w:rsidP="00C67429">
      <w:pPr>
        <w:pStyle w:val="1f0"/>
        <w:rPr>
          <w:rFonts w:cs="Huawei Sans"/>
        </w:rPr>
      </w:pPr>
      <w:r w:rsidRPr="006346DD">
        <w:rPr>
          <w:rFonts w:cs="Huawei Sans"/>
        </w:rPr>
        <w:t>#PE3</w:t>
      </w:r>
    </w:p>
    <w:p w14:paraId="3D25AFDF" w14:textId="77777777" w:rsidR="005921CA" w:rsidRPr="006346DD" w:rsidRDefault="005921CA" w:rsidP="005921CA">
      <w:pPr>
        <w:pStyle w:val="2f2"/>
        <w:rPr>
          <w:rFonts w:cs="Huawei Sans"/>
        </w:rPr>
      </w:pPr>
      <w:r w:rsidRPr="006346DD">
        <w:rPr>
          <w:rFonts w:cs="Huawei Sans"/>
        </w:rPr>
        <w:t>[PE3]interface GigabitEthernet0/3/0</w:t>
      </w:r>
    </w:p>
    <w:p w14:paraId="69D8D992" w14:textId="77777777" w:rsidR="005921CA" w:rsidRPr="006346DD" w:rsidRDefault="005921CA" w:rsidP="005921CA">
      <w:pPr>
        <w:pStyle w:val="2f2"/>
        <w:rPr>
          <w:rFonts w:cs="Huawei Sans"/>
        </w:rPr>
      </w:pPr>
      <w:r w:rsidRPr="006346DD">
        <w:rPr>
          <w:rFonts w:cs="Huawei Sans"/>
        </w:rPr>
        <w:t>[PE3-GigabitEthernet0/3/0] isis ipv6 enable 1</w:t>
      </w:r>
    </w:p>
    <w:p w14:paraId="3F1FB4E5" w14:textId="77777777" w:rsidR="005921CA" w:rsidRPr="006346DD" w:rsidRDefault="005921CA" w:rsidP="005921CA">
      <w:pPr>
        <w:pStyle w:val="2f2"/>
        <w:rPr>
          <w:rFonts w:cs="Huawei Sans"/>
        </w:rPr>
      </w:pPr>
      <w:r w:rsidRPr="006346DD">
        <w:rPr>
          <w:rFonts w:cs="Huawei Sans"/>
        </w:rPr>
        <w:t>[PE3-GigabitEthernet0/3/0] isis circuit-type p2p</w:t>
      </w:r>
    </w:p>
    <w:p w14:paraId="3E6B7C86" w14:textId="77777777" w:rsidR="005921CA" w:rsidRPr="006346DD" w:rsidRDefault="005921CA" w:rsidP="005921CA">
      <w:pPr>
        <w:pStyle w:val="2f2"/>
        <w:rPr>
          <w:rFonts w:cs="Huawei Sans"/>
        </w:rPr>
      </w:pPr>
      <w:r w:rsidRPr="006346DD">
        <w:rPr>
          <w:rFonts w:cs="Huawei Sans"/>
        </w:rPr>
        <w:t>[PE3-GigabitEthernet0/3/0] quit</w:t>
      </w:r>
    </w:p>
    <w:p w14:paraId="3C94F786" w14:textId="77777777" w:rsidR="005921CA" w:rsidRPr="006346DD" w:rsidRDefault="005921CA" w:rsidP="005921CA">
      <w:pPr>
        <w:pStyle w:val="2f2"/>
        <w:rPr>
          <w:rFonts w:cs="Huawei Sans"/>
        </w:rPr>
      </w:pPr>
      <w:r w:rsidRPr="006346DD">
        <w:rPr>
          <w:rFonts w:cs="Huawei Sans"/>
        </w:rPr>
        <w:t>[PE3]interface GigabitEthernet0/3/1</w:t>
      </w:r>
    </w:p>
    <w:p w14:paraId="39E89729" w14:textId="77777777" w:rsidR="005921CA" w:rsidRPr="006346DD" w:rsidRDefault="005921CA" w:rsidP="005921CA">
      <w:pPr>
        <w:pStyle w:val="2f2"/>
        <w:rPr>
          <w:rFonts w:cs="Huawei Sans"/>
        </w:rPr>
      </w:pPr>
      <w:r w:rsidRPr="006346DD">
        <w:rPr>
          <w:rFonts w:cs="Huawei Sans"/>
        </w:rPr>
        <w:t>[PE3-GigabitEthernet0/3/1] isis ipv6 enable 1</w:t>
      </w:r>
    </w:p>
    <w:p w14:paraId="2AFBE4AD" w14:textId="77777777" w:rsidR="005921CA" w:rsidRPr="006346DD" w:rsidRDefault="005921CA" w:rsidP="005921CA">
      <w:pPr>
        <w:pStyle w:val="2f2"/>
        <w:rPr>
          <w:rFonts w:cs="Huawei Sans"/>
        </w:rPr>
      </w:pPr>
      <w:r w:rsidRPr="006346DD">
        <w:rPr>
          <w:rFonts w:cs="Huawei Sans"/>
        </w:rPr>
        <w:t>[PE3-GigabitEthernet0/3/1] isis circuit-type p2p</w:t>
      </w:r>
    </w:p>
    <w:p w14:paraId="1C808017" w14:textId="77777777" w:rsidR="005921CA" w:rsidRPr="006346DD" w:rsidRDefault="005921CA" w:rsidP="005921CA">
      <w:pPr>
        <w:pStyle w:val="2f2"/>
        <w:rPr>
          <w:rFonts w:cs="Huawei Sans"/>
        </w:rPr>
      </w:pPr>
      <w:r w:rsidRPr="006346DD">
        <w:rPr>
          <w:rFonts w:cs="Huawei Sans"/>
        </w:rPr>
        <w:t>[PE3-GigabitEthernet0/3/1] quit</w:t>
      </w:r>
    </w:p>
    <w:p w14:paraId="08BEB186" w14:textId="77777777" w:rsidR="005921CA" w:rsidRPr="006346DD" w:rsidRDefault="005921CA" w:rsidP="005921CA">
      <w:pPr>
        <w:pStyle w:val="2f2"/>
        <w:rPr>
          <w:rFonts w:cs="Huawei Sans"/>
        </w:rPr>
      </w:pPr>
      <w:r w:rsidRPr="006346DD">
        <w:rPr>
          <w:rFonts w:cs="Huawei Sans"/>
        </w:rPr>
        <w:t>[PE3]interface LoopBack0</w:t>
      </w:r>
    </w:p>
    <w:p w14:paraId="16AD19E1" w14:textId="77777777" w:rsidR="005921CA" w:rsidRPr="006346DD" w:rsidRDefault="005921CA" w:rsidP="005921CA">
      <w:pPr>
        <w:pStyle w:val="2f2"/>
        <w:rPr>
          <w:rFonts w:cs="Huawei Sans"/>
        </w:rPr>
      </w:pPr>
      <w:r w:rsidRPr="006346DD">
        <w:rPr>
          <w:rFonts w:cs="Huawei Sans"/>
        </w:rPr>
        <w:t>[PE3-LoopBack0] isis ipv6 enable 1</w:t>
      </w:r>
    </w:p>
    <w:p w14:paraId="2084C065" w14:textId="77777777" w:rsidR="005921CA" w:rsidRPr="006346DD" w:rsidRDefault="005921CA" w:rsidP="00C67429">
      <w:pPr>
        <w:pStyle w:val="1f0"/>
        <w:rPr>
          <w:rFonts w:cs="Huawei Sans"/>
        </w:rPr>
      </w:pPr>
      <w:r w:rsidRPr="006346DD">
        <w:rPr>
          <w:rFonts w:cs="Huawei Sans"/>
        </w:rPr>
        <w:lastRenderedPageBreak/>
        <w:t>#PE4</w:t>
      </w:r>
    </w:p>
    <w:p w14:paraId="1FD5A228" w14:textId="77777777" w:rsidR="005921CA" w:rsidRPr="006346DD" w:rsidRDefault="005921CA" w:rsidP="005921CA">
      <w:pPr>
        <w:pStyle w:val="2f2"/>
        <w:rPr>
          <w:rFonts w:cs="Huawei Sans"/>
        </w:rPr>
      </w:pPr>
      <w:r w:rsidRPr="006346DD">
        <w:rPr>
          <w:rFonts w:cs="Huawei Sans"/>
        </w:rPr>
        <w:t>[PE4]interface GigabitEthernet0/3/0</w:t>
      </w:r>
    </w:p>
    <w:p w14:paraId="61BAAC99" w14:textId="77777777" w:rsidR="005921CA" w:rsidRPr="006346DD" w:rsidRDefault="005921CA" w:rsidP="005921CA">
      <w:pPr>
        <w:pStyle w:val="2f2"/>
        <w:rPr>
          <w:rFonts w:cs="Huawei Sans"/>
        </w:rPr>
      </w:pPr>
      <w:r w:rsidRPr="006346DD">
        <w:rPr>
          <w:rFonts w:cs="Huawei Sans"/>
        </w:rPr>
        <w:t>[PE4-GigabitEthernet0/3/0] isis ipv6 enable 1</w:t>
      </w:r>
    </w:p>
    <w:p w14:paraId="517C6224" w14:textId="77777777" w:rsidR="005921CA" w:rsidRPr="006346DD" w:rsidRDefault="005921CA" w:rsidP="005921CA">
      <w:pPr>
        <w:pStyle w:val="2f2"/>
        <w:rPr>
          <w:rFonts w:cs="Huawei Sans"/>
        </w:rPr>
      </w:pPr>
      <w:r w:rsidRPr="006346DD">
        <w:rPr>
          <w:rFonts w:cs="Huawei Sans"/>
        </w:rPr>
        <w:t>[PE4-GigabitEthernet0/3/0] isis circuit-type p2p</w:t>
      </w:r>
    </w:p>
    <w:p w14:paraId="2BCDE2E2" w14:textId="77777777" w:rsidR="005921CA" w:rsidRPr="006346DD" w:rsidRDefault="005921CA" w:rsidP="005921CA">
      <w:pPr>
        <w:pStyle w:val="2f2"/>
        <w:rPr>
          <w:rFonts w:cs="Huawei Sans"/>
        </w:rPr>
      </w:pPr>
      <w:r w:rsidRPr="006346DD">
        <w:rPr>
          <w:rFonts w:cs="Huawei Sans"/>
        </w:rPr>
        <w:t>[PE4-GigabitEthernet0/3/0] quit</w:t>
      </w:r>
    </w:p>
    <w:p w14:paraId="1485CFD8" w14:textId="77777777" w:rsidR="005921CA" w:rsidRPr="006346DD" w:rsidRDefault="005921CA" w:rsidP="005921CA">
      <w:pPr>
        <w:pStyle w:val="2f2"/>
        <w:rPr>
          <w:rFonts w:cs="Huawei Sans"/>
        </w:rPr>
      </w:pPr>
      <w:r w:rsidRPr="006346DD">
        <w:rPr>
          <w:rFonts w:cs="Huawei Sans"/>
        </w:rPr>
        <w:t>[PE4]interface GigabitEthernet0/3/1</w:t>
      </w:r>
    </w:p>
    <w:p w14:paraId="6C835FD7" w14:textId="77777777" w:rsidR="005921CA" w:rsidRPr="006346DD" w:rsidRDefault="005921CA" w:rsidP="005921CA">
      <w:pPr>
        <w:pStyle w:val="2f2"/>
        <w:rPr>
          <w:rFonts w:cs="Huawei Sans"/>
        </w:rPr>
      </w:pPr>
      <w:r w:rsidRPr="006346DD">
        <w:rPr>
          <w:rFonts w:cs="Huawei Sans"/>
        </w:rPr>
        <w:t>[PE4-GigabitEthernet0/3/1] isis ipv6 enable 1</w:t>
      </w:r>
    </w:p>
    <w:p w14:paraId="0700BB29" w14:textId="77777777" w:rsidR="005921CA" w:rsidRPr="006346DD" w:rsidRDefault="005921CA" w:rsidP="005921CA">
      <w:pPr>
        <w:pStyle w:val="2f2"/>
        <w:rPr>
          <w:rFonts w:cs="Huawei Sans"/>
        </w:rPr>
      </w:pPr>
      <w:r w:rsidRPr="006346DD">
        <w:rPr>
          <w:rFonts w:cs="Huawei Sans"/>
        </w:rPr>
        <w:t>[PE4-GigabitEthernet0/3/1] isis circuit-type p2p</w:t>
      </w:r>
    </w:p>
    <w:p w14:paraId="4218D7B4" w14:textId="77777777" w:rsidR="005921CA" w:rsidRPr="006346DD" w:rsidRDefault="005921CA" w:rsidP="005921CA">
      <w:pPr>
        <w:pStyle w:val="2f2"/>
        <w:rPr>
          <w:rFonts w:cs="Huawei Sans"/>
        </w:rPr>
      </w:pPr>
      <w:r w:rsidRPr="006346DD">
        <w:rPr>
          <w:rFonts w:cs="Huawei Sans"/>
        </w:rPr>
        <w:t>[PE4-GigabitEthernet0/3/1] quit</w:t>
      </w:r>
    </w:p>
    <w:p w14:paraId="4E17FCFD" w14:textId="77777777" w:rsidR="005921CA" w:rsidRPr="006346DD" w:rsidRDefault="005921CA" w:rsidP="005921CA">
      <w:pPr>
        <w:pStyle w:val="2f2"/>
        <w:rPr>
          <w:rFonts w:cs="Huawei Sans"/>
        </w:rPr>
      </w:pPr>
      <w:r w:rsidRPr="006346DD">
        <w:rPr>
          <w:rFonts w:cs="Huawei Sans"/>
        </w:rPr>
        <w:t>[PE4]interface LoopBack0</w:t>
      </w:r>
    </w:p>
    <w:p w14:paraId="095165A2" w14:textId="77777777" w:rsidR="005921CA" w:rsidRPr="006346DD" w:rsidRDefault="005921CA" w:rsidP="005921CA">
      <w:pPr>
        <w:pStyle w:val="2f2"/>
        <w:rPr>
          <w:rFonts w:cs="Huawei Sans"/>
        </w:rPr>
      </w:pPr>
      <w:r w:rsidRPr="006346DD">
        <w:rPr>
          <w:rFonts w:cs="Huawei Sans"/>
        </w:rPr>
        <w:t>[PE4-LoopBack0] isis ipv6 enable 1</w:t>
      </w:r>
    </w:p>
    <w:p w14:paraId="371DB2B3" w14:textId="77777777" w:rsidR="005921CA" w:rsidRPr="006346DD" w:rsidRDefault="005921CA" w:rsidP="00C67429">
      <w:pPr>
        <w:pStyle w:val="1f0"/>
        <w:rPr>
          <w:rFonts w:cs="Huawei Sans"/>
        </w:rPr>
      </w:pPr>
      <w:r w:rsidRPr="006346DD">
        <w:rPr>
          <w:rFonts w:cs="Huawei Sans"/>
        </w:rPr>
        <w:t>#P1</w:t>
      </w:r>
    </w:p>
    <w:p w14:paraId="095D4590" w14:textId="77777777" w:rsidR="005921CA" w:rsidRPr="006346DD" w:rsidRDefault="005921CA" w:rsidP="005921CA">
      <w:pPr>
        <w:pStyle w:val="2f2"/>
        <w:rPr>
          <w:rFonts w:cs="Huawei Sans"/>
        </w:rPr>
      </w:pPr>
      <w:r w:rsidRPr="006346DD">
        <w:rPr>
          <w:rFonts w:cs="Huawei Sans"/>
        </w:rPr>
        <w:t>[P1]interface GigabitEthernet0/3/0</w:t>
      </w:r>
    </w:p>
    <w:p w14:paraId="5A425231" w14:textId="77777777" w:rsidR="005921CA" w:rsidRPr="006346DD" w:rsidRDefault="005921CA" w:rsidP="005921CA">
      <w:pPr>
        <w:pStyle w:val="2f2"/>
        <w:rPr>
          <w:rFonts w:cs="Huawei Sans"/>
        </w:rPr>
      </w:pPr>
      <w:r w:rsidRPr="006346DD">
        <w:rPr>
          <w:rFonts w:cs="Huawei Sans"/>
        </w:rPr>
        <w:t>[P1-GigabitEthernet0/3/0] isis ipv6 enable 1</w:t>
      </w:r>
    </w:p>
    <w:p w14:paraId="3D581A70" w14:textId="77777777" w:rsidR="005921CA" w:rsidRPr="006346DD" w:rsidRDefault="005921CA" w:rsidP="005921CA">
      <w:pPr>
        <w:pStyle w:val="2f2"/>
        <w:rPr>
          <w:rFonts w:cs="Huawei Sans"/>
        </w:rPr>
      </w:pPr>
      <w:r w:rsidRPr="006346DD">
        <w:rPr>
          <w:rFonts w:cs="Huawei Sans"/>
        </w:rPr>
        <w:t>[P1-GigabitEthernet0/3/0] isis circuit-type p2p</w:t>
      </w:r>
    </w:p>
    <w:p w14:paraId="77FAFF18" w14:textId="77777777" w:rsidR="005921CA" w:rsidRPr="006346DD" w:rsidRDefault="005921CA" w:rsidP="005921CA">
      <w:pPr>
        <w:pStyle w:val="2f2"/>
        <w:rPr>
          <w:rFonts w:cs="Huawei Sans"/>
        </w:rPr>
      </w:pPr>
      <w:r w:rsidRPr="006346DD">
        <w:rPr>
          <w:rFonts w:cs="Huawei Sans"/>
        </w:rPr>
        <w:t>[P1-GigabitEthernet0/3/0] quit</w:t>
      </w:r>
    </w:p>
    <w:p w14:paraId="731935B3" w14:textId="77777777" w:rsidR="005921CA" w:rsidRPr="006346DD" w:rsidRDefault="005921CA" w:rsidP="005921CA">
      <w:pPr>
        <w:pStyle w:val="2f2"/>
        <w:rPr>
          <w:rFonts w:cs="Huawei Sans"/>
        </w:rPr>
      </w:pPr>
      <w:r w:rsidRPr="006346DD">
        <w:rPr>
          <w:rFonts w:cs="Huawei Sans"/>
        </w:rPr>
        <w:t>[P1]interface GigabitEthernet0/3/2</w:t>
      </w:r>
    </w:p>
    <w:p w14:paraId="292E0924" w14:textId="77777777" w:rsidR="005921CA" w:rsidRPr="006346DD" w:rsidRDefault="005921CA" w:rsidP="005921CA">
      <w:pPr>
        <w:pStyle w:val="2f2"/>
        <w:rPr>
          <w:rFonts w:cs="Huawei Sans"/>
        </w:rPr>
      </w:pPr>
      <w:r w:rsidRPr="006346DD">
        <w:rPr>
          <w:rFonts w:cs="Huawei Sans"/>
        </w:rPr>
        <w:t>[P1-GigabitEthernet0/3/2] isis ipv6 enable 1</w:t>
      </w:r>
    </w:p>
    <w:p w14:paraId="66218052" w14:textId="77777777" w:rsidR="005921CA" w:rsidRPr="006346DD" w:rsidRDefault="005921CA" w:rsidP="005921CA">
      <w:pPr>
        <w:pStyle w:val="2f2"/>
        <w:rPr>
          <w:rFonts w:cs="Huawei Sans"/>
        </w:rPr>
      </w:pPr>
      <w:r w:rsidRPr="006346DD">
        <w:rPr>
          <w:rFonts w:cs="Huawei Sans"/>
        </w:rPr>
        <w:t>[P1-GigabitEthernet0/3/2] isis circuit-type p2p</w:t>
      </w:r>
    </w:p>
    <w:p w14:paraId="2E44A641" w14:textId="77777777" w:rsidR="005921CA" w:rsidRPr="006346DD" w:rsidRDefault="005921CA" w:rsidP="005921CA">
      <w:pPr>
        <w:pStyle w:val="2f2"/>
        <w:rPr>
          <w:rFonts w:cs="Huawei Sans"/>
        </w:rPr>
      </w:pPr>
      <w:r w:rsidRPr="006346DD">
        <w:rPr>
          <w:rFonts w:cs="Huawei Sans"/>
        </w:rPr>
        <w:t>[P1-GigabitEthernet0/3/2] quit</w:t>
      </w:r>
    </w:p>
    <w:p w14:paraId="1AAAC4A3" w14:textId="77777777" w:rsidR="005921CA" w:rsidRPr="006346DD" w:rsidRDefault="005921CA" w:rsidP="005921CA">
      <w:pPr>
        <w:pStyle w:val="2f2"/>
        <w:rPr>
          <w:rFonts w:cs="Huawei Sans"/>
        </w:rPr>
      </w:pPr>
      <w:r w:rsidRPr="006346DD">
        <w:rPr>
          <w:rFonts w:cs="Huawei Sans"/>
        </w:rPr>
        <w:t>[P1]interface GigabitEthernet0/3/4</w:t>
      </w:r>
    </w:p>
    <w:p w14:paraId="24465D76" w14:textId="77777777" w:rsidR="005921CA" w:rsidRPr="006346DD" w:rsidRDefault="005921CA" w:rsidP="005921CA">
      <w:pPr>
        <w:pStyle w:val="2f2"/>
        <w:rPr>
          <w:rFonts w:cs="Huawei Sans"/>
        </w:rPr>
      </w:pPr>
      <w:r w:rsidRPr="006346DD">
        <w:rPr>
          <w:rFonts w:cs="Huawei Sans"/>
        </w:rPr>
        <w:t>[P1-GigabitEthernet0/3/4] isis ipv6 enable 1</w:t>
      </w:r>
    </w:p>
    <w:p w14:paraId="3A7C2CD8" w14:textId="77777777" w:rsidR="005921CA" w:rsidRPr="006346DD" w:rsidRDefault="005921CA" w:rsidP="005921CA">
      <w:pPr>
        <w:pStyle w:val="2f2"/>
        <w:rPr>
          <w:rFonts w:cs="Huawei Sans"/>
        </w:rPr>
      </w:pPr>
      <w:r w:rsidRPr="006346DD">
        <w:rPr>
          <w:rFonts w:cs="Huawei Sans"/>
        </w:rPr>
        <w:t>[P1-GigabitEthernet0/3/4] isis circuit-type p2p</w:t>
      </w:r>
    </w:p>
    <w:p w14:paraId="48D11E0E" w14:textId="77777777" w:rsidR="005921CA" w:rsidRPr="006346DD" w:rsidRDefault="005921CA" w:rsidP="005921CA">
      <w:pPr>
        <w:pStyle w:val="2f2"/>
        <w:rPr>
          <w:rFonts w:cs="Huawei Sans"/>
        </w:rPr>
      </w:pPr>
      <w:r w:rsidRPr="006346DD">
        <w:rPr>
          <w:rFonts w:cs="Huawei Sans"/>
        </w:rPr>
        <w:t>[P1-GigabitEthernet0/3/4] quit</w:t>
      </w:r>
    </w:p>
    <w:p w14:paraId="197AD2C9" w14:textId="77777777" w:rsidR="005921CA" w:rsidRPr="006346DD" w:rsidRDefault="005921CA" w:rsidP="005921CA">
      <w:pPr>
        <w:pStyle w:val="2f2"/>
        <w:rPr>
          <w:rFonts w:cs="Huawei Sans"/>
        </w:rPr>
      </w:pPr>
      <w:r w:rsidRPr="006346DD">
        <w:rPr>
          <w:rFonts w:cs="Huawei Sans"/>
        </w:rPr>
        <w:t>[P1]interface LoopBack0</w:t>
      </w:r>
    </w:p>
    <w:p w14:paraId="17F51861" w14:textId="77777777" w:rsidR="005921CA" w:rsidRPr="006346DD" w:rsidRDefault="005921CA" w:rsidP="005921CA">
      <w:pPr>
        <w:pStyle w:val="2f2"/>
        <w:rPr>
          <w:rFonts w:cs="Huawei Sans"/>
        </w:rPr>
      </w:pPr>
      <w:r w:rsidRPr="006346DD">
        <w:rPr>
          <w:rFonts w:cs="Huawei Sans"/>
        </w:rPr>
        <w:t>[P1-LoopBack0] isis ipv6 enable 1</w:t>
      </w:r>
    </w:p>
    <w:p w14:paraId="27F1EF9B" w14:textId="77777777" w:rsidR="005921CA" w:rsidRPr="006346DD" w:rsidRDefault="005921CA" w:rsidP="00C67429">
      <w:pPr>
        <w:pStyle w:val="1f0"/>
        <w:rPr>
          <w:rFonts w:cs="Huawei Sans"/>
        </w:rPr>
      </w:pPr>
      <w:r w:rsidRPr="006346DD">
        <w:rPr>
          <w:rFonts w:cs="Huawei Sans"/>
        </w:rPr>
        <w:t>#P2</w:t>
      </w:r>
    </w:p>
    <w:p w14:paraId="0781C6EF" w14:textId="77777777" w:rsidR="005921CA" w:rsidRPr="006346DD" w:rsidRDefault="005921CA" w:rsidP="005921CA">
      <w:pPr>
        <w:pStyle w:val="2f2"/>
        <w:rPr>
          <w:rFonts w:cs="Huawei Sans"/>
        </w:rPr>
      </w:pPr>
      <w:r w:rsidRPr="006346DD">
        <w:rPr>
          <w:rFonts w:cs="Huawei Sans"/>
        </w:rPr>
        <w:t>[P2]interface GigabitEthernet0/3/0</w:t>
      </w:r>
    </w:p>
    <w:p w14:paraId="18B96617" w14:textId="77777777" w:rsidR="005921CA" w:rsidRPr="006346DD" w:rsidRDefault="005921CA" w:rsidP="005921CA">
      <w:pPr>
        <w:pStyle w:val="2f2"/>
        <w:rPr>
          <w:rFonts w:cs="Huawei Sans"/>
        </w:rPr>
      </w:pPr>
      <w:r w:rsidRPr="006346DD">
        <w:rPr>
          <w:rFonts w:cs="Huawei Sans"/>
        </w:rPr>
        <w:t>[P2-GigabitEthernet0/3/0] isis ipv6 enable 1</w:t>
      </w:r>
    </w:p>
    <w:p w14:paraId="1B8E3ABA" w14:textId="77777777" w:rsidR="005921CA" w:rsidRPr="006346DD" w:rsidRDefault="005921CA" w:rsidP="005921CA">
      <w:pPr>
        <w:pStyle w:val="2f2"/>
        <w:rPr>
          <w:rFonts w:cs="Huawei Sans"/>
        </w:rPr>
      </w:pPr>
      <w:r w:rsidRPr="006346DD">
        <w:rPr>
          <w:rFonts w:cs="Huawei Sans"/>
        </w:rPr>
        <w:t>[P2-GigabitEthernet0/3/0] isis circuit-type p2p</w:t>
      </w:r>
    </w:p>
    <w:p w14:paraId="3A6FB827" w14:textId="77777777" w:rsidR="005921CA" w:rsidRPr="006346DD" w:rsidRDefault="005921CA" w:rsidP="005921CA">
      <w:pPr>
        <w:pStyle w:val="2f2"/>
        <w:rPr>
          <w:rFonts w:cs="Huawei Sans"/>
        </w:rPr>
      </w:pPr>
      <w:r w:rsidRPr="006346DD">
        <w:rPr>
          <w:rFonts w:cs="Huawei Sans"/>
        </w:rPr>
        <w:t>[P2-GigabitEthernet0/3/0] quit</w:t>
      </w:r>
    </w:p>
    <w:p w14:paraId="6AF88E0D" w14:textId="77777777" w:rsidR="005921CA" w:rsidRPr="006346DD" w:rsidRDefault="005921CA" w:rsidP="005921CA">
      <w:pPr>
        <w:pStyle w:val="2f2"/>
        <w:rPr>
          <w:rFonts w:cs="Huawei Sans"/>
        </w:rPr>
      </w:pPr>
      <w:r w:rsidRPr="006346DD">
        <w:rPr>
          <w:rFonts w:cs="Huawei Sans"/>
        </w:rPr>
        <w:t>[P2]interface GigabitEthernet0/3/2</w:t>
      </w:r>
    </w:p>
    <w:p w14:paraId="5C6E796A" w14:textId="77777777" w:rsidR="005921CA" w:rsidRPr="006346DD" w:rsidRDefault="005921CA" w:rsidP="005921CA">
      <w:pPr>
        <w:pStyle w:val="2f2"/>
        <w:rPr>
          <w:rFonts w:cs="Huawei Sans"/>
        </w:rPr>
      </w:pPr>
      <w:r w:rsidRPr="006346DD">
        <w:rPr>
          <w:rFonts w:cs="Huawei Sans"/>
        </w:rPr>
        <w:t>[P2-GigabitEthernet0/3/2] isis ipv6 enable 1</w:t>
      </w:r>
    </w:p>
    <w:p w14:paraId="1534B88B" w14:textId="77777777" w:rsidR="005921CA" w:rsidRPr="006346DD" w:rsidRDefault="005921CA" w:rsidP="005921CA">
      <w:pPr>
        <w:pStyle w:val="2f2"/>
        <w:rPr>
          <w:rFonts w:cs="Huawei Sans"/>
        </w:rPr>
      </w:pPr>
      <w:r w:rsidRPr="006346DD">
        <w:rPr>
          <w:rFonts w:cs="Huawei Sans"/>
        </w:rPr>
        <w:t>[P2-GigabitEthernet0/3/2] isis circuit-type p2p</w:t>
      </w:r>
    </w:p>
    <w:p w14:paraId="22986897" w14:textId="77777777" w:rsidR="005921CA" w:rsidRPr="006346DD" w:rsidRDefault="005921CA" w:rsidP="005921CA">
      <w:pPr>
        <w:pStyle w:val="2f2"/>
        <w:rPr>
          <w:rFonts w:cs="Huawei Sans"/>
        </w:rPr>
      </w:pPr>
      <w:r w:rsidRPr="006346DD">
        <w:rPr>
          <w:rFonts w:cs="Huawei Sans"/>
        </w:rPr>
        <w:t>[P2-GigabitEthernet0/3/2] quit</w:t>
      </w:r>
    </w:p>
    <w:p w14:paraId="4BF13642" w14:textId="77777777" w:rsidR="005921CA" w:rsidRPr="006346DD" w:rsidRDefault="005921CA" w:rsidP="005921CA">
      <w:pPr>
        <w:pStyle w:val="2f2"/>
        <w:rPr>
          <w:rFonts w:cs="Huawei Sans"/>
        </w:rPr>
      </w:pPr>
      <w:r w:rsidRPr="006346DD">
        <w:rPr>
          <w:rFonts w:cs="Huawei Sans"/>
        </w:rPr>
        <w:t>[P2]interface GigabitEthernet0/3/4</w:t>
      </w:r>
    </w:p>
    <w:p w14:paraId="7FBB4DCD" w14:textId="77777777" w:rsidR="005921CA" w:rsidRPr="006346DD" w:rsidRDefault="005921CA" w:rsidP="005921CA">
      <w:pPr>
        <w:pStyle w:val="2f2"/>
        <w:rPr>
          <w:rFonts w:cs="Huawei Sans"/>
        </w:rPr>
      </w:pPr>
      <w:r w:rsidRPr="006346DD">
        <w:rPr>
          <w:rFonts w:cs="Huawei Sans"/>
        </w:rPr>
        <w:t>[P2-GigabitEthernet0/3/4] isis ipv6 enable 1</w:t>
      </w:r>
    </w:p>
    <w:p w14:paraId="4FA4AAC8" w14:textId="77777777" w:rsidR="005921CA" w:rsidRPr="006346DD" w:rsidRDefault="005921CA" w:rsidP="005921CA">
      <w:pPr>
        <w:pStyle w:val="2f2"/>
        <w:rPr>
          <w:rFonts w:cs="Huawei Sans"/>
        </w:rPr>
      </w:pPr>
      <w:r w:rsidRPr="006346DD">
        <w:rPr>
          <w:rFonts w:cs="Huawei Sans"/>
        </w:rPr>
        <w:t>[P2-GigabitEthernet0/3/4] isis circuit-type p2p</w:t>
      </w:r>
    </w:p>
    <w:p w14:paraId="7B38977D" w14:textId="77777777" w:rsidR="005921CA" w:rsidRPr="006346DD" w:rsidRDefault="005921CA" w:rsidP="005921CA">
      <w:pPr>
        <w:pStyle w:val="2f2"/>
        <w:rPr>
          <w:rFonts w:cs="Huawei Sans"/>
        </w:rPr>
      </w:pPr>
      <w:r w:rsidRPr="006346DD">
        <w:rPr>
          <w:rFonts w:cs="Huawei Sans"/>
        </w:rPr>
        <w:t>[P2-GigabitEthernet0/3/4] quit</w:t>
      </w:r>
    </w:p>
    <w:p w14:paraId="451898A3" w14:textId="77777777" w:rsidR="005921CA" w:rsidRPr="006346DD" w:rsidRDefault="005921CA" w:rsidP="005921CA">
      <w:pPr>
        <w:pStyle w:val="2f2"/>
        <w:rPr>
          <w:rFonts w:cs="Huawei Sans"/>
        </w:rPr>
      </w:pPr>
      <w:r w:rsidRPr="006346DD">
        <w:rPr>
          <w:rFonts w:cs="Huawei Sans"/>
        </w:rPr>
        <w:t>[P2]interface LoopBack0</w:t>
      </w:r>
    </w:p>
    <w:p w14:paraId="5BA4735D" w14:textId="77777777" w:rsidR="005921CA" w:rsidRPr="006346DD" w:rsidRDefault="005921CA" w:rsidP="00FA1214">
      <w:pPr>
        <w:pStyle w:val="2f2"/>
        <w:rPr>
          <w:rFonts w:cs="Huawei Sans"/>
        </w:rPr>
      </w:pPr>
      <w:r w:rsidRPr="006346DD">
        <w:rPr>
          <w:rFonts w:cs="Huawei Sans"/>
        </w:rPr>
        <w:t>[P2-LoopBack0] isis ipv6 enable 1</w:t>
      </w:r>
    </w:p>
    <w:p w14:paraId="4C79436B" w14:textId="77777777" w:rsidR="0001048E" w:rsidRDefault="0001048E" w:rsidP="0001048E">
      <w:pPr>
        <w:pStyle w:val="1f0"/>
      </w:pPr>
      <w:r>
        <w:t>Check IS-IS configurations.</w:t>
      </w:r>
    </w:p>
    <w:p w14:paraId="631C4074" w14:textId="77777777" w:rsidR="0001048E" w:rsidRPr="005F55EA" w:rsidRDefault="0001048E" w:rsidP="0001048E">
      <w:pPr>
        <w:pStyle w:val="1f0"/>
      </w:pPr>
      <w:r>
        <w:t># Check IS-IS neighbor relationships on P1.</w:t>
      </w:r>
    </w:p>
    <w:p w14:paraId="4D271790" w14:textId="77777777" w:rsidR="005921CA" w:rsidRPr="006346DD" w:rsidRDefault="005921CA" w:rsidP="005921CA">
      <w:pPr>
        <w:pStyle w:val="2f2"/>
        <w:rPr>
          <w:rFonts w:cs="Huawei Sans"/>
        </w:rPr>
      </w:pPr>
      <w:r w:rsidRPr="006346DD">
        <w:rPr>
          <w:rFonts w:cs="Huawei Sans"/>
        </w:rPr>
        <w:t xml:space="preserve">[P1]display isis peer </w:t>
      </w:r>
    </w:p>
    <w:p w14:paraId="6FBFCF85" w14:textId="77777777" w:rsidR="005921CA" w:rsidRPr="006346DD" w:rsidRDefault="005921CA" w:rsidP="005921C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 information for ISIS(1)</w:t>
      </w:r>
    </w:p>
    <w:p w14:paraId="2C8903D9" w14:textId="77777777" w:rsidR="005921CA" w:rsidRPr="006346DD" w:rsidRDefault="005921CA" w:rsidP="00D2656C">
      <w:pPr>
        <w:pStyle w:val="2f2"/>
      </w:pP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r>
      <w:r w:rsidRPr="006346DD">
        <w:tab/>
        <w:t xml:space="preserve"> </w:t>
      </w:r>
    </w:p>
    <w:p w14:paraId="1F657047" w14:textId="77777777" w:rsidR="005921CA" w:rsidRPr="006346DD" w:rsidRDefault="005921CA" w:rsidP="005921CA">
      <w:pPr>
        <w:pStyle w:val="2f2"/>
        <w:rPr>
          <w:rFonts w:cs="Huawei Sans"/>
        </w:rPr>
      </w:pPr>
      <w:r w:rsidRPr="006346DD">
        <w:rPr>
          <w:rFonts w:cs="Huawei Sans"/>
        </w:rPr>
        <w:tab/>
        <w:t>System Id</w:t>
      </w:r>
      <w:r w:rsidRPr="006346DD">
        <w:rPr>
          <w:rFonts w:cs="Huawei Sans"/>
        </w:rPr>
        <w:tab/>
        <w: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Circuit 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State </w:t>
      </w:r>
      <w:r w:rsidRPr="006346DD">
        <w:rPr>
          <w:rFonts w:cs="Huawei Sans"/>
        </w:rPr>
        <w:tab/>
        <w:t xml:space="preserve">HoldTime </w:t>
      </w:r>
      <w:r w:rsidRPr="006346DD">
        <w:rPr>
          <w:rFonts w:cs="Huawei Sans"/>
        </w:rPr>
        <w:tab/>
        <w:t>Type</w:t>
      </w:r>
      <w:r w:rsidRPr="006346DD">
        <w:rPr>
          <w:rFonts w:cs="Huawei Sans"/>
        </w:rPr>
        <w:tab/>
      </w:r>
      <w:r w:rsidRPr="006346DD">
        <w:rPr>
          <w:rFonts w:cs="Huawei Sans"/>
        </w:rPr>
        <w:tab/>
        <w:t xml:space="preserve"> PRI</w:t>
      </w:r>
    </w:p>
    <w:p w14:paraId="11912279" w14:textId="77777777" w:rsidR="005921CA" w:rsidRPr="006346DD" w:rsidRDefault="005921CA" w:rsidP="005921CA">
      <w:pPr>
        <w:pStyle w:val="2f2"/>
        <w:rPr>
          <w:rFonts w:cs="Huawei Sans"/>
        </w:rPr>
      </w:pPr>
      <w:r w:rsidRPr="006346DD">
        <w:rPr>
          <w:rFonts w:cs="Huawei Sans"/>
        </w:rPr>
        <w:lastRenderedPageBreak/>
        <w:t>--------------------------------------------------------------------------------</w:t>
      </w:r>
    </w:p>
    <w:p w14:paraId="07E424CC" w14:textId="77777777" w:rsidR="005921CA" w:rsidRPr="006346DD" w:rsidRDefault="005921CA" w:rsidP="005921CA">
      <w:pPr>
        <w:pStyle w:val="2f2"/>
        <w:rPr>
          <w:rFonts w:cs="Huawei Sans"/>
        </w:rPr>
      </w:pPr>
      <w:r w:rsidRPr="006346DD">
        <w:rPr>
          <w:rFonts w:cs="Huawei Sans"/>
        </w:rPr>
        <w:t>PE1*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t xml:space="preserve"> Up</w:t>
      </w:r>
      <w:r w:rsidRPr="006346DD">
        <w:rPr>
          <w:rFonts w:cs="Huawei Sans"/>
        </w:rPr>
        <w:tab/>
        <w:t xml:space="preserve"> </w:t>
      </w:r>
      <w:r w:rsidRPr="006346DD">
        <w:rPr>
          <w:rFonts w:cs="Huawei Sans"/>
        </w:rPr>
        <w:tab/>
        <w:t>22s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t xml:space="preserve"> </w:t>
      </w:r>
      <w:r w:rsidRPr="006346DD">
        <w:rPr>
          <w:rFonts w:cs="Huawei Sans"/>
        </w:rPr>
        <w:tab/>
      </w:r>
      <w:r w:rsidRPr="006346DD">
        <w:rPr>
          <w:rFonts w:cs="Huawei Sans"/>
        </w:rPr>
        <w:tab/>
        <w:t xml:space="preserve">-- </w:t>
      </w:r>
    </w:p>
    <w:p w14:paraId="5664595C" w14:textId="77777777" w:rsidR="005921CA" w:rsidRPr="006346DD" w:rsidRDefault="005921CA" w:rsidP="005921CA">
      <w:pPr>
        <w:pStyle w:val="2f2"/>
        <w:rPr>
          <w:rFonts w:cs="Huawei Sans"/>
        </w:rPr>
      </w:pPr>
      <w:r w:rsidRPr="006346DD">
        <w:rPr>
          <w:rFonts w:cs="Huawei Sans"/>
        </w:rPr>
        <w:t>P3*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 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0000000007</w:t>
      </w:r>
      <w:r w:rsidRPr="006346DD">
        <w:rPr>
          <w:rFonts w:cs="Huawei Sans"/>
        </w:rPr>
        <w:tab/>
      </w:r>
      <w:r w:rsidRPr="006346DD">
        <w:rPr>
          <w:rFonts w:cs="Huawei Sans"/>
        </w:rPr>
        <w:tab/>
      </w:r>
      <w:r w:rsidRPr="006346DD">
        <w:rPr>
          <w:rFonts w:cs="Huawei Sans"/>
        </w:rPr>
        <w:tab/>
      </w:r>
      <w:r w:rsidRPr="006346DD">
        <w:rPr>
          <w:rFonts w:cs="Huawei Sans"/>
        </w:rPr>
        <w:tab/>
        <w:t xml:space="preserve"> Up</w:t>
      </w:r>
      <w:r w:rsidRPr="006346DD">
        <w:rPr>
          <w:rFonts w:cs="Huawei Sans"/>
        </w:rPr>
        <w:tab/>
        <w:t xml:space="preserve"> </w:t>
      </w:r>
      <w:r w:rsidRPr="006346DD">
        <w:rPr>
          <w:rFonts w:cs="Huawei Sans"/>
        </w:rPr>
        <w:tab/>
        <w:t>27s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t xml:space="preserve"> </w:t>
      </w:r>
      <w:r w:rsidRPr="006346DD">
        <w:rPr>
          <w:rFonts w:cs="Huawei Sans"/>
        </w:rPr>
        <w:tab/>
      </w:r>
      <w:r w:rsidRPr="006346DD">
        <w:rPr>
          <w:rFonts w:cs="Huawei Sans"/>
        </w:rPr>
        <w:tab/>
        <w:t xml:space="preserve">-- </w:t>
      </w:r>
    </w:p>
    <w:p w14:paraId="62C5018D" w14:textId="77777777" w:rsidR="005921CA" w:rsidRPr="006346DD" w:rsidRDefault="005921CA" w:rsidP="005921CA">
      <w:pPr>
        <w:pStyle w:val="2f2"/>
        <w:rPr>
          <w:rFonts w:cs="Huawei Sans"/>
        </w:rPr>
      </w:pPr>
      <w:r w:rsidRPr="006346DD">
        <w:rPr>
          <w:rFonts w:cs="Huawei Sans"/>
        </w:rPr>
        <w:t>P2*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 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0000000010</w:t>
      </w:r>
      <w:r w:rsidRPr="006346DD">
        <w:rPr>
          <w:rFonts w:cs="Huawei Sans"/>
        </w:rPr>
        <w:tab/>
      </w:r>
      <w:r w:rsidRPr="006346DD">
        <w:rPr>
          <w:rFonts w:cs="Huawei Sans"/>
        </w:rPr>
        <w:tab/>
      </w:r>
      <w:r w:rsidRPr="006346DD">
        <w:rPr>
          <w:rFonts w:cs="Huawei Sans"/>
        </w:rPr>
        <w:tab/>
      </w:r>
      <w:r w:rsidRPr="006346DD">
        <w:rPr>
          <w:rFonts w:cs="Huawei Sans"/>
        </w:rPr>
        <w:tab/>
        <w:t xml:space="preserve"> Up</w:t>
      </w:r>
      <w:r w:rsidRPr="006346DD">
        <w:rPr>
          <w:rFonts w:cs="Huawei Sans"/>
        </w:rPr>
        <w:tab/>
        <w:t xml:space="preserve"> </w:t>
      </w:r>
      <w:r w:rsidRPr="006346DD">
        <w:rPr>
          <w:rFonts w:cs="Huawei Sans"/>
        </w:rPr>
        <w:tab/>
        <w:t>27s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 -- </w:t>
      </w:r>
    </w:p>
    <w:p w14:paraId="3AD963FA" w14:textId="77777777" w:rsidR="005921CA" w:rsidRPr="006346DD" w:rsidRDefault="005921CA" w:rsidP="005921CA">
      <w:pPr>
        <w:pStyle w:val="2f2"/>
        <w:rPr>
          <w:rFonts w:cs="Huawei Sans"/>
        </w:rPr>
      </w:pPr>
    </w:p>
    <w:p w14:paraId="40DD3AEC" w14:textId="77777777" w:rsidR="005921CA" w:rsidRPr="006346DD" w:rsidRDefault="005921CA" w:rsidP="005921CA">
      <w:pPr>
        <w:pStyle w:val="2f2"/>
        <w:rPr>
          <w:rFonts w:cs="Huawei Sans"/>
        </w:rPr>
      </w:pPr>
      <w:r w:rsidRPr="006346DD">
        <w:rPr>
          <w:rFonts w:cs="Huawei Sans"/>
        </w:rPr>
        <w:t>Total Peer(s): 3</w:t>
      </w:r>
    </w:p>
    <w:p w14:paraId="60DC4125" w14:textId="77777777" w:rsidR="0001048E" w:rsidRPr="005F55EA" w:rsidRDefault="0001048E" w:rsidP="0001048E">
      <w:pPr>
        <w:pStyle w:val="1f0"/>
      </w:pPr>
      <w:r>
        <w:t># Check the IS-IS IPv6 routing table on each router. The following example uses the command output on P1.</w:t>
      </w:r>
    </w:p>
    <w:p w14:paraId="4619676F" w14:textId="77777777" w:rsidR="005921CA" w:rsidRPr="006346DD" w:rsidRDefault="005921CA" w:rsidP="005921CA">
      <w:pPr>
        <w:pStyle w:val="2f2"/>
        <w:rPr>
          <w:rFonts w:cs="Huawei Sans"/>
        </w:rPr>
      </w:pPr>
      <w:r w:rsidRPr="006346DD">
        <w:rPr>
          <w:rFonts w:cs="Huawei Sans"/>
        </w:rPr>
        <w:t>[P1]display isis route ipv6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7A1E0F1" w14:textId="77777777" w:rsidR="009D12F2" w:rsidRPr="006346DD" w:rsidRDefault="009D12F2" w:rsidP="009D12F2">
      <w:pPr>
        <w:pStyle w:val="2f2"/>
        <w:rPr>
          <w:rFonts w:cs="Huawei Sans"/>
        </w:rPr>
      </w:pPr>
    </w:p>
    <w:p w14:paraId="783F72A9"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w:t>
      </w:r>
      <w:r w:rsidRPr="006346DD">
        <w:rPr>
          <w:rFonts w:cs="Huawei Sans"/>
        </w:rPr>
        <w:tab/>
        <w:t>information</w:t>
      </w:r>
      <w:r w:rsidRPr="006346DD">
        <w:rPr>
          <w:rFonts w:cs="Huawei Sans"/>
        </w:rPr>
        <w:tab/>
        <w:t>for</w:t>
      </w:r>
      <w:r w:rsidRPr="006346DD">
        <w:rPr>
          <w:rFonts w:cs="Huawei Sans"/>
        </w:rPr>
        <w:tab/>
        <w:t>ISIS(1)</w:t>
      </w:r>
    </w:p>
    <w:p w14:paraId="351EB9ED"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6CF8EBD" w14:textId="77777777" w:rsidR="009D12F2" w:rsidRPr="006346DD" w:rsidRDefault="009D12F2" w:rsidP="009D12F2">
      <w:pPr>
        <w:pStyle w:val="2f2"/>
        <w:rPr>
          <w:rFonts w:cs="Huawei Sans"/>
        </w:rPr>
      </w:pPr>
    </w:p>
    <w:p w14:paraId="13A3DA1B"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w:t>
      </w:r>
      <w:r w:rsidRPr="006346DD">
        <w:rPr>
          <w:rFonts w:cs="Huawei Sans"/>
        </w:rPr>
        <w:tab/>
        <w:t>Level-2</w:t>
      </w:r>
      <w:r w:rsidRPr="006346DD">
        <w:rPr>
          <w:rFonts w:cs="Huawei Sans"/>
        </w:rPr>
        <w:tab/>
        <w:t>Forwarding</w:t>
      </w:r>
      <w:r w:rsidRPr="006346DD">
        <w:rPr>
          <w:rFonts w:cs="Huawei Sans"/>
        </w:rPr>
        <w:tab/>
        <w:t>Table</w:t>
      </w:r>
    </w:p>
    <w:p w14:paraId="0FF2F196"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762ACEAC" w14:textId="77777777" w:rsidR="009D12F2" w:rsidRPr="006346DD" w:rsidRDefault="009D12F2" w:rsidP="009D12F2">
      <w:pPr>
        <w:pStyle w:val="2f2"/>
        <w:rPr>
          <w:rFonts w:cs="Huawei Sans"/>
        </w:rPr>
      </w:pPr>
    </w:p>
    <w:p w14:paraId="63478BC0" w14:textId="77777777" w:rsidR="009D12F2" w:rsidRPr="006346DD" w:rsidRDefault="009D12F2" w:rsidP="009D12F2">
      <w:pPr>
        <w:pStyle w:val="2f2"/>
        <w:rPr>
          <w:rFonts w:cs="Huawei Sans"/>
        </w:rPr>
      </w:pPr>
      <w:r w:rsidRPr="006346DD">
        <w:rPr>
          <w:rFonts w:cs="Huawei Sans"/>
        </w:rPr>
        <w:tab/>
        <w:t>IPV6</w:t>
      </w:r>
      <w:r w:rsidRPr="006346DD">
        <w:rPr>
          <w:rFonts w:cs="Huawei Sans"/>
        </w:rPr>
        <w:tab/>
        <w:t>Dest.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ExitInterface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r>
      <w:r w:rsidRPr="006346DD">
        <w:rPr>
          <w:rFonts w:cs="Huawei Sans"/>
        </w:rPr>
        <w:tab/>
      </w:r>
      <w:r w:rsidRPr="006346DD">
        <w:rPr>
          <w:rFonts w:cs="Huawei Sans"/>
        </w:rPr>
        <w:tab/>
      </w:r>
    </w:p>
    <w:p w14:paraId="4AC93AE9" w14:textId="77777777" w:rsidR="009D12F2" w:rsidRPr="006346DD" w:rsidRDefault="009D12F2" w:rsidP="009D12F2">
      <w:pPr>
        <w:pStyle w:val="2f2"/>
        <w:rPr>
          <w:rFonts w:cs="Huawei Sans"/>
        </w:rPr>
      </w:pPr>
      <w:r w:rsidRPr="006346DD">
        <w:rPr>
          <w:rFonts w:cs="Huawei Sans"/>
        </w:rPr>
        <w:t>--------------------------------------------------------------------------------</w:t>
      </w:r>
    </w:p>
    <w:p w14:paraId="24E5E7A5" w14:textId="77777777" w:rsidR="009D12F2" w:rsidRPr="006346DD" w:rsidRDefault="009D12F2" w:rsidP="009D12F2">
      <w:pPr>
        <w:pStyle w:val="2f2"/>
        <w:rPr>
          <w:rFonts w:cs="Huawei Sans"/>
        </w:rPr>
      </w:pPr>
      <w:r w:rsidRPr="006346DD">
        <w:rPr>
          <w:rFonts w:cs="Huawei Sans"/>
        </w:rPr>
        <w:t>2001::/64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22F4671B" w14:textId="77777777" w:rsidR="009D12F2" w:rsidRPr="006346DD" w:rsidRDefault="009D12F2" w:rsidP="009D12F2">
      <w:pPr>
        <w:pStyle w:val="2f2"/>
        <w:rPr>
          <w:rFonts w:cs="Huawei Sans"/>
        </w:rPr>
      </w:pPr>
      <w:r w:rsidRPr="006346DD">
        <w:rPr>
          <w:rFonts w:cs="Huawei Sans"/>
        </w:rPr>
        <w:t>2002::/64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FE80::DE99:14FF:FE7A:C212</w:t>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15243933" w14:textId="77777777" w:rsidR="009D12F2" w:rsidRPr="006346DD" w:rsidRDefault="009D12F2" w:rsidP="009D12F2">
      <w:pPr>
        <w:pStyle w:val="2f2"/>
        <w:rPr>
          <w:rFonts w:cs="Huawei Sans"/>
        </w:rPr>
      </w:pPr>
      <w:r w:rsidRPr="006346DD">
        <w:rPr>
          <w:rFonts w:cs="Huawei Sans"/>
        </w:rPr>
        <w:t>2003::/64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29B30A75" w14:textId="77777777" w:rsidR="009D12F2" w:rsidRPr="006346DD" w:rsidRDefault="009D12F2" w:rsidP="009D12F2">
      <w:pPr>
        <w:pStyle w:val="2f2"/>
        <w:rPr>
          <w:rFonts w:cs="Huawei Sans"/>
        </w:rPr>
      </w:pPr>
      <w:r w:rsidRPr="006346DD">
        <w:rPr>
          <w:rFonts w:cs="Huawei Sans"/>
        </w:rPr>
        <w:t>2004::/64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54A4F56E" w14:textId="77777777" w:rsidR="009D12F2" w:rsidRPr="006346DD" w:rsidRDefault="009D12F2" w:rsidP="009D12F2">
      <w:pPr>
        <w:pStyle w:val="2f2"/>
        <w:rPr>
          <w:rFonts w:cs="Huawei Sans"/>
        </w:rPr>
      </w:pPr>
      <w:r w:rsidRPr="006346DD">
        <w:rPr>
          <w:rFonts w:cs="Huawei Sans"/>
        </w:rPr>
        <w:t>2005::/64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57686F60" w14:textId="77777777" w:rsidR="009D12F2" w:rsidRPr="006346DD" w:rsidRDefault="009D12F2" w:rsidP="009D12F2">
      <w:pPr>
        <w:pStyle w:val="2f2"/>
        <w:rPr>
          <w:rFonts w:cs="Huawei Sans"/>
        </w:rPr>
      </w:pPr>
      <w:r w:rsidRPr="006346DD">
        <w:rPr>
          <w:rFonts w:cs="Huawei Sans"/>
        </w:rPr>
        <w:t>2006::/64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5C859DB9" w14:textId="77777777" w:rsidR="009D12F2" w:rsidRPr="006346DD" w:rsidRDefault="009D12F2" w:rsidP="009D12F2">
      <w:pPr>
        <w:pStyle w:val="2f2"/>
        <w:rPr>
          <w:rFonts w:cs="Huawei Sans"/>
        </w:rPr>
      </w:pPr>
      <w:r w:rsidRPr="006346DD">
        <w:rPr>
          <w:rFonts w:cs="Huawei Sans"/>
        </w:rPr>
        <w:t>2010::/64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FE80::A6BE:2BFF:FEAA:E617</w:t>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0D00B8F9" w14:textId="7AA2E4A0" w:rsidR="009D12F2" w:rsidRPr="006346DD" w:rsidRDefault="009D12F2" w:rsidP="009D12F2">
      <w:pPr>
        <w:pStyle w:val="2f2"/>
        <w:rPr>
          <w:rFonts w:cs="Huawei Sans"/>
        </w:rPr>
      </w:pPr>
      <w:r w:rsidRPr="006346DD">
        <w:rPr>
          <w:rFonts w:cs="Huawei Sans"/>
        </w:rPr>
        <w:t>FC01::1/128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FE80::DE99:14FF:FE7A:C212</w:t>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6FC4D81C" w14:textId="5629BFCA" w:rsidR="009D12F2" w:rsidRPr="006346DD" w:rsidRDefault="009D12F2" w:rsidP="009D12F2">
      <w:pPr>
        <w:pStyle w:val="2f2"/>
        <w:rPr>
          <w:rFonts w:cs="Huawei Sans"/>
        </w:rPr>
      </w:pPr>
      <w:r w:rsidRPr="006346DD">
        <w:rPr>
          <w:rFonts w:cs="Huawei Sans"/>
        </w:rPr>
        <w:t>FC01::2/128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FE80::DE99:14FF:FE7A:C212</w:t>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6DA39817" w14:textId="1AAF975B"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80E962E" w14:textId="5D4E31E8" w:rsidR="009D12F2" w:rsidRPr="006346DD" w:rsidRDefault="009D12F2" w:rsidP="009D12F2">
      <w:pPr>
        <w:pStyle w:val="2f2"/>
        <w:rPr>
          <w:rFonts w:cs="Huawei Sans"/>
        </w:rPr>
      </w:pPr>
      <w:r w:rsidRPr="006346DD">
        <w:rPr>
          <w:rFonts w:cs="Huawei Sans"/>
        </w:rPr>
        <w:t>FC01::3/128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FE80::A6BE:2BFF:FEAA:E617</w:t>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22A424E0" w14:textId="1BDD85CC" w:rsidR="009D12F2" w:rsidRPr="006346DD" w:rsidRDefault="009D12F2" w:rsidP="009D12F2">
      <w:pPr>
        <w:pStyle w:val="2f2"/>
        <w:rPr>
          <w:rFonts w:cs="Huawei Sans"/>
        </w:rPr>
      </w:pPr>
      <w:r w:rsidRPr="006346DD">
        <w:rPr>
          <w:rFonts w:cs="Huawei Sans"/>
        </w:rPr>
        <w:t>FC01::4/128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FE80::A6BE:2BFF:FEAA:E617</w:t>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0E2767C4" w14:textId="1C62A7E5"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8C47B22" w14:textId="0FCFCC4B" w:rsidR="009D12F2" w:rsidRPr="006346DD" w:rsidRDefault="009D12F2" w:rsidP="009D12F2">
      <w:pPr>
        <w:pStyle w:val="2f2"/>
        <w:rPr>
          <w:rFonts w:cs="Huawei Sans"/>
        </w:rPr>
      </w:pPr>
      <w:r w:rsidRPr="006346DD">
        <w:rPr>
          <w:rFonts w:cs="Huawei Sans"/>
        </w:rPr>
        <w:t>FC01::5/128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Loop0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D/-/L/-</w:t>
      </w:r>
      <w:r w:rsidRPr="006346DD">
        <w:rPr>
          <w:rFonts w:cs="Huawei Sans"/>
        </w:rPr>
        <w:tab/>
      </w:r>
      <w:r w:rsidRPr="006346DD">
        <w:rPr>
          <w:rFonts w:cs="Huawei Sans"/>
        </w:rPr>
        <w:tab/>
      </w:r>
    </w:p>
    <w:p w14:paraId="44B49248" w14:textId="31DD1364" w:rsidR="009D12F2" w:rsidRPr="006346DD" w:rsidRDefault="009D12F2" w:rsidP="009D12F2">
      <w:pPr>
        <w:pStyle w:val="2f2"/>
        <w:rPr>
          <w:rFonts w:cs="Huawei Sans"/>
        </w:rPr>
      </w:pPr>
      <w:r w:rsidRPr="006346DD">
        <w:rPr>
          <w:rFonts w:cs="Huawei Sans"/>
        </w:rPr>
        <w:t>FC01::6/128</w:t>
      </w:r>
      <w:r w:rsidRPr="006346DD">
        <w:rPr>
          <w:rFonts w:cs="Huawei Sans"/>
        </w:rPr>
        <w:tab/>
      </w:r>
      <w:r w:rsidRPr="006346DD">
        <w:rPr>
          <w:rFonts w:cs="Huawei Sans"/>
        </w:rPr>
        <w:tab/>
      </w:r>
      <w:r w:rsidRPr="006346DD">
        <w:rPr>
          <w:rFonts w:cs="Huawei Sans"/>
        </w:rPr>
        <w:tab/>
      </w:r>
      <w:r w:rsidRPr="006346DD">
        <w:rPr>
          <w:rFonts w:cs="Huawei Sans"/>
        </w:rPr>
        <w:tab/>
      </w:r>
      <w:r w:rsidR="00D2656C">
        <w:rPr>
          <w:rFonts w:cs="Huawei Sans"/>
        </w:rPr>
        <w:tab/>
      </w:r>
      <w:r w:rsidRPr="006346DD">
        <w:rPr>
          <w:rFonts w:cs="Huawei Sans"/>
        </w:rPr>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w:t>
      </w:r>
      <w:r w:rsidRPr="006346DD">
        <w:rPr>
          <w:rFonts w:cs="Huawei Sans"/>
        </w:rPr>
        <w:tab/>
      </w:r>
      <w:r w:rsidRPr="006346DD">
        <w:rPr>
          <w:rFonts w:cs="Huawei Sans"/>
        </w:rPr>
        <w:tab/>
      </w:r>
    </w:p>
    <w:p w14:paraId="5E5CA035"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Flags: </w:t>
      </w:r>
      <w:r w:rsidRPr="006346DD">
        <w:rPr>
          <w:rFonts w:cs="Huawei Sans"/>
        </w:rPr>
        <w:tab/>
        <w:t>D-Direct,</w:t>
      </w:r>
      <w:r w:rsidRPr="006346DD">
        <w:rPr>
          <w:rFonts w:cs="Huawei Sans"/>
        </w:rPr>
        <w:tab/>
        <w:t>A-Added</w:t>
      </w:r>
      <w:r w:rsidRPr="006346DD">
        <w:rPr>
          <w:rFonts w:cs="Huawei Sans"/>
        </w:rPr>
        <w:tab/>
        <w:t>to</w:t>
      </w:r>
      <w:r w:rsidRPr="006346DD">
        <w:rPr>
          <w:rFonts w:cs="Huawei Sans"/>
        </w:rPr>
        <w:tab/>
        <w:t>URT,</w:t>
      </w:r>
      <w:r w:rsidRPr="006346DD">
        <w:rPr>
          <w:rFonts w:cs="Huawei Sans"/>
        </w:rPr>
        <w:tab/>
        <w:t>L-Advertised</w:t>
      </w:r>
      <w:r w:rsidRPr="006346DD">
        <w:rPr>
          <w:rFonts w:cs="Huawei Sans"/>
        </w:rPr>
        <w:tab/>
        <w:t>in</w:t>
      </w:r>
      <w:r w:rsidRPr="006346DD">
        <w:rPr>
          <w:rFonts w:cs="Huawei Sans"/>
        </w:rPr>
        <w:tab/>
        <w:t>LSPs,</w:t>
      </w:r>
      <w:r w:rsidRPr="006346DD">
        <w:rPr>
          <w:rFonts w:cs="Huawei Sans"/>
        </w:rPr>
        <w:tab/>
        <w:t>S-IGP</w:t>
      </w:r>
      <w:r w:rsidRPr="006346DD">
        <w:rPr>
          <w:rFonts w:cs="Huawei Sans"/>
        </w:rPr>
        <w:tab/>
        <w:t>Shortcut,</w:t>
      </w:r>
      <w:r w:rsidRPr="006346DD">
        <w:rPr>
          <w:rFonts w:cs="Huawei Sans"/>
        </w:rPr>
        <w:tab/>
      </w:r>
    </w:p>
    <w:p w14:paraId="227AF91B"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U-Up/Down</w:t>
      </w:r>
      <w:r w:rsidRPr="006346DD">
        <w:rPr>
          <w:rFonts w:cs="Huawei Sans"/>
        </w:rPr>
        <w:tab/>
        <w:t>Bit</w:t>
      </w:r>
      <w:r w:rsidRPr="006346DD">
        <w:rPr>
          <w:rFonts w:cs="Huawei Sans"/>
        </w:rPr>
        <w:tab/>
        <w:t>Set,</w:t>
      </w:r>
      <w:r w:rsidRPr="006346DD">
        <w:rPr>
          <w:rFonts w:cs="Huawei Sans"/>
        </w:rPr>
        <w:tab/>
        <w:t>LP-Local</w:t>
      </w:r>
      <w:r w:rsidRPr="006346DD">
        <w:rPr>
          <w:rFonts w:cs="Huawei Sans"/>
        </w:rPr>
        <w:tab/>
        <w:t>Prefix-Sid</w:t>
      </w:r>
    </w:p>
    <w:p w14:paraId="62B35134" w14:textId="77777777" w:rsidR="009D12F2" w:rsidRPr="006346DD" w:rsidRDefault="009D12F2" w:rsidP="009D12F2">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Protect</w:t>
      </w:r>
      <w:r w:rsidRPr="006346DD">
        <w:rPr>
          <w:rFonts w:cs="Huawei Sans"/>
        </w:rPr>
        <w:tab/>
        <w:t xml:space="preserve">Type: </w:t>
      </w:r>
      <w:r w:rsidRPr="006346DD">
        <w:rPr>
          <w:rFonts w:cs="Huawei Sans"/>
        </w:rPr>
        <w:tab/>
        <w:t>L-Link</w:t>
      </w:r>
      <w:r w:rsidRPr="006346DD">
        <w:rPr>
          <w:rFonts w:cs="Huawei Sans"/>
        </w:rPr>
        <w:tab/>
        <w:t>Protect,</w:t>
      </w:r>
      <w:r w:rsidRPr="006346DD">
        <w:rPr>
          <w:rFonts w:cs="Huawei Sans"/>
        </w:rPr>
        <w:tab/>
        <w:t>N-Node</w:t>
      </w:r>
      <w:r w:rsidRPr="006346DD">
        <w:rPr>
          <w:rFonts w:cs="Huawei Sans"/>
        </w:rPr>
        <w:tab/>
        <w:t>Protect</w:t>
      </w:r>
    </w:p>
    <w:p w14:paraId="547F4C84" w14:textId="77777777" w:rsidR="0001048E" w:rsidRDefault="0001048E" w:rsidP="0001048E">
      <w:pPr>
        <w:pStyle w:val="1f0"/>
      </w:pPr>
      <w:r>
        <w:t>IPv6 routes have been learned through IS-IS.</w:t>
      </w:r>
    </w:p>
    <w:p w14:paraId="41C2374B" w14:textId="4CE5EB5D" w:rsidR="005921CA" w:rsidRPr="006346DD" w:rsidRDefault="0001048E" w:rsidP="00523BEB">
      <w:pPr>
        <w:pStyle w:val="30"/>
        <w:tabs>
          <w:tab w:val="clear" w:pos="1560"/>
        </w:tabs>
        <w:ind w:left="1418"/>
        <w:rPr>
          <w:rFonts w:cs="Huawei Sans"/>
        </w:rPr>
      </w:pPr>
      <w:r>
        <w:t>Configure SRv6.</w:t>
      </w:r>
    </w:p>
    <w:p w14:paraId="30ACA878" w14:textId="77777777" w:rsidR="0001048E" w:rsidRDefault="0001048E" w:rsidP="0001048E">
      <w:pPr>
        <w:pStyle w:val="1f0"/>
      </w:pPr>
      <w:r>
        <w:t>Enable SRv6 globally, configure SRv6 locators, and advertise these locators through IS-IS.</w:t>
      </w:r>
    </w:p>
    <w:p w14:paraId="0DD1FC2B" w14:textId="77777777" w:rsidR="0001048E" w:rsidRDefault="0001048E" w:rsidP="0001048E">
      <w:pPr>
        <w:pStyle w:val="1f0"/>
      </w:pPr>
      <w:r>
        <w:t># Enable SRv6 globally.</w:t>
      </w:r>
    </w:p>
    <w:p w14:paraId="42E8BAB6" w14:textId="77777777" w:rsidR="005921CA" w:rsidRPr="006346DD" w:rsidRDefault="005921CA" w:rsidP="005921CA">
      <w:pPr>
        <w:pStyle w:val="2f2"/>
        <w:rPr>
          <w:rFonts w:cs="Huawei Sans"/>
        </w:rPr>
      </w:pPr>
      <w:r w:rsidRPr="006346DD">
        <w:rPr>
          <w:rFonts w:cs="Huawei Sans"/>
        </w:rPr>
        <w:t>[PE1]segment-routing ipv6</w:t>
      </w:r>
    </w:p>
    <w:p w14:paraId="754FBC4B" w14:textId="77777777" w:rsidR="005921CA" w:rsidRPr="006346DD" w:rsidRDefault="005921CA" w:rsidP="005921CA">
      <w:pPr>
        <w:pStyle w:val="2f2"/>
        <w:rPr>
          <w:rFonts w:cs="Huawei Sans"/>
        </w:rPr>
      </w:pPr>
      <w:r w:rsidRPr="006346DD">
        <w:rPr>
          <w:rFonts w:cs="Huawei Sans"/>
        </w:rPr>
        <w:t>[PE1-segment-routing-ipv6] quit</w:t>
      </w:r>
    </w:p>
    <w:p w14:paraId="66CF10F3" w14:textId="77777777" w:rsidR="0001048E" w:rsidRDefault="0001048E" w:rsidP="0001048E">
      <w:pPr>
        <w:pStyle w:val="1f0"/>
      </w:pPr>
      <w:r>
        <w:t>PE1 is used as an example.</w:t>
      </w:r>
    </w:p>
    <w:p w14:paraId="54588A39" w14:textId="77777777" w:rsidR="0001048E" w:rsidRDefault="0001048E" w:rsidP="0001048E">
      <w:pPr>
        <w:pStyle w:val="1f0"/>
      </w:pPr>
      <w:r>
        <w:t># Globally configure the IPv6 router ID and TE attributes.</w:t>
      </w:r>
    </w:p>
    <w:p w14:paraId="3AD243A4" w14:textId="2E6A2069" w:rsidR="005921CA" w:rsidRPr="0001048E" w:rsidRDefault="0001048E" w:rsidP="00A37A78">
      <w:pPr>
        <w:pStyle w:val="1f0"/>
        <w:rPr>
          <w:rFonts w:cs="Huawei Sans"/>
        </w:rPr>
      </w:pPr>
      <w:r>
        <w:t>Configure the Loopback0 IPv6 address as the global TE IPv6 router ID and globally enable TE on each device.</w:t>
      </w:r>
    </w:p>
    <w:p w14:paraId="2F79B1E9" w14:textId="77777777" w:rsidR="005921CA" w:rsidRPr="006346DD" w:rsidRDefault="005921CA" w:rsidP="00C14F32">
      <w:pPr>
        <w:pStyle w:val="2f2"/>
        <w:rPr>
          <w:rFonts w:cs="Huawei Sans"/>
        </w:rPr>
      </w:pPr>
      <w:r w:rsidRPr="006346DD">
        <w:rPr>
          <w:rFonts w:cs="Huawei Sans"/>
        </w:rPr>
        <w:lastRenderedPageBreak/>
        <w:t>[PE1]te ipv6-router-id FC01::1</w:t>
      </w:r>
    </w:p>
    <w:p w14:paraId="6AAB0E7C" w14:textId="77777777" w:rsidR="005921CA" w:rsidRPr="006346DD" w:rsidRDefault="005921CA" w:rsidP="00C14F32">
      <w:pPr>
        <w:pStyle w:val="2f2"/>
        <w:rPr>
          <w:rFonts w:cs="Huawei Sans"/>
        </w:rPr>
      </w:pPr>
      <w:r w:rsidRPr="006346DD">
        <w:rPr>
          <w:rFonts w:cs="Huawei Sans"/>
        </w:rPr>
        <w:t>[PE1]te attribute enable</w:t>
      </w:r>
    </w:p>
    <w:p w14:paraId="3F5798E4" w14:textId="5335DD5B" w:rsidR="005921CA" w:rsidRPr="006346DD" w:rsidRDefault="0001048E" w:rsidP="00A37A78">
      <w:pPr>
        <w:pStyle w:val="1f0"/>
        <w:rPr>
          <w:rFonts w:cs="Huawei Sans"/>
        </w:rPr>
      </w:pPr>
      <w:r>
        <w:rPr>
          <w:rFonts w:cs="Huawei Sans"/>
        </w:rPr>
        <w:t>PE1 is used as an example</w:t>
      </w:r>
      <w:r w:rsidR="005921CA" w:rsidRPr="006346DD">
        <w:rPr>
          <w:rFonts w:cs="Huawei Sans"/>
        </w:rPr>
        <w:t>. Repeat the configuration for other devices.</w:t>
      </w:r>
    </w:p>
    <w:p w14:paraId="460F14F6" w14:textId="77777777" w:rsidR="0001048E" w:rsidRPr="00B903F8" w:rsidRDefault="0001048E" w:rsidP="0001048E">
      <w:pPr>
        <w:pStyle w:val="1f0"/>
      </w:pPr>
      <w:r>
        <w:t>Command description:</w:t>
      </w:r>
    </w:p>
    <w:p w14:paraId="4BA3F549" w14:textId="77777777" w:rsidR="0001048E" w:rsidRPr="00B903F8" w:rsidRDefault="0001048E" w:rsidP="0001048E">
      <w:pPr>
        <w:pStyle w:val="1f0"/>
      </w:pPr>
      <w:r>
        <w:rPr>
          <w:b/>
          <w:bCs/>
        </w:rPr>
        <w:t>te ipv6-router-id</w:t>
      </w:r>
      <w:r>
        <w:t>: This command is used to set a global TE IPv6 router ID, which must be configured on the ingress of a tunnel and must be globally unique.</w:t>
      </w:r>
    </w:p>
    <w:p w14:paraId="4CDFC08B" w14:textId="37DB3D20" w:rsidR="005921CA" w:rsidRPr="0001048E" w:rsidRDefault="0001048E" w:rsidP="00A37A78">
      <w:pPr>
        <w:pStyle w:val="1f0"/>
        <w:rPr>
          <w:rFonts w:cs="Huawei Sans"/>
        </w:rPr>
      </w:pPr>
      <w:r>
        <w:rPr>
          <w:b/>
          <w:bCs/>
        </w:rPr>
        <w:t>te attribute enable</w:t>
      </w:r>
      <w:r>
        <w:t>: This command is used to configure interface bandwidth (such as the maximum reservable bandwidth). MPLS TE-related commands can only be used for MPLS TE and SR-MPLS TE. In comparison, this command can be used for SRv6 TE Policy in addition to MPLS TE and SR-MPLS TE.</w:t>
      </w:r>
    </w:p>
    <w:p w14:paraId="43EADBA7" w14:textId="70C4CBC4" w:rsidR="005921CA" w:rsidRPr="006346DD" w:rsidRDefault="005921CA" w:rsidP="00A37A78">
      <w:pPr>
        <w:pStyle w:val="1f0"/>
        <w:rPr>
          <w:rFonts w:cs="Huawei Sans"/>
        </w:rPr>
      </w:pPr>
      <w:r w:rsidRPr="006346DD">
        <w:rPr>
          <w:rFonts w:cs="Huawei Sans"/>
        </w:rPr>
        <w:t># Configure SRv6 locators</w:t>
      </w:r>
      <w:r w:rsidR="0001048E">
        <w:rPr>
          <w:rFonts w:cs="Huawei Sans"/>
        </w:rPr>
        <w:t>.</w:t>
      </w:r>
    </w:p>
    <w:p w14:paraId="23F97B7F" w14:textId="77777777" w:rsidR="005921CA" w:rsidRPr="006346DD" w:rsidRDefault="005921CA" w:rsidP="005921CA">
      <w:pPr>
        <w:pStyle w:val="2f2"/>
        <w:rPr>
          <w:rFonts w:cs="Huawei Sans"/>
        </w:rPr>
      </w:pPr>
      <w:r w:rsidRPr="006346DD">
        <w:rPr>
          <w:rFonts w:cs="Huawei Sans"/>
        </w:rPr>
        <w:t>[PE1]segment-routing ipv6</w:t>
      </w:r>
    </w:p>
    <w:p w14:paraId="35038B35" w14:textId="77777777" w:rsidR="005921CA" w:rsidRPr="006346DD" w:rsidRDefault="005921CA" w:rsidP="005921CA">
      <w:pPr>
        <w:pStyle w:val="2f2"/>
        <w:rPr>
          <w:rFonts w:cs="Huawei Sans"/>
        </w:rPr>
      </w:pPr>
      <w:r w:rsidRPr="006346DD">
        <w:rPr>
          <w:rFonts w:cs="Huawei Sans"/>
        </w:rPr>
        <w:t>[PE1-segment-routing-ipv6] sr-te frr enable</w:t>
      </w:r>
    </w:p>
    <w:p w14:paraId="64004273" w14:textId="77777777" w:rsidR="005921CA" w:rsidRPr="006346DD" w:rsidRDefault="005921CA" w:rsidP="005921CA">
      <w:pPr>
        <w:pStyle w:val="2f2"/>
        <w:rPr>
          <w:rFonts w:cs="Huawei Sans"/>
        </w:rPr>
      </w:pPr>
      <w:r w:rsidRPr="006346DD">
        <w:rPr>
          <w:rFonts w:cs="Huawei Sans"/>
        </w:rPr>
        <w:t>[PE1-segment-routing-ipv6] encapsulation source-address FC01::1</w:t>
      </w:r>
    </w:p>
    <w:p w14:paraId="79021994" w14:textId="77777777" w:rsidR="005921CA" w:rsidRPr="006346DD" w:rsidRDefault="005921CA" w:rsidP="005921CA">
      <w:pPr>
        <w:pStyle w:val="2f2"/>
        <w:rPr>
          <w:rFonts w:cs="Huawei Sans"/>
        </w:rPr>
      </w:pPr>
      <w:r w:rsidRPr="006346DD">
        <w:rPr>
          <w:rFonts w:cs="Huawei Sans"/>
        </w:rPr>
        <w:t>[PE1-segment-routing-ipv6] locator SRv6 ipv6-prefix FC00:1:: 96 static 16</w:t>
      </w:r>
    </w:p>
    <w:p w14:paraId="609C40DE" w14:textId="77777777" w:rsidR="005921CA" w:rsidRPr="006346DD" w:rsidRDefault="005921CA" w:rsidP="005921CA">
      <w:pPr>
        <w:pStyle w:val="2f2"/>
        <w:rPr>
          <w:rFonts w:cs="Huawei Sans"/>
        </w:rPr>
      </w:pPr>
      <w:r w:rsidRPr="006346DD">
        <w:rPr>
          <w:rFonts w:cs="Huawei Sans"/>
        </w:rPr>
        <w:t>[PE1-segment-routing-ipv6-locator] opcode ::1 end</w:t>
      </w:r>
    </w:p>
    <w:p w14:paraId="65717976" w14:textId="77777777" w:rsidR="005921CA" w:rsidRPr="006346DD" w:rsidRDefault="005921CA" w:rsidP="005921CA">
      <w:pPr>
        <w:pStyle w:val="2f2"/>
        <w:rPr>
          <w:rFonts w:cs="Huawei Sans"/>
        </w:rPr>
      </w:pPr>
      <w:r w:rsidRPr="006346DD">
        <w:rPr>
          <w:rFonts w:cs="Huawei Sans"/>
        </w:rPr>
        <w:t xml:space="preserve">[PE1-segment-routing-ipv6-locator] opcode ::F end-op </w:t>
      </w:r>
    </w:p>
    <w:p w14:paraId="4D4D8486" w14:textId="77777777" w:rsidR="005921CA" w:rsidRPr="006346DD" w:rsidRDefault="005921CA" w:rsidP="005921CA">
      <w:pPr>
        <w:pStyle w:val="2f2"/>
        <w:rPr>
          <w:rFonts w:cs="Huawei Sans"/>
        </w:rPr>
      </w:pPr>
      <w:r w:rsidRPr="006346DD">
        <w:rPr>
          <w:rFonts w:cs="Huawei Sans"/>
        </w:rPr>
        <w:t>[PE1-segment-routing-ipv6-locator] quit</w:t>
      </w:r>
    </w:p>
    <w:p w14:paraId="31E1EEA9" w14:textId="77777777" w:rsidR="005921CA" w:rsidRPr="006346DD" w:rsidRDefault="005921CA" w:rsidP="005921CA">
      <w:pPr>
        <w:pStyle w:val="2f2"/>
        <w:rPr>
          <w:rFonts w:cs="Huawei Sans"/>
        </w:rPr>
      </w:pPr>
      <w:r w:rsidRPr="006346DD">
        <w:rPr>
          <w:rFonts w:cs="Huawei Sans"/>
        </w:rPr>
        <w:t>[PE1-segment-routing-ipv6-locator] segment-routing ipv6 locator SRv6</w:t>
      </w:r>
    </w:p>
    <w:p w14:paraId="4E3D8F24" w14:textId="77777777" w:rsidR="0001048E" w:rsidRDefault="0001048E" w:rsidP="0001048E">
      <w:pPr>
        <w:pStyle w:val="1f0"/>
      </w:pPr>
      <w:r>
        <w:t>The following uses PE1 as an example to describe how to configure the source address for encapsulation and SRv6 locator and manually configure End and End.OP SIDs.</w:t>
      </w:r>
    </w:p>
    <w:p w14:paraId="2AA93BE2" w14:textId="77777777" w:rsidR="0001048E" w:rsidRPr="00DE00F9" w:rsidRDefault="0001048E" w:rsidP="0001048E">
      <w:pPr>
        <w:pStyle w:val="1f0"/>
      </w:pPr>
      <w:r>
        <w:t>Command description:</w:t>
      </w:r>
    </w:p>
    <w:p w14:paraId="396B24D8" w14:textId="225CCC1E" w:rsidR="0001048E" w:rsidRPr="00DE00F9" w:rsidRDefault="0001048E" w:rsidP="0001048E">
      <w:pPr>
        <w:pStyle w:val="1f0"/>
      </w:pPr>
      <w:r w:rsidRPr="00B5549C">
        <w:rPr>
          <w:b/>
        </w:rPr>
        <w:t>encapsulation source-address</w:t>
      </w:r>
      <w:r>
        <w:t>: When traffic enters an SRv6 VPN tunnel, the address configured using this command is used as the source address in the IPv6 packet header. In this experiment, the device's Loopback0 address is used.</w:t>
      </w:r>
    </w:p>
    <w:p w14:paraId="5E7140D8" w14:textId="77777777" w:rsidR="0001048E" w:rsidRDefault="0001048E" w:rsidP="0001048E">
      <w:pPr>
        <w:pStyle w:val="1f0"/>
      </w:pPr>
      <w:r>
        <w:rPr>
          <w:b/>
          <w:bCs/>
        </w:rPr>
        <w:t>locator</w:t>
      </w:r>
      <w:r>
        <w:t xml:space="preserve">: This command is used to configure an SRv6 locator. SRv6 SIDs are in the </w:t>
      </w:r>
      <w:r w:rsidRPr="00B5549C">
        <w:rPr>
          <w:i/>
        </w:rPr>
        <w:t>Locator:Function:Args</w:t>
      </w:r>
      <w:r>
        <w:t xml:space="preserve"> format. End SIDs are similar to node SIDs in SR-MPLS and are used to identify destination nodes on a network. End.OP SIDs are used to implement ping and tracert functions in SRv6 scenarios.</w:t>
      </w:r>
    </w:p>
    <w:p w14:paraId="2407AC5F" w14:textId="77777777" w:rsidR="006F3409" w:rsidRPr="00DE00F9" w:rsidRDefault="006F3409" w:rsidP="006F3409">
      <w:pPr>
        <w:pStyle w:val="2f2"/>
      </w:pPr>
      <w:r w:rsidRPr="00DE00F9">
        <w:rPr>
          <w:rFonts w:hint="eastAsia"/>
        </w:rPr>
        <w:t>[PE1]segment-routing ipv6</w:t>
      </w:r>
    </w:p>
    <w:p w14:paraId="556C7E32" w14:textId="77777777" w:rsidR="006F3409" w:rsidRPr="00DE00F9" w:rsidRDefault="006F3409" w:rsidP="006F3409">
      <w:pPr>
        <w:pStyle w:val="2f2"/>
      </w:pPr>
      <w:r w:rsidRPr="00DE00F9">
        <w:rPr>
          <w:rFonts w:hint="eastAsia"/>
        </w:rPr>
        <w:t>[PE1-</w:t>
      </w:r>
      <w:r w:rsidRPr="006F3409">
        <w:rPr>
          <w:rFonts w:cs="Huawei Sans" w:hint="eastAsia"/>
        </w:rPr>
        <w:t>segment</w:t>
      </w:r>
      <w:r w:rsidRPr="00DE00F9">
        <w:rPr>
          <w:rFonts w:hint="eastAsia"/>
        </w:rPr>
        <w:t>-routing-ipv6]</w:t>
      </w:r>
      <w:r>
        <w:t xml:space="preserve"> </w:t>
      </w:r>
      <w:r w:rsidRPr="00DE00F9">
        <w:rPr>
          <w:rFonts w:hint="eastAsia"/>
        </w:rPr>
        <w:t>sr-te frr enable</w:t>
      </w:r>
    </w:p>
    <w:p w14:paraId="3E321B28" w14:textId="77777777" w:rsidR="006F3409" w:rsidRPr="00DE00F9" w:rsidRDefault="006F3409" w:rsidP="006F3409">
      <w:pPr>
        <w:pStyle w:val="2f2"/>
      </w:pPr>
      <w:r w:rsidRPr="00DE00F9">
        <w:rPr>
          <w:rFonts w:hint="eastAsia"/>
        </w:rPr>
        <w:t>[PE1-segment-routing-ipv6]</w:t>
      </w:r>
      <w:r>
        <w:t xml:space="preserve"> </w:t>
      </w:r>
      <w:r w:rsidRPr="00DE00F9">
        <w:rPr>
          <w:rFonts w:hint="eastAsia"/>
        </w:rPr>
        <w:t>encapsulation source-address FC01::1</w:t>
      </w:r>
    </w:p>
    <w:p w14:paraId="2348A2F4" w14:textId="77777777" w:rsidR="006F3409" w:rsidRPr="00DE00F9" w:rsidRDefault="006F3409" w:rsidP="006F3409">
      <w:pPr>
        <w:pStyle w:val="2f2"/>
      </w:pPr>
      <w:r w:rsidRPr="00DE00F9">
        <w:rPr>
          <w:rFonts w:hint="eastAsia"/>
        </w:rPr>
        <w:t>[PE1-segment-routing-ipv6]</w:t>
      </w:r>
      <w:r>
        <w:t xml:space="preserve"> </w:t>
      </w:r>
      <w:r w:rsidRPr="00DE00F9">
        <w:rPr>
          <w:rFonts w:hint="eastAsia"/>
        </w:rPr>
        <w:t>locator SRv6 ipv6-prefix FC00:1:: 96 static 16</w:t>
      </w:r>
    </w:p>
    <w:p w14:paraId="34A020D1" w14:textId="77777777" w:rsidR="006F3409" w:rsidRPr="00DE00F9" w:rsidRDefault="006F3409" w:rsidP="006F3409">
      <w:pPr>
        <w:pStyle w:val="2f2"/>
      </w:pPr>
      <w:r w:rsidRPr="00DE00F9">
        <w:rPr>
          <w:rFonts w:hint="eastAsia"/>
        </w:rPr>
        <w:t>[PE1-segment-routing-ipv6-locator]</w:t>
      </w:r>
      <w:r>
        <w:t xml:space="preserve"> </w:t>
      </w:r>
      <w:r w:rsidRPr="00DE00F9">
        <w:rPr>
          <w:rFonts w:hint="eastAsia"/>
        </w:rPr>
        <w:t>opcode ::1 end</w:t>
      </w:r>
    </w:p>
    <w:p w14:paraId="7E17B1E9" w14:textId="77777777" w:rsidR="006F3409" w:rsidRDefault="006F3409" w:rsidP="006F3409">
      <w:pPr>
        <w:pStyle w:val="2f2"/>
      </w:pPr>
      <w:r w:rsidRPr="00DE00F9">
        <w:rPr>
          <w:rFonts w:hint="eastAsia"/>
        </w:rPr>
        <w:t>[PE1-segment-routing-ipv6-locator]</w:t>
      </w:r>
      <w:r>
        <w:t xml:space="preserve"> </w:t>
      </w:r>
      <w:r w:rsidRPr="00DE00F9">
        <w:rPr>
          <w:rFonts w:hint="eastAsia"/>
        </w:rPr>
        <w:t xml:space="preserve">opcode ::F end-op </w:t>
      </w:r>
    </w:p>
    <w:p w14:paraId="6E113C7D" w14:textId="77777777" w:rsidR="006F3409" w:rsidRDefault="006F3409" w:rsidP="006F3409">
      <w:pPr>
        <w:pStyle w:val="2f2"/>
      </w:pPr>
      <w:r w:rsidRPr="008B759F">
        <w:rPr>
          <w:rFonts w:hint="eastAsia"/>
        </w:rPr>
        <w:t xml:space="preserve">[PE1-segment-routing-ipv6-locator] </w:t>
      </w:r>
      <w:r>
        <w:rPr>
          <w:rFonts w:hint="eastAsia"/>
        </w:rPr>
        <w:t>quit</w:t>
      </w:r>
    </w:p>
    <w:p w14:paraId="264A8990" w14:textId="77777777" w:rsidR="006F3409" w:rsidRDefault="006F3409" w:rsidP="006F3409">
      <w:pPr>
        <w:pStyle w:val="2f2"/>
      </w:pPr>
      <w:r w:rsidRPr="008B759F">
        <w:rPr>
          <w:rFonts w:hint="eastAsia"/>
        </w:rPr>
        <w:t>[PE1-segment-routing-ipv6-locator] segment-routing ipv6 locator SRv6</w:t>
      </w:r>
    </w:p>
    <w:p w14:paraId="39D17829" w14:textId="5D24CBCC" w:rsidR="0001048E" w:rsidRDefault="002A558A" w:rsidP="002A558A">
      <w:pPr>
        <w:pStyle w:val="1f0"/>
      </w:pPr>
      <w:r w:rsidRPr="002A558A">
        <w:rPr>
          <w:rFonts w:hint="eastAsia"/>
        </w:rPr>
        <w:t>PE1</w:t>
      </w:r>
      <w:r>
        <w:t xml:space="preserve"> is used as an example to describe how to configure the source address for encapsulation and </w:t>
      </w:r>
      <w:r w:rsidRPr="002A558A">
        <w:rPr>
          <w:rFonts w:hint="eastAsia"/>
        </w:rPr>
        <w:t xml:space="preserve">SRv6 </w:t>
      </w:r>
      <w:r>
        <w:t>l</w:t>
      </w:r>
      <w:r w:rsidRPr="002A558A">
        <w:rPr>
          <w:rFonts w:hint="eastAsia"/>
        </w:rPr>
        <w:t>ocator</w:t>
      </w:r>
      <w:r>
        <w:t xml:space="preserve"> and how to manually configure </w:t>
      </w:r>
      <w:r w:rsidRPr="002A558A">
        <w:rPr>
          <w:rFonts w:hint="eastAsia"/>
        </w:rPr>
        <w:t>End</w:t>
      </w:r>
      <w:r>
        <w:rPr>
          <w:rFonts w:hint="eastAsia"/>
        </w:rPr>
        <w:t xml:space="preserve"> </w:t>
      </w:r>
      <w:r>
        <w:t xml:space="preserve">and </w:t>
      </w:r>
      <w:r w:rsidRPr="002A558A">
        <w:rPr>
          <w:rFonts w:hint="eastAsia"/>
        </w:rPr>
        <w:t>End.OP</w:t>
      </w:r>
      <w:r>
        <w:t xml:space="preserve"> SIDs.</w:t>
      </w:r>
    </w:p>
    <w:p w14:paraId="33FB80A1" w14:textId="77777777" w:rsidR="0001048E" w:rsidRDefault="0001048E" w:rsidP="0001048E">
      <w:pPr>
        <w:pStyle w:val="1f0"/>
      </w:pPr>
      <w:r>
        <w:t>Device locator planning: Each NE uses FC00::</w:t>
      </w:r>
      <w:r>
        <w:rPr>
          <w:i/>
          <w:iCs/>
        </w:rPr>
        <w:t>X</w:t>
      </w:r>
      <w:r>
        <w:t>:: (</w:t>
      </w:r>
      <w:r>
        <w:rPr>
          <w:i/>
          <w:iCs/>
        </w:rPr>
        <w:t>X</w:t>
      </w:r>
      <w:r>
        <w:t xml:space="preserve"> indicates the device number, which has been planned during basic configuration). The prefix length is 96, and the static segment length in the Function field is 16. Therefore, the dynamic segment length dynamically allocated by the IGP is 16 (128 – 96 – 16).</w:t>
      </w:r>
    </w:p>
    <w:p w14:paraId="5282821E" w14:textId="77777777" w:rsidR="0001048E" w:rsidRDefault="0001048E" w:rsidP="0001048E">
      <w:pPr>
        <w:ind w:left="1021"/>
        <w:rPr>
          <w:rFonts w:hint="eastAsia"/>
          <w:sz w:val="21"/>
        </w:rPr>
      </w:pPr>
    </w:p>
    <w:p w14:paraId="73C6ACBC" w14:textId="77777777" w:rsidR="0001048E" w:rsidRDefault="0001048E" w:rsidP="0001048E">
      <w:pPr>
        <w:pStyle w:val="1f0"/>
      </w:pPr>
      <w:r>
        <w:t># Enable the function to report SR-MPLS TE Policy information through BGP-LS.</w:t>
      </w:r>
    </w:p>
    <w:p w14:paraId="27DDA175" w14:textId="77777777" w:rsidR="0001048E" w:rsidRPr="00DE00F9" w:rsidRDefault="0001048E" w:rsidP="0001048E">
      <w:pPr>
        <w:pStyle w:val="2f2"/>
      </w:pPr>
      <w:r>
        <w:t>[PE1-segment-routing-ipv6] srv6-te-policy bgp-ls enable</w:t>
      </w:r>
    </w:p>
    <w:p w14:paraId="7C87D466" w14:textId="77777777" w:rsidR="0001048E" w:rsidRPr="005F55EA" w:rsidRDefault="0001048E" w:rsidP="0001048E">
      <w:pPr>
        <w:pStyle w:val="1f0"/>
      </w:pPr>
      <w:r>
        <w:t>The configurations of other PEs are similar to the configuration of PE1.</w:t>
      </w:r>
    </w:p>
    <w:p w14:paraId="01EC5787" w14:textId="77777777" w:rsidR="0001048E" w:rsidRPr="005F55EA" w:rsidRDefault="0001048E" w:rsidP="0001048E">
      <w:pPr>
        <w:pStyle w:val="1f0"/>
      </w:pPr>
    </w:p>
    <w:p w14:paraId="62E67CEE" w14:textId="77777777" w:rsidR="0001048E" w:rsidRPr="004E0F5F" w:rsidRDefault="0001048E" w:rsidP="0001048E">
      <w:pPr>
        <w:pStyle w:val="1f0"/>
      </w:pPr>
      <w:r>
        <w:t># Configure SRv6 TE bandwidth attributes for interconnection interfaces.</w:t>
      </w:r>
    </w:p>
    <w:p w14:paraId="2A43BD30" w14:textId="1773BD9B" w:rsidR="005921CA" w:rsidRPr="0001048E" w:rsidRDefault="005921CA" w:rsidP="00C67429">
      <w:pPr>
        <w:pStyle w:val="1f0"/>
        <w:rPr>
          <w:rFonts w:cs="Huawei Sans"/>
        </w:rPr>
      </w:pPr>
    </w:p>
    <w:p w14:paraId="03BDB687" w14:textId="77777777" w:rsidR="005921CA" w:rsidRPr="006346DD" w:rsidRDefault="005921CA" w:rsidP="00C14F32">
      <w:pPr>
        <w:pStyle w:val="2f2"/>
        <w:rPr>
          <w:rFonts w:cs="Huawei Sans"/>
        </w:rPr>
      </w:pPr>
      <w:r w:rsidRPr="006346DD">
        <w:rPr>
          <w:rFonts w:cs="Huawei Sans"/>
        </w:rPr>
        <w:t>[PE1-segment-routing-ipv6] srv6-te-policy bgp-ls enable</w:t>
      </w:r>
    </w:p>
    <w:p w14:paraId="3B252162" w14:textId="77777777" w:rsidR="0001048E" w:rsidRPr="005F55EA" w:rsidRDefault="0001048E" w:rsidP="0001048E">
      <w:pPr>
        <w:pStyle w:val="1f0"/>
      </w:pPr>
      <w:r>
        <w:t>The configurations of other PEs are similar to the configuration of PE1.</w:t>
      </w:r>
    </w:p>
    <w:p w14:paraId="02A7F259" w14:textId="77777777" w:rsidR="0001048E" w:rsidRPr="004E0F5F" w:rsidRDefault="0001048E" w:rsidP="0001048E">
      <w:pPr>
        <w:pStyle w:val="1f0"/>
      </w:pPr>
      <w:r>
        <w:t># Configure SRv6 TE bandwidth attributes for interconnection interfaces.</w:t>
      </w:r>
    </w:p>
    <w:p w14:paraId="1CF64ABC" w14:textId="77777777" w:rsidR="005921CA" w:rsidRPr="006346DD" w:rsidRDefault="005921CA" w:rsidP="00C14F32">
      <w:pPr>
        <w:pStyle w:val="2f2"/>
        <w:rPr>
          <w:rFonts w:cs="Huawei Sans"/>
        </w:rPr>
      </w:pPr>
      <w:r w:rsidRPr="006346DD">
        <w:rPr>
          <w:rFonts w:cs="Huawei Sans"/>
        </w:rPr>
        <w:t>[PE1]interface GigabitEthernet0/3/0</w:t>
      </w:r>
    </w:p>
    <w:p w14:paraId="2F9DD601" w14:textId="77777777" w:rsidR="005921CA" w:rsidRPr="006346DD" w:rsidRDefault="005921CA" w:rsidP="00C14F32">
      <w:pPr>
        <w:pStyle w:val="2f2"/>
        <w:rPr>
          <w:rFonts w:cs="Huawei Sans"/>
        </w:rPr>
      </w:pPr>
      <w:r w:rsidRPr="006346DD">
        <w:rPr>
          <w:rFonts w:cs="Huawei Sans"/>
        </w:rPr>
        <w:t>[PE1-GigabitEthernet0/3/0] te bandwidth max-reservable-bandwidth dynamic 40</w:t>
      </w:r>
    </w:p>
    <w:p w14:paraId="5527B7AF" w14:textId="77777777" w:rsidR="005921CA" w:rsidRPr="006346DD" w:rsidRDefault="005921CA" w:rsidP="00C14F32">
      <w:pPr>
        <w:pStyle w:val="2f2"/>
        <w:rPr>
          <w:rFonts w:cs="Huawei Sans"/>
        </w:rPr>
      </w:pPr>
      <w:r w:rsidRPr="006346DD">
        <w:rPr>
          <w:rFonts w:cs="Huawei Sans"/>
        </w:rPr>
        <w:t>[PE1-GigabitEthernet0/3/0] te bandwidth dynamic bc0 100</w:t>
      </w:r>
    </w:p>
    <w:p w14:paraId="340190D5" w14:textId="77777777" w:rsidR="0001048E" w:rsidRDefault="0001048E" w:rsidP="0001048E">
      <w:pPr>
        <w:pStyle w:val="1f0"/>
      </w:pPr>
      <w:r>
        <w:t>The following uses one interface as an example. Repeat the configuration for other interconnection interfaces.</w:t>
      </w:r>
    </w:p>
    <w:p w14:paraId="22795121" w14:textId="0C155789" w:rsidR="005921CA" w:rsidRPr="006346DD" w:rsidRDefault="0001048E" w:rsidP="0001048E">
      <w:pPr>
        <w:pStyle w:val="1f0"/>
        <w:rPr>
          <w:rFonts w:cs="Huawei Sans"/>
        </w:rPr>
      </w:pPr>
      <w:r>
        <w:t># Verify the configuration.</w:t>
      </w:r>
    </w:p>
    <w:p w14:paraId="232A11DE" w14:textId="3241AE39" w:rsidR="005921CA" w:rsidRPr="006346DD" w:rsidRDefault="0001048E" w:rsidP="00A37A78">
      <w:pPr>
        <w:pStyle w:val="1f0"/>
        <w:rPr>
          <w:rFonts w:cs="Huawei Sans"/>
        </w:rPr>
      </w:pPr>
      <w:r>
        <w:t>P1 is used as an example. Check the IS-IS IPv6 routes generated by other NEs based on the SR locator.</w:t>
      </w:r>
    </w:p>
    <w:p w14:paraId="1FFC31F0" w14:textId="77777777" w:rsidR="005921CA" w:rsidRPr="006346DD" w:rsidRDefault="005921CA" w:rsidP="00F3552A">
      <w:pPr>
        <w:pStyle w:val="2f2"/>
        <w:rPr>
          <w:rFonts w:cs="Huawei Sans"/>
        </w:rPr>
      </w:pPr>
      <w:r w:rsidRPr="006346DD">
        <w:rPr>
          <w:rFonts w:cs="Huawei Sans"/>
        </w:rPr>
        <w:t xml:space="preserve">[P1]display isis route ipv6 </w:t>
      </w:r>
    </w:p>
    <w:p w14:paraId="2914982F" w14:textId="77777777" w:rsidR="005921CA" w:rsidRPr="006346DD" w:rsidRDefault="005921CA" w:rsidP="00F3552A">
      <w:pPr>
        <w:pStyle w:val="2f2"/>
        <w:rPr>
          <w:rFonts w:cs="Huawei Sans"/>
        </w:rPr>
      </w:pPr>
    </w:p>
    <w:p w14:paraId="161F0E4E"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 Route information for ISIS(1)</w:t>
      </w:r>
    </w:p>
    <w:p w14:paraId="407487E6"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 xml:space="preserve"> -----------------------------</w:t>
      </w:r>
    </w:p>
    <w:p w14:paraId="518E59EC" w14:textId="77777777" w:rsidR="005921CA" w:rsidRPr="006346DD" w:rsidRDefault="005921CA" w:rsidP="00F3552A">
      <w:pPr>
        <w:pStyle w:val="2f2"/>
        <w:rPr>
          <w:rFonts w:cs="Huawei Sans"/>
        </w:rPr>
      </w:pPr>
    </w:p>
    <w:p w14:paraId="5D1C84A1"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ISIS(1) Level-2 Forwarding Table</w:t>
      </w:r>
    </w:p>
    <w:p w14:paraId="2A1902C9"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1C8C9AE2" w14:textId="77777777" w:rsidR="005921CA" w:rsidRPr="006346DD" w:rsidRDefault="005921CA" w:rsidP="00F3552A">
      <w:pPr>
        <w:pStyle w:val="2f2"/>
        <w:rPr>
          <w:rFonts w:cs="Huawei Sans"/>
        </w:rPr>
      </w:pPr>
    </w:p>
    <w:p w14:paraId="591E9CFA" w14:textId="77777777" w:rsidR="005921CA" w:rsidRPr="006346DD" w:rsidRDefault="005921CA" w:rsidP="00F3552A">
      <w:pPr>
        <w:pStyle w:val="2f2"/>
        <w:rPr>
          <w:rFonts w:cs="Huawei Sans"/>
        </w:rPr>
      </w:pPr>
      <w:r w:rsidRPr="006346DD">
        <w:rPr>
          <w:rFonts w:cs="Huawei Sans"/>
        </w:rPr>
        <w:t xml:space="preserve"> IPV6 Dest.</w:t>
      </w:r>
      <w:r w:rsidRPr="006346DD">
        <w:rPr>
          <w:rFonts w:cs="Huawei Sans"/>
        </w:rPr>
        <w:tab/>
      </w:r>
      <w:r w:rsidRPr="006346DD">
        <w:rPr>
          <w:rFonts w:cs="Huawei Sans"/>
        </w:rPr>
        <w:tab/>
        <w:t xml:space="preserve"> ExitInterface</w:t>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Cost</w:t>
      </w:r>
      <w:r w:rsidRPr="006346DD">
        <w:rPr>
          <w:rFonts w:cs="Huawei Sans"/>
        </w:rPr>
        <w:tab/>
      </w:r>
      <w:r w:rsidRPr="006346DD">
        <w:rPr>
          <w:rFonts w:cs="Huawei Sans"/>
        </w:rPr>
        <w:tab/>
        <w:t xml:space="preserve"> Flags</w:t>
      </w:r>
      <w:r w:rsidRPr="006346DD">
        <w:rPr>
          <w:rFonts w:cs="Huawei Sans"/>
        </w:rPr>
        <w:tab/>
      </w:r>
      <w:r w:rsidRPr="006346DD">
        <w:rPr>
          <w:rFonts w:cs="Huawei Sans"/>
        </w:rPr>
        <w:tab/>
      </w:r>
    </w:p>
    <w:p w14:paraId="06790A9A" w14:textId="77777777" w:rsidR="005921CA" w:rsidRPr="006346DD" w:rsidRDefault="005921CA" w:rsidP="00F3552A">
      <w:pPr>
        <w:pStyle w:val="2f2"/>
        <w:rPr>
          <w:rFonts w:cs="Huawei Sans"/>
        </w:rPr>
      </w:pPr>
      <w:r w:rsidRPr="006346DD">
        <w:rPr>
          <w:rFonts w:cs="Huawei Sans"/>
        </w:rPr>
        <w:t>--------------------------------------------------------------------------------</w:t>
      </w:r>
    </w:p>
    <w:p w14:paraId="6C985902" w14:textId="77777777" w:rsidR="005921CA" w:rsidRPr="006346DD" w:rsidRDefault="005921CA" w:rsidP="00F3552A">
      <w:pPr>
        <w:pStyle w:val="2f2"/>
        <w:rPr>
          <w:rFonts w:cs="Huawei Sans"/>
        </w:rPr>
      </w:pPr>
      <w:r w:rsidRPr="006346DD">
        <w:rPr>
          <w:rFonts w:cs="Huawei Sans"/>
        </w:rPr>
        <w:t>……</w:t>
      </w:r>
    </w:p>
    <w:p w14:paraId="2B9BA23B" w14:textId="77777777" w:rsidR="005921CA" w:rsidRPr="006346DD" w:rsidRDefault="005921CA" w:rsidP="00F3552A">
      <w:pPr>
        <w:pStyle w:val="2f2"/>
        <w:rPr>
          <w:rFonts w:cs="Huawei Sans"/>
        </w:rPr>
      </w:pPr>
      <w:r w:rsidRPr="006346DD">
        <w:rPr>
          <w:rFonts w:cs="Huawei Sans"/>
        </w:rPr>
        <w:t>FC00:1::/96</w:t>
      </w:r>
      <w:r w:rsidRPr="006346DD">
        <w:rPr>
          <w:rFonts w:cs="Huawei Sans"/>
        </w:rPr>
        <w:tab/>
      </w:r>
      <w:r w:rsidRPr="006346DD">
        <w:rPr>
          <w:rFonts w:cs="Huawei Sans"/>
        </w:rPr>
        <w:tab/>
        <w:t xml:space="preserve"> 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FE80::DE99:14FF:FE7A:C212</w:t>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t xml:space="preserve"> A/-/-/-</w:t>
      </w:r>
      <w:r w:rsidRPr="006346DD">
        <w:rPr>
          <w:rFonts w:cs="Huawei Sans"/>
        </w:rPr>
        <w:tab/>
      </w:r>
    </w:p>
    <w:p w14:paraId="0CAB78B2" w14:textId="77777777" w:rsidR="005921CA" w:rsidRPr="006346DD" w:rsidRDefault="005921CA" w:rsidP="00F3552A">
      <w:pPr>
        <w:pStyle w:val="2f2"/>
        <w:rPr>
          <w:rFonts w:cs="Huawei Sans"/>
        </w:rPr>
      </w:pPr>
      <w:r w:rsidRPr="006346DD">
        <w:rPr>
          <w:rFonts w:cs="Huawei Sans"/>
        </w:rPr>
        <w:t>FC00:2::/96</w:t>
      </w:r>
      <w:r w:rsidRPr="006346DD">
        <w:rPr>
          <w:rFonts w:cs="Huawei Sans"/>
        </w:rPr>
        <w:tab/>
      </w:r>
      <w:r w:rsidRPr="006346DD">
        <w:rPr>
          <w:rFonts w:cs="Huawei Sans"/>
        </w:rPr>
        <w:tab/>
        <w:t xml:space="preserve"> GE0/3/0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FE80::DE99:14FF:FE7A:C212</w:t>
      </w:r>
      <w:r w:rsidRPr="006346DD">
        <w:rPr>
          <w:rFonts w:cs="Huawei Sans"/>
        </w:rPr>
        <w:tab/>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t xml:space="preserve"> A/-/-/-</w:t>
      </w:r>
      <w:r w:rsidRPr="006346DD">
        <w:rPr>
          <w:rFonts w:cs="Huawei Sans"/>
        </w:rPr>
        <w:tab/>
      </w:r>
    </w:p>
    <w:p w14:paraId="2941EE2D"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615AFFF3" w14:textId="77777777" w:rsidR="005921CA" w:rsidRPr="006346DD" w:rsidRDefault="005921CA" w:rsidP="00F3552A">
      <w:pPr>
        <w:pStyle w:val="2f2"/>
        <w:rPr>
          <w:rFonts w:cs="Huawei Sans"/>
        </w:rPr>
      </w:pPr>
      <w:r w:rsidRPr="006346DD">
        <w:rPr>
          <w:rFonts w:cs="Huawei Sans"/>
        </w:rPr>
        <w:t>FC00:3::/96</w:t>
      </w:r>
      <w:r w:rsidRPr="006346DD">
        <w:rPr>
          <w:rFonts w:cs="Huawei Sans"/>
        </w:rPr>
        <w:tab/>
      </w:r>
      <w:r w:rsidRPr="006346DD">
        <w:rPr>
          <w:rFonts w:cs="Huawei Sans"/>
        </w:rPr>
        <w:tab/>
        <w:t xml:space="preserve"> 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FE80::A6BE:2BFF:FEAA:E617</w:t>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t xml:space="preserve"> A/-/-/-</w:t>
      </w:r>
      <w:r w:rsidRPr="006346DD">
        <w:rPr>
          <w:rFonts w:cs="Huawei Sans"/>
        </w:rPr>
        <w:tab/>
      </w:r>
    </w:p>
    <w:p w14:paraId="7B19F1AE" w14:textId="77777777" w:rsidR="005921CA" w:rsidRPr="006346DD" w:rsidRDefault="005921CA" w:rsidP="00F3552A">
      <w:pPr>
        <w:pStyle w:val="2f2"/>
        <w:rPr>
          <w:rFonts w:cs="Huawei Sans"/>
        </w:rPr>
      </w:pPr>
      <w:r w:rsidRPr="006346DD">
        <w:rPr>
          <w:rFonts w:cs="Huawei Sans"/>
        </w:rPr>
        <w:t>FC00:4::/96</w:t>
      </w:r>
      <w:r w:rsidRPr="006346DD">
        <w:rPr>
          <w:rFonts w:cs="Huawei Sans"/>
        </w:rPr>
        <w:tab/>
      </w:r>
      <w:r w:rsidRPr="006346DD">
        <w:rPr>
          <w:rFonts w:cs="Huawei Sans"/>
        </w:rPr>
        <w:tab/>
        <w:t xml:space="preserve"> GE0/3/2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FE80::A6BE:2BFF:FEAA:E617</w:t>
      </w:r>
      <w:r w:rsidRPr="006346DD">
        <w:rPr>
          <w:rFonts w:cs="Huawei Sans"/>
        </w:rPr>
        <w:tab/>
      </w:r>
      <w:r w:rsidRPr="006346DD">
        <w:rPr>
          <w:rFonts w:cs="Huawei Sans"/>
        </w:rPr>
        <w:tab/>
        <w:t>20</w:t>
      </w:r>
      <w:r w:rsidRPr="006346DD">
        <w:rPr>
          <w:rFonts w:cs="Huawei Sans"/>
        </w:rPr>
        <w:tab/>
      </w:r>
      <w:r w:rsidRPr="006346DD">
        <w:rPr>
          <w:rFonts w:cs="Huawei Sans"/>
        </w:rPr>
        <w:tab/>
      </w:r>
      <w:r w:rsidRPr="006346DD">
        <w:rPr>
          <w:rFonts w:cs="Huawei Sans"/>
        </w:rPr>
        <w:tab/>
        <w:t xml:space="preserve"> A/-/-/-</w:t>
      </w:r>
      <w:r w:rsidRPr="006346DD">
        <w:rPr>
          <w:rFonts w:cs="Huawei Sans"/>
        </w:rPr>
        <w:tab/>
      </w:r>
    </w:p>
    <w:p w14:paraId="2D598956" w14:textId="77777777" w:rsidR="005921CA" w:rsidRPr="006346DD" w:rsidRDefault="005921CA" w:rsidP="00F3552A">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EF67C16" w14:textId="77777777" w:rsidR="005921CA" w:rsidRPr="006346DD" w:rsidRDefault="005921CA" w:rsidP="00F3552A">
      <w:pPr>
        <w:pStyle w:val="2f2"/>
        <w:rPr>
          <w:rFonts w:cs="Huawei Sans"/>
        </w:rPr>
      </w:pPr>
      <w:r w:rsidRPr="006346DD">
        <w:rPr>
          <w:rFonts w:cs="Huawei Sans"/>
        </w:rPr>
        <w:t>FC00:5::/96</w:t>
      </w:r>
      <w:r w:rsidRPr="006346DD">
        <w:rPr>
          <w:rFonts w:cs="Huawei Sans"/>
        </w:rPr>
        <w:tab/>
      </w:r>
      <w:r w:rsidRPr="006346DD">
        <w:rPr>
          <w:rFonts w:cs="Huawei Sans"/>
        </w:rPr>
        <w:tab/>
        <w:t xml:space="preserve"> NULL0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A/-/L/-</w:t>
      </w:r>
      <w:r w:rsidRPr="006346DD">
        <w:rPr>
          <w:rFonts w:cs="Huawei Sans"/>
        </w:rPr>
        <w:tab/>
      </w:r>
    </w:p>
    <w:p w14:paraId="31033BA6" w14:textId="77777777" w:rsidR="005921CA" w:rsidRPr="006346DD" w:rsidRDefault="005921CA" w:rsidP="00F3552A">
      <w:pPr>
        <w:pStyle w:val="2f2"/>
        <w:rPr>
          <w:rFonts w:cs="Huawei Sans"/>
        </w:rPr>
      </w:pPr>
      <w:r w:rsidRPr="006346DD">
        <w:rPr>
          <w:rFonts w:cs="Huawei Sans"/>
        </w:rPr>
        <w:t>FC00:6::/96</w:t>
      </w:r>
      <w:r w:rsidRPr="006346DD">
        <w:rPr>
          <w:rFonts w:cs="Huawei Sans"/>
        </w:rPr>
        <w:tab/>
      </w:r>
      <w:r w:rsidRPr="006346DD">
        <w:rPr>
          <w:rFonts w:cs="Huawei Sans"/>
        </w:rPr>
        <w:tab/>
        <w:t xml:space="preserve"> GE0/3/4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FE80::DE99:14FF:FE7A:C3F5</w:t>
      </w:r>
      <w:r w:rsidRPr="006346DD">
        <w:rPr>
          <w:rFonts w:cs="Huawei Sans"/>
        </w:rPr>
        <w:tab/>
      </w:r>
      <w:r w:rsidRPr="006346DD">
        <w:rPr>
          <w:rFonts w:cs="Huawei Sans"/>
        </w:rPr>
        <w:tab/>
      </w:r>
      <w:r w:rsidRPr="006346DD">
        <w:rPr>
          <w:rFonts w:cs="Huawei Sans"/>
        </w:rPr>
        <w:tab/>
        <w:t>10</w:t>
      </w:r>
      <w:r w:rsidRPr="006346DD">
        <w:rPr>
          <w:rFonts w:cs="Huawei Sans"/>
        </w:rPr>
        <w:tab/>
      </w:r>
      <w:r w:rsidRPr="006346DD">
        <w:rPr>
          <w:rFonts w:cs="Huawei Sans"/>
        </w:rPr>
        <w:tab/>
      </w:r>
      <w:r w:rsidRPr="006346DD">
        <w:rPr>
          <w:rFonts w:cs="Huawei Sans"/>
        </w:rPr>
        <w:tab/>
        <w:t xml:space="preserve"> A/-/-/-</w:t>
      </w:r>
      <w:r w:rsidRPr="006346DD">
        <w:rPr>
          <w:rFonts w:cs="Huawei Sans"/>
        </w:rPr>
        <w:tab/>
      </w:r>
    </w:p>
    <w:p w14:paraId="6414191B" w14:textId="77777777" w:rsidR="00C14F32" w:rsidRPr="006346DD" w:rsidRDefault="00C14F32" w:rsidP="007B2F8E">
      <w:pPr>
        <w:pStyle w:val="2f2"/>
        <w:rPr>
          <w:rFonts w:cs="Huawei Sans"/>
        </w:rPr>
      </w:pPr>
      <w:r w:rsidRPr="006346DD">
        <w:rPr>
          <w:rFonts w:cs="Huawei Sans"/>
        </w:rPr>
        <w:t>…..</w:t>
      </w:r>
    </w:p>
    <w:p w14:paraId="72141DC9" w14:textId="2460BF1F" w:rsidR="005921CA" w:rsidRPr="006346DD" w:rsidRDefault="0001048E" w:rsidP="00A37A78">
      <w:pPr>
        <w:pStyle w:val="1f0"/>
        <w:rPr>
          <w:rFonts w:cs="Huawei Sans"/>
        </w:rPr>
      </w:pPr>
      <w:r>
        <w:t>P1 has learned the IS-IS IPv6 routes generated by other NEs.</w:t>
      </w:r>
    </w:p>
    <w:p w14:paraId="6E6AE601" w14:textId="2079015B" w:rsidR="005921CA" w:rsidRPr="006346DD" w:rsidRDefault="0001048E" w:rsidP="00A37A78">
      <w:pPr>
        <w:pStyle w:val="1f0"/>
        <w:rPr>
          <w:rFonts w:cs="Huawei Sans"/>
        </w:rPr>
      </w:pPr>
      <w:r>
        <w:t># Test SRv6 TE BE connectivity.</w:t>
      </w:r>
    </w:p>
    <w:p w14:paraId="16069FD0" w14:textId="77777777" w:rsidR="005921CA" w:rsidRPr="006346DD" w:rsidRDefault="005921CA" w:rsidP="00F3552A">
      <w:pPr>
        <w:pStyle w:val="2f2"/>
        <w:rPr>
          <w:rFonts w:cs="Huawei Sans"/>
        </w:rPr>
      </w:pPr>
      <w:r w:rsidRPr="006346DD">
        <w:rPr>
          <w:rFonts w:cs="Huawei Sans"/>
        </w:rPr>
        <w:t>[P1]ping ipv6-sid FC00:1::F</w:t>
      </w:r>
    </w:p>
    <w:p w14:paraId="172DB453" w14:textId="77777777" w:rsidR="005921CA" w:rsidRPr="006346DD" w:rsidRDefault="005921CA" w:rsidP="00F3552A">
      <w:pPr>
        <w:pStyle w:val="2f2"/>
        <w:rPr>
          <w:rFonts w:cs="Huawei Sans"/>
        </w:rPr>
      </w:pPr>
      <w:r w:rsidRPr="006346DD">
        <w:rPr>
          <w:rFonts w:cs="Huawei Sans"/>
        </w:rPr>
        <w:lastRenderedPageBreak/>
        <w:t xml:space="preserve">  PING ipv6-sid FC00:1::F : 56  data bytes, press CTRL_C to break</w:t>
      </w:r>
    </w:p>
    <w:p w14:paraId="4F6B8BC0" w14:textId="77777777" w:rsidR="005921CA" w:rsidRPr="006346DD" w:rsidRDefault="005921CA" w:rsidP="00F3552A">
      <w:pPr>
        <w:pStyle w:val="2f2"/>
        <w:rPr>
          <w:rFonts w:cs="Huawei Sans"/>
        </w:rPr>
      </w:pPr>
      <w:r w:rsidRPr="006346DD">
        <w:rPr>
          <w:rFonts w:cs="Huawei Sans"/>
        </w:rPr>
        <w:t xml:space="preserve">    Reply from FC00:1::F</w:t>
      </w:r>
    </w:p>
    <w:p w14:paraId="6BDD160B" w14:textId="77777777" w:rsidR="005921CA" w:rsidRPr="006346DD" w:rsidRDefault="005921CA" w:rsidP="00F3552A">
      <w:pPr>
        <w:pStyle w:val="2f2"/>
        <w:rPr>
          <w:rFonts w:cs="Huawei Sans"/>
        </w:rPr>
      </w:pPr>
      <w:r w:rsidRPr="006346DD">
        <w:rPr>
          <w:rFonts w:cs="Huawei Sans"/>
        </w:rPr>
        <w:t xml:space="preserve">    bytes=56 Sequence=1 hop limit=64 time=1 ms</w:t>
      </w:r>
    </w:p>
    <w:p w14:paraId="1BA3A746" w14:textId="77777777" w:rsidR="005921CA" w:rsidRPr="006346DD" w:rsidRDefault="005921CA" w:rsidP="00F3552A">
      <w:pPr>
        <w:pStyle w:val="2f2"/>
        <w:rPr>
          <w:rFonts w:cs="Huawei Sans"/>
        </w:rPr>
      </w:pPr>
      <w:r w:rsidRPr="006346DD">
        <w:rPr>
          <w:rFonts w:cs="Huawei Sans"/>
        </w:rPr>
        <w:t xml:space="preserve">    Reply from FC00:1::F</w:t>
      </w:r>
    </w:p>
    <w:p w14:paraId="7054E4E5" w14:textId="77777777" w:rsidR="005921CA" w:rsidRPr="006346DD" w:rsidRDefault="005921CA" w:rsidP="00F3552A">
      <w:pPr>
        <w:pStyle w:val="2f2"/>
        <w:rPr>
          <w:rFonts w:cs="Huawei Sans"/>
        </w:rPr>
      </w:pPr>
      <w:r w:rsidRPr="006346DD">
        <w:rPr>
          <w:rFonts w:cs="Huawei Sans"/>
        </w:rPr>
        <w:t xml:space="preserve">    bytes=56 Sequence=2 hop limit=64 time=1 ms</w:t>
      </w:r>
    </w:p>
    <w:p w14:paraId="03DE1570" w14:textId="77777777" w:rsidR="005921CA" w:rsidRPr="006346DD" w:rsidRDefault="005921CA" w:rsidP="00F3552A">
      <w:pPr>
        <w:pStyle w:val="2f2"/>
        <w:rPr>
          <w:rFonts w:cs="Huawei Sans"/>
        </w:rPr>
      </w:pPr>
      <w:r w:rsidRPr="006346DD">
        <w:rPr>
          <w:rFonts w:cs="Huawei Sans"/>
        </w:rPr>
        <w:t xml:space="preserve">    Reply from FC00:1::F</w:t>
      </w:r>
    </w:p>
    <w:p w14:paraId="79E9210E" w14:textId="77777777" w:rsidR="005921CA" w:rsidRPr="006346DD" w:rsidRDefault="005921CA" w:rsidP="00F3552A">
      <w:pPr>
        <w:pStyle w:val="2f2"/>
        <w:rPr>
          <w:rFonts w:cs="Huawei Sans"/>
        </w:rPr>
      </w:pPr>
      <w:r w:rsidRPr="006346DD">
        <w:rPr>
          <w:rFonts w:cs="Huawei Sans"/>
        </w:rPr>
        <w:t xml:space="preserve">    bytes=56 Sequence=3 hop limit=64 time=1 ms</w:t>
      </w:r>
    </w:p>
    <w:p w14:paraId="7FA61F33" w14:textId="77777777" w:rsidR="005921CA" w:rsidRPr="006346DD" w:rsidRDefault="005921CA" w:rsidP="00F3552A">
      <w:pPr>
        <w:pStyle w:val="2f2"/>
        <w:rPr>
          <w:rFonts w:cs="Huawei Sans"/>
        </w:rPr>
      </w:pPr>
      <w:r w:rsidRPr="006346DD">
        <w:rPr>
          <w:rFonts w:cs="Huawei Sans"/>
        </w:rPr>
        <w:t xml:space="preserve">    Reply from FC00:1::F</w:t>
      </w:r>
    </w:p>
    <w:p w14:paraId="2307F751" w14:textId="77777777" w:rsidR="005921CA" w:rsidRPr="006346DD" w:rsidRDefault="005921CA" w:rsidP="00F3552A">
      <w:pPr>
        <w:pStyle w:val="2f2"/>
        <w:rPr>
          <w:rFonts w:cs="Huawei Sans"/>
        </w:rPr>
      </w:pPr>
      <w:r w:rsidRPr="006346DD">
        <w:rPr>
          <w:rFonts w:cs="Huawei Sans"/>
        </w:rPr>
        <w:t xml:space="preserve">    bytes=56 Sequence=4 hop limit=64 time=1 ms</w:t>
      </w:r>
    </w:p>
    <w:p w14:paraId="03A7A7C9" w14:textId="77777777" w:rsidR="005921CA" w:rsidRPr="006346DD" w:rsidRDefault="005921CA" w:rsidP="00F3552A">
      <w:pPr>
        <w:pStyle w:val="2f2"/>
        <w:rPr>
          <w:rFonts w:cs="Huawei Sans"/>
        </w:rPr>
      </w:pPr>
      <w:r w:rsidRPr="006346DD">
        <w:rPr>
          <w:rFonts w:cs="Huawei Sans"/>
        </w:rPr>
        <w:t xml:space="preserve">    Reply from FC00:1::F</w:t>
      </w:r>
    </w:p>
    <w:p w14:paraId="51DC76D3" w14:textId="77777777" w:rsidR="005921CA" w:rsidRPr="006346DD" w:rsidRDefault="005921CA" w:rsidP="00F3552A">
      <w:pPr>
        <w:pStyle w:val="2f2"/>
        <w:rPr>
          <w:rFonts w:cs="Huawei Sans"/>
        </w:rPr>
      </w:pPr>
      <w:r w:rsidRPr="006346DD">
        <w:rPr>
          <w:rFonts w:cs="Huawei Sans"/>
        </w:rPr>
        <w:t xml:space="preserve">    bytes=56 Sequence=5 hop limit=64 time=1 ms</w:t>
      </w:r>
    </w:p>
    <w:p w14:paraId="11C76E52" w14:textId="77777777" w:rsidR="005921CA" w:rsidRPr="006346DD" w:rsidRDefault="005921CA" w:rsidP="00F3552A">
      <w:pPr>
        <w:pStyle w:val="2f2"/>
        <w:rPr>
          <w:rFonts w:cs="Huawei Sans"/>
        </w:rPr>
      </w:pPr>
      <w:r w:rsidRPr="006346DD">
        <w:rPr>
          <w:rFonts w:cs="Huawei Sans"/>
        </w:rPr>
        <w:t xml:space="preserve">            </w:t>
      </w:r>
    </w:p>
    <w:p w14:paraId="2AE00852" w14:textId="77777777" w:rsidR="005921CA" w:rsidRPr="006346DD" w:rsidRDefault="005921CA" w:rsidP="00F3552A">
      <w:pPr>
        <w:pStyle w:val="2f2"/>
        <w:rPr>
          <w:rFonts w:cs="Huawei Sans"/>
        </w:rPr>
      </w:pPr>
      <w:r w:rsidRPr="006346DD">
        <w:rPr>
          <w:rFonts w:cs="Huawei Sans"/>
        </w:rPr>
        <w:t xml:space="preserve">  --- ipv6-sid ping statistics---</w:t>
      </w:r>
    </w:p>
    <w:p w14:paraId="6FAC0508" w14:textId="77777777" w:rsidR="005921CA" w:rsidRPr="006346DD" w:rsidRDefault="005921CA" w:rsidP="00F3552A">
      <w:pPr>
        <w:pStyle w:val="2f2"/>
        <w:rPr>
          <w:rFonts w:cs="Huawei Sans"/>
        </w:rPr>
      </w:pPr>
      <w:r w:rsidRPr="006346DD">
        <w:rPr>
          <w:rFonts w:cs="Huawei Sans"/>
        </w:rPr>
        <w:t xml:space="preserve">    5 packet(s) transmitted</w:t>
      </w:r>
    </w:p>
    <w:p w14:paraId="3549FC8B" w14:textId="77777777" w:rsidR="005921CA" w:rsidRPr="006346DD" w:rsidRDefault="005921CA" w:rsidP="00F3552A">
      <w:pPr>
        <w:pStyle w:val="2f2"/>
        <w:rPr>
          <w:rFonts w:cs="Huawei Sans"/>
        </w:rPr>
      </w:pPr>
      <w:r w:rsidRPr="006346DD">
        <w:rPr>
          <w:rFonts w:cs="Huawei Sans"/>
        </w:rPr>
        <w:t xml:space="preserve">    5 packet(s) received</w:t>
      </w:r>
    </w:p>
    <w:p w14:paraId="726A250D" w14:textId="77777777" w:rsidR="005921CA" w:rsidRPr="006346DD" w:rsidRDefault="005921CA" w:rsidP="00F3552A">
      <w:pPr>
        <w:pStyle w:val="2f2"/>
        <w:rPr>
          <w:rFonts w:cs="Huawei Sans"/>
        </w:rPr>
      </w:pPr>
      <w:r w:rsidRPr="006346DD">
        <w:rPr>
          <w:rFonts w:cs="Huawei Sans"/>
        </w:rPr>
        <w:t xml:space="preserve">    0.00% packet loss</w:t>
      </w:r>
    </w:p>
    <w:p w14:paraId="6D1C6BA4" w14:textId="77777777" w:rsidR="005921CA" w:rsidRPr="006346DD" w:rsidRDefault="005921CA" w:rsidP="00F3552A">
      <w:pPr>
        <w:pStyle w:val="2f2"/>
        <w:rPr>
          <w:rFonts w:cs="Huawei Sans"/>
        </w:rPr>
      </w:pPr>
      <w:r w:rsidRPr="006346DD">
        <w:rPr>
          <w:rFonts w:cs="Huawei Sans"/>
        </w:rPr>
        <w:t xml:space="preserve">    round-trip min/avg/max=1/1/1 ms</w:t>
      </w:r>
    </w:p>
    <w:p w14:paraId="765A5F99" w14:textId="6168ACE9" w:rsidR="005921CA" w:rsidRPr="006346DD" w:rsidRDefault="0001048E" w:rsidP="00C67429">
      <w:pPr>
        <w:pStyle w:val="1f0"/>
        <w:rPr>
          <w:rFonts w:cs="Huawei Sans"/>
        </w:rPr>
      </w:pPr>
      <w:r>
        <w:t>On P1, ping the End.OP SID of a random NE. The ping operation succeeds.</w:t>
      </w:r>
    </w:p>
    <w:p w14:paraId="4E674FD7" w14:textId="77777777" w:rsidR="005921CA" w:rsidRPr="006346DD" w:rsidRDefault="005921CA" w:rsidP="006E15FA">
      <w:pPr>
        <w:pStyle w:val="4"/>
        <w:rPr>
          <w:rFonts w:cs="Huawei Sans" w:hint="default"/>
        </w:rPr>
      </w:pPr>
      <w:r w:rsidRPr="006346DD">
        <w:rPr>
          <w:rFonts w:cs="Huawei Sans" w:hint="default"/>
        </w:rPr>
        <w:t>Device-Side BGP Configurations</w:t>
      </w:r>
    </w:p>
    <w:p w14:paraId="1863453B" w14:textId="77777777" w:rsidR="00EC4933" w:rsidRDefault="00EC4933" w:rsidP="00EC4933">
      <w:pPr>
        <w:pStyle w:val="1f0"/>
      </w:pPr>
      <w:r>
        <w:t>Configure P1 and P2 as RRs and establish BGP EVPN peer relationships between PEs and RRs, so that CEs can communicate with each other through EVPN L3VPNv4.</w:t>
      </w:r>
    </w:p>
    <w:p w14:paraId="33639CE2" w14:textId="77777777" w:rsidR="00EC4933" w:rsidRDefault="00EC4933" w:rsidP="00EC4933">
      <w:pPr>
        <w:pStyle w:val="1f0"/>
      </w:pPr>
      <w:r>
        <w:t>Configure BGP-LS peer relationships between RRs and iMaster NCE-IP, so that link information can be reported to iMaster NCE-IP.</w:t>
      </w:r>
    </w:p>
    <w:p w14:paraId="0F8669A3" w14:textId="77777777" w:rsidR="00EC4933" w:rsidRDefault="00EC4933" w:rsidP="00EC4933">
      <w:pPr>
        <w:pStyle w:val="1f0"/>
      </w:pPr>
      <w:r>
        <w:t>To enable iMaster NCE-IP to monitor the path status of SRv6 Policies, establish BGP-LS peer relationships between PEs and RRs and use RRs to report the path status of SRv6 Policies to iMaster NCE-IP.</w:t>
      </w:r>
    </w:p>
    <w:p w14:paraId="741C9074" w14:textId="328F5C65" w:rsidR="005921CA" w:rsidRPr="006346DD" w:rsidRDefault="00EC4933" w:rsidP="00EC4933">
      <w:pPr>
        <w:pStyle w:val="1f0"/>
        <w:rPr>
          <w:rFonts w:cs="Huawei Sans"/>
        </w:rPr>
      </w:pPr>
      <w:r>
        <w:t>To enable iMaster NCE-IP to deliver BGP SRv6 Policy routes to PEs, establish BGP SRv6 Policy peer relationships between iMaster NCE-IP and RRs and between PEs and RRs. The RRs then reflect SRv6 Policy routes received from the controller to PEs.</w:t>
      </w:r>
    </w:p>
    <w:p w14:paraId="281F0F22" w14:textId="0B555403" w:rsidR="005921CA" w:rsidRPr="006346DD" w:rsidRDefault="00EC4933" w:rsidP="005921CA">
      <w:pPr>
        <w:pStyle w:val="30"/>
        <w:rPr>
          <w:rFonts w:cs="Huawei Sans"/>
        </w:rPr>
      </w:pPr>
      <w:r>
        <w:t>Establish EVPN peer relationships.</w:t>
      </w:r>
    </w:p>
    <w:p w14:paraId="4A9460EB" w14:textId="1C6FED8F" w:rsidR="005921CA" w:rsidRPr="006346DD" w:rsidRDefault="00EC4933" w:rsidP="00A37A78">
      <w:pPr>
        <w:pStyle w:val="1f0"/>
        <w:rPr>
          <w:rFonts w:cs="Huawei Sans"/>
        </w:rPr>
      </w:pPr>
      <w:r>
        <w:t>Establish BGP EVPN peer relationships between PEs and RRs. Set the router ID to 1.0.0.</w:t>
      </w:r>
      <w:r>
        <w:rPr>
          <w:i/>
          <w:iCs/>
        </w:rPr>
        <w:t>X</w:t>
      </w:r>
      <w:r>
        <w:t xml:space="preserve"> (</w:t>
      </w:r>
      <w:r>
        <w:rPr>
          <w:i/>
          <w:iCs/>
        </w:rPr>
        <w:t>X</w:t>
      </w:r>
      <w:r>
        <w:t xml:space="preserve"> indicates the device number), and use the Loopback0 address as the source address for initiating a connection.</w:t>
      </w:r>
    </w:p>
    <w:p w14:paraId="59EE9994" w14:textId="274747D3" w:rsidR="005921CA" w:rsidRPr="006346DD" w:rsidRDefault="00EC4933" w:rsidP="00A37A78">
      <w:pPr>
        <w:pStyle w:val="1f0"/>
        <w:rPr>
          <w:rFonts w:cs="Huawei Sans"/>
        </w:rPr>
      </w:pPr>
      <w:r>
        <w:t># Configure PEs.</w:t>
      </w:r>
    </w:p>
    <w:p w14:paraId="3186A200" w14:textId="77777777" w:rsidR="005921CA" w:rsidRPr="006346DD" w:rsidRDefault="005921CA" w:rsidP="00903E94">
      <w:pPr>
        <w:pStyle w:val="2f2"/>
        <w:rPr>
          <w:rFonts w:cs="Huawei Sans"/>
        </w:rPr>
      </w:pPr>
      <w:r w:rsidRPr="006346DD">
        <w:rPr>
          <w:rFonts w:cs="Huawei Sans"/>
        </w:rPr>
        <w:t>[PE1]bgp 65001</w:t>
      </w:r>
    </w:p>
    <w:p w14:paraId="1501AEAC" w14:textId="77777777" w:rsidR="005921CA" w:rsidRPr="006346DD" w:rsidRDefault="005921CA" w:rsidP="00903E94">
      <w:pPr>
        <w:pStyle w:val="2f2"/>
        <w:rPr>
          <w:rFonts w:cs="Huawei Sans"/>
        </w:rPr>
      </w:pPr>
      <w:r w:rsidRPr="006346DD">
        <w:rPr>
          <w:rFonts w:cs="Huawei Sans"/>
        </w:rPr>
        <w:t>[PE1-bgp] router-id 1.0.0.1</w:t>
      </w:r>
    </w:p>
    <w:p w14:paraId="7C96B9B3" w14:textId="77777777" w:rsidR="005921CA" w:rsidRPr="006346DD" w:rsidRDefault="005921CA" w:rsidP="00903E94">
      <w:pPr>
        <w:pStyle w:val="2f2"/>
        <w:rPr>
          <w:rFonts w:cs="Huawei Sans"/>
        </w:rPr>
      </w:pPr>
      <w:r w:rsidRPr="006346DD">
        <w:rPr>
          <w:rFonts w:cs="Huawei Sans"/>
        </w:rPr>
        <w:t>[PE1-bgp] undo default ipv4-unicast</w:t>
      </w:r>
    </w:p>
    <w:p w14:paraId="3D5EF13A" w14:textId="77777777" w:rsidR="005921CA" w:rsidRPr="006346DD" w:rsidRDefault="005921CA" w:rsidP="00903E94">
      <w:pPr>
        <w:pStyle w:val="2f2"/>
        <w:rPr>
          <w:rFonts w:cs="Huawei Sans"/>
        </w:rPr>
      </w:pPr>
      <w:r w:rsidRPr="006346DD">
        <w:rPr>
          <w:rFonts w:cs="Huawei Sans"/>
        </w:rPr>
        <w:t>[PE1-bgp] peer FC01::5 as-number 65001</w:t>
      </w:r>
    </w:p>
    <w:p w14:paraId="7E5918CE" w14:textId="77777777" w:rsidR="005921CA" w:rsidRPr="006346DD" w:rsidRDefault="005921CA" w:rsidP="00903E94">
      <w:pPr>
        <w:pStyle w:val="2f2"/>
        <w:rPr>
          <w:rFonts w:cs="Huawei Sans"/>
        </w:rPr>
      </w:pPr>
      <w:r w:rsidRPr="006346DD">
        <w:rPr>
          <w:rFonts w:cs="Huawei Sans"/>
        </w:rPr>
        <w:t>[PE1-bgp] peer FC01::5 connect-interface LoopBack0</w:t>
      </w:r>
    </w:p>
    <w:p w14:paraId="3B1995C4" w14:textId="77777777" w:rsidR="005921CA" w:rsidRPr="006346DD" w:rsidRDefault="005921CA" w:rsidP="00903E94">
      <w:pPr>
        <w:pStyle w:val="2f2"/>
        <w:rPr>
          <w:rFonts w:cs="Huawei Sans"/>
        </w:rPr>
      </w:pPr>
      <w:r w:rsidRPr="006346DD">
        <w:rPr>
          <w:rFonts w:cs="Huawei Sans"/>
        </w:rPr>
        <w:t>[PE1-bgp] peer FC01::6 as-number 65001</w:t>
      </w:r>
    </w:p>
    <w:p w14:paraId="5F934EA7" w14:textId="77777777" w:rsidR="005921CA" w:rsidRPr="006346DD" w:rsidRDefault="005921CA" w:rsidP="00903E94">
      <w:pPr>
        <w:pStyle w:val="2f2"/>
        <w:rPr>
          <w:rFonts w:cs="Huawei Sans"/>
        </w:rPr>
      </w:pPr>
      <w:r w:rsidRPr="006346DD">
        <w:rPr>
          <w:rFonts w:cs="Huawei Sans"/>
        </w:rPr>
        <w:t>[PE1-bgp] peer FC01::6 connect-interface LoopBack0</w:t>
      </w:r>
    </w:p>
    <w:p w14:paraId="313D3D54" w14:textId="77777777" w:rsidR="005921CA" w:rsidRPr="008B4847" w:rsidRDefault="005921CA" w:rsidP="008B4847">
      <w:pPr>
        <w:pStyle w:val="2f2"/>
      </w:pPr>
      <w:r w:rsidRPr="006346DD">
        <w:t>[PE1-bgp] l2vpn-family evpn</w:t>
      </w:r>
    </w:p>
    <w:p w14:paraId="15667F22" w14:textId="77777777" w:rsidR="005921CA" w:rsidRPr="006346DD" w:rsidRDefault="005921CA" w:rsidP="00903E94">
      <w:pPr>
        <w:pStyle w:val="2f2"/>
        <w:rPr>
          <w:rFonts w:cs="Huawei Sans"/>
        </w:rPr>
      </w:pPr>
      <w:r w:rsidRPr="006346DD">
        <w:rPr>
          <w:rFonts w:cs="Huawei Sans"/>
        </w:rPr>
        <w:t>[PE1-bgp-af-evpn] policy vpn-target</w:t>
      </w:r>
    </w:p>
    <w:p w14:paraId="1827F6FF" w14:textId="77777777" w:rsidR="005921CA" w:rsidRPr="006346DD" w:rsidRDefault="005921CA" w:rsidP="00903E94">
      <w:pPr>
        <w:pStyle w:val="2f2"/>
        <w:rPr>
          <w:rFonts w:cs="Huawei Sans"/>
        </w:rPr>
      </w:pPr>
      <w:r w:rsidRPr="006346DD">
        <w:rPr>
          <w:rFonts w:cs="Huawei Sans"/>
        </w:rPr>
        <w:t>[PE1-bgp-af-evpn] peer FC01::5 enable</w:t>
      </w:r>
    </w:p>
    <w:p w14:paraId="503B5E97" w14:textId="77777777" w:rsidR="005921CA" w:rsidRPr="006346DD" w:rsidRDefault="005921CA" w:rsidP="00903E94">
      <w:pPr>
        <w:pStyle w:val="2f2"/>
        <w:rPr>
          <w:rFonts w:cs="Huawei Sans"/>
        </w:rPr>
      </w:pPr>
      <w:r w:rsidRPr="006346DD">
        <w:rPr>
          <w:rFonts w:cs="Huawei Sans"/>
        </w:rPr>
        <w:t>[PE1-bgp-af-evpn] peer FC01::5 advertise-community</w:t>
      </w:r>
    </w:p>
    <w:p w14:paraId="10A8AB6A" w14:textId="77777777" w:rsidR="005921CA" w:rsidRPr="006346DD" w:rsidRDefault="005921CA" w:rsidP="00903E94">
      <w:pPr>
        <w:pStyle w:val="2f2"/>
        <w:rPr>
          <w:rFonts w:cs="Huawei Sans"/>
        </w:rPr>
      </w:pPr>
      <w:r w:rsidRPr="006346DD">
        <w:rPr>
          <w:rFonts w:cs="Huawei Sans"/>
        </w:rPr>
        <w:t>[PE1-bgp-af-evpn] peer FC01::5 advertise encap-type srv6</w:t>
      </w:r>
    </w:p>
    <w:p w14:paraId="31C4ABD8" w14:textId="77777777" w:rsidR="005921CA" w:rsidRPr="006346DD" w:rsidRDefault="005921CA" w:rsidP="00903E94">
      <w:pPr>
        <w:pStyle w:val="2f2"/>
        <w:rPr>
          <w:rFonts w:cs="Huawei Sans"/>
        </w:rPr>
      </w:pPr>
      <w:r w:rsidRPr="006346DD">
        <w:rPr>
          <w:rFonts w:cs="Huawei Sans"/>
        </w:rPr>
        <w:t>[PE1-bgp-af-evpn] peer FC01::6 enable</w:t>
      </w:r>
    </w:p>
    <w:p w14:paraId="610148FF" w14:textId="77777777" w:rsidR="005921CA" w:rsidRPr="006346DD" w:rsidRDefault="005921CA" w:rsidP="00903E94">
      <w:pPr>
        <w:pStyle w:val="2f2"/>
        <w:rPr>
          <w:rFonts w:cs="Huawei Sans"/>
        </w:rPr>
      </w:pPr>
      <w:r w:rsidRPr="006346DD">
        <w:rPr>
          <w:rFonts w:cs="Huawei Sans"/>
        </w:rPr>
        <w:lastRenderedPageBreak/>
        <w:t>[PE1-bgp-af-evpn] peer FC01::6 advertise-community</w:t>
      </w:r>
    </w:p>
    <w:p w14:paraId="095A3C13" w14:textId="77777777" w:rsidR="005921CA" w:rsidRPr="006346DD" w:rsidRDefault="005921CA" w:rsidP="00903E94">
      <w:pPr>
        <w:pStyle w:val="2f2"/>
        <w:rPr>
          <w:rFonts w:cs="Huawei Sans"/>
        </w:rPr>
      </w:pPr>
      <w:r w:rsidRPr="006346DD">
        <w:rPr>
          <w:rFonts w:cs="Huawei Sans"/>
        </w:rPr>
        <w:t xml:space="preserve">[PE1-bgp-af-evpn] peer FC01::6 advertise encap-type srv6   </w:t>
      </w:r>
    </w:p>
    <w:p w14:paraId="6331358A" w14:textId="77777777" w:rsidR="00EC4933" w:rsidRDefault="00EC4933" w:rsidP="00EC4933">
      <w:pPr>
        <w:pStyle w:val="1f0"/>
      </w:pPr>
      <w:r>
        <w:t>PE1 is used as an example. The configurations of other PEs are similar to the configuration of PE1.</w:t>
      </w:r>
    </w:p>
    <w:p w14:paraId="71DFDEB3" w14:textId="77777777" w:rsidR="00EC4933" w:rsidRDefault="00EC4933" w:rsidP="00EC4933">
      <w:pPr>
        <w:pStyle w:val="1f0"/>
      </w:pPr>
      <w:r>
        <w:t xml:space="preserve">By default, EVPN routes advertised by a local device to its peers carry the MPLS encapsulation attribute, which cannot be used for SRv6 forwarding. To enable EVPN routes to recurse to SRv6 tunnels, run the </w:t>
      </w:r>
      <w:r>
        <w:rPr>
          <w:b/>
          <w:bCs/>
        </w:rPr>
        <w:t>peer advertise encap-type srv6</w:t>
      </w:r>
      <w:r>
        <w:t xml:space="preserve"> command.</w:t>
      </w:r>
    </w:p>
    <w:p w14:paraId="0A1DE204" w14:textId="307421AC" w:rsidR="005921CA" w:rsidRPr="006346DD" w:rsidRDefault="00EC4933" w:rsidP="00EC4933">
      <w:pPr>
        <w:pStyle w:val="1f0"/>
        <w:rPr>
          <w:rFonts w:cs="Huawei Sans"/>
        </w:rPr>
      </w:pPr>
      <w:r>
        <w:t># Configure RRs.</w:t>
      </w:r>
    </w:p>
    <w:p w14:paraId="37746176" w14:textId="77777777" w:rsidR="005921CA" w:rsidRPr="006346DD" w:rsidRDefault="005921CA" w:rsidP="00D14A3F">
      <w:pPr>
        <w:pStyle w:val="2f2"/>
        <w:rPr>
          <w:rFonts w:cs="Huawei Sans"/>
        </w:rPr>
      </w:pPr>
      <w:r w:rsidRPr="006346DD">
        <w:rPr>
          <w:rFonts w:cs="Huawei Sans"/>
        </w:rPr>
        <w:t>[P1]bgp 65001</w:t>
      </w:r>
    </w:p>
    <w:p w14:paraId="06CBB394" w14:textId="77777777" w:rsidR="005921CA" w:rsidRPr="006346DD" w:rsidRDefault="005921CA" w:rsidP="00D14A3F">
      <w:pPr>
        <w:pStyle w:val="2f2"/>
        <w:rPr>
          <w:rFonts w:cs="Huawei Sans"/>
        </w:rPr>
      </w:pPr>
      <w:r w:rsidRPr="006346DD">
        <w:rPr>
          <w:rFonts w:cs="Huawei Sans"/>
        </w:rPr>
        <w:t>[P1-bgp] router-id 1.0.0.5</w:t>
      </w:r>
    </w:p>
    <w:p w14:paraId="4FB4E1B9" w14:textId="77777777" w:rsidR="005921CA" w:rsidRPr="006346DD" w:rsidRDefault="005921CA" w:rsidP="00D14A3F">
      <w:pPr>
        <w:pStyle w:val="2f2"/>
        <w:rPr>
          <w:rFonts w:cs="Huawei Sans"/>
        </w:rPr>
      </w:pPr>
      <w:r w:rsidRPr="006346DD">
        <w:rPr>
          <w:rFonts w:cs="Huawei Sans"/>
        </w:rPr>
        <w:t>[P1-bgp] undo default ipv4-unicast</w:t>
      </w:r>
    </w:p>
    <w:p w14:paraId="69444F72" w14:textId="77777777" w:rsidR="005921CA" w:rsidRPr="006346DD" w:rsidRDefault="005921CA" w:rsidP="00D14A3F">
      <w:pPr>
        <w:pStyle w:val="2f2"/>
        <w:rPr>
          <w:rFonts w:cs="Huawei Sans"/>
        </w:rPr>
      </w:pPr>
      <w:r w:rsidRPr="006346DD">
        <w:rPr>
          <w:rFonts w:cs="Huawei Sans"/>
        </w:rPr>
        <w:t>[P1-bgp] group RR-ipv6 internal</w:t>
      </w:r>
    </w:p>
    <w:p w14:paraId="7CA8AF10" w14:textId="77777777" w:rsidR="00CD3F00" w:rsidRPr="006346DD" w:rsidRDefault="00CD3F00" w:rsidP="00D14A3F">
      <w:pPr>
        <w:pStyle w:val="2f2"/>
        <w:rPr>
          <w:rFonts w:cs="Huawei Sans"/>
        </w:rPr>
      </w:pPr>
      <w:r w:rsidRPr="006346DD">
        <w:rPr>
          <w:rFonts w:cs="Huawei Sans"/>
        </w:rPr>
        <w:t>[P1-bgp] peer RR connect-interface LoopBack0</w:t>
      </w:r>
    </w:p>
    <w:p w14:paraId="6E50F32B" w14:textId="77777777" w:rsidR="00CD3F00" w:rsidRPr="006346DD" w:rsidRDefault="00CD3F00" w:rsidP="00CD3F00">
      <w:pPr>
        <w:pStyle w:val="2f2"/>
        <w:rPr>
          <w:rFonts w:cs="Huawei Sans"/>
        </w:rPr>
      </w:pPr>
      <w:r w:rsidRPr="006346DD">
        <w:rPr>
          <w:rFonts w:cs="Huawei Sans"/>
        </w:rPr>
        <w:t>[P1-bgp] peer FC01::1 group RR-ipv6</w:t>
      </w:r>
    </w:p>
    <w:p w14:paraId="328DAA4A" w14:textId="77777777" w:rsidR="00CD3F00" w:rsidRPr="006346DD" w:rsidRDefault="00CD3F00" w:rsidP="00CD3F00">
      <w:pPr>
        <w:pStyle w:val="2f2"/>
        <w:rPr>
          <w:rFonts w:cs="Huawei Sans"/>
        </w:rPr>
      </w:pPr>
      <w:r w:rsidRPr="006346DD">
        <w:rPr>
          <w:rFonts w:cs="Huawei Sans"/>
        </w:rPr>
        <w:t>[P1-bgp] peer FC01::2 group RR-ipv6</w:t>
      </w:r>
    </w:p>
    <w:p w14:paraId="7FCAA17C" w14:textId="77777777" w:rsidR="00CD3F00" w:rsidRPr="006346DD" w:rsidRDefault="00CD3F00" w:rsidP="00CD3F00">
      <w:pPr>
        <w:pStyle w:val="2f2"/>
        <w:rPr>
          <w:rFonts w:cs="Huawei Sans"/>
        </w:rPr>
      </w:pPr>
      <w:r w:rsidRPr="006346DD">
        <w:rPr>
          <w:rFonts w:cs="Huawei Sans"/>
        </w:rPr>
        <w:t>[P1-bgp] peer FC01::3 group RR-ipv6</w:t>
      </w:r>
    </w:p>
    <w:p w14:paraId="1BA212A0" w14:textId="77777777" w:rsidR="00CD3F00" w:rsidRPr="006346DD" w:rsidRDefault="00CD3F00" w:rsidP="00CD3F00">
      <w:pPr>
        <w:pStyle w:val="2f2"/>
        <w:rPr>
          <w:rFonts w:cs="Huawei Sans"/>
        </w:rPr>
      </w:pPr>
      <w:r w:rsidRPr="006346DD">
        <w:rPr>
          <w:rFonts w:cs="Huawei Sans"/>
        </w:rPr>
        <w:t>[P1-bgp] peer FC01::4 group RR-ipv6</w:t>
      </w:r>
    </w:p>
    <w:p w14:paraId="33B15247" w14:textId="77777777" w:rsidR="005A0609" w:rsidRPr="006346DD" w:rsidRDefault="005A0609" w:rsidP="00CD3F00">
      <w:pPr>
        <w:pStyle w:val="2f2"/>
        <w:rPr>
          <w:rFonts w:cs="Huawei Sans"/>
        </w:rPr>
      </w:pPr>
      <w:r w:rsidRPr="006346DD">
        <w:rPr>
          <w:rFonts w:cs="Huawei Sans"/>
        </w:rPr>
        <w:t>[P1-bgp] peer 2000::102 group RR-ipv6</w:t>
      </w:r>
    </w:p>
    <w:p w14:paraId="34AE3294" w14:textId="77777777" w:rsidR="005921CA" w:rsidRPr="006346DD" w:rsidRDefault="005921CA" w:rsidP="00CD3F00">
      <w:pPr>
        <w:pStyle w:val="2f2"/>
        <w:rPr>
          <w:rFonts w:cs="Huawei Sans"/>
        </w:rPr>
      </w:pPr>
      <w:r w:rsidRPr="006346DD">
        <w:rPr>
          <w:rFonts w:cs="Huawei Sans"/>
        </w:rPr>
        <w:t>[P1-bgp] l2vpn-family evpn</w:t>
      </w:r>
    </w:p>
    <w:p w14:paraId="19D727DE" w14:textId="77777777" w:rsidR="005921CA" w:rsidRPr="006346DD" w:rsidRDefault="005921CA" w:rsidP="00D14A3F">
      <w:pPr>
        <w:pStyle w:val="2f2"/>
        <w:rPr>
          <w:rFonts w:cs="Huawei Sans"/>
        </w:rPr>
      </w:pPr>
      <w:r w:rsidRPr="006346DD">
        <w:rPr>
          <w:rFonts w:cs="Huawei Sans"/>
        </w:rPr>
        <w:t>[P1-bgp-af-evpn] undo policy vpn-target</w:t>
      </w:r>
    </w:p>
    <w:p w14:paraId="6E2129CA" w14:textId="77777777" w:rsidR="005921CA" w:rsidRPr="006346DD" w:rsidRDefault="005921CA" w:rsidP="00D14A3F">
      <w:pPr>
        <w:pStyle w:val="2f2"/>
        <w:rPr>
          <w:rFonts w:cs="Huawei Sans"/>
        </w:rPr>
      </w:pPr>
      <w:r w:rsidRPr="006346DD">
        <w:rPr>
          <w:rFonts w:cs="Huawei Sans"/>
        </w:rPr>
        <w:t>[P1-bgp-af-evpn] peer FC01::1 enable</w:t>
      </w:r>
    </w:p>
    <w:p w14:paraId="094D28CA" w14:textId="77777777" w:rsidR="005921CA" w:rsidRPr="006346DD" w:rsidRDefault="005921CA" w:rsidP="00D14A3F">
      <w:pPr>
        <w:pStyle w:val="2f2"/>
        <w:rPr>
          <w:rFonts w:cs="Huawei Sans"/>
        </w:rPr>
      </w:pPr>
      <w:r w:rsidRPr="006346DD">
        <w:rPr>
          <w:rFonts w:cs="Huawei Sans"/>
        </w:rPr>
        <w:t>[P1-bgp-af-evpn] peer FC01::1 reflect-client</w:t>
      </w:r>
    </w:p>
    <w:p w14:paraId="70229157" w14:textId="77777777" w:rsidR="005921CA" w:rsidRPr="006346DD" w:rsidRDefault="005921CA" w:rsidP="00D14A3F">
      <w:pPr>
        <w:pStyle w:val="2f2"/>
        <w:rPr>
          <w:rFonts w:cs="Huawei Sans"/>
        </w:rPr>
      </w:pPr>
      <w:r w:rsidRPr="006346DD">
        <w:rPr>
          <w:rFonts w:cs="Huawei Sans"/>
        </w:rPr>
        <w:t>[P1-bgp-af-evpn] peer FC01::1 advertise-community</w:t>
      </w:r>
    </w:p>
    <w:p w14:paraId="792EAD24" w14:textId="77777777" w:rsidR="005921CA" w:rsidRPr="006346DD" w:rsidRDefault="005921CA" w:rsidP="00D14A3F">
      <w:pPr>
        <w:pStyle w:val="2f2"/>
        <w:rPr>
          <w:rFonts w:cs="Huawei Sans"/>
        </w:rPr>
      </w:pPr>
      <w:r w:rsidRPr="006346DD">
        <w:rPr>
          <w:rFonts w:cs="Huawei Sans"/>
        </w:rPr>
        <w:t>[P1-bgp-af-evpn] peer FC01::1 advertise encap-type srv6</w:t>
      </w:r>
    </w:p>
    <w:p w14:paraId="0EB525B5" w14:textId="77777777" w:rsidR="005921CA" w:rsidRPr="006346DD" w:rsidRDefault="005921CA" w:rsidP="00D14A3F">
      <w:pPr>
        <w:pStyle w:val="2f2"/>
        <w:rPr>
          <w:rFonts w:cs="Huawei Sans"/>
        </w:rPr>
      </w:pPr>
      <w:r w:rsidRPr="006346DD">
        <w:rPr>
          <w:rFonts w:cs="Huawei Sans"/>
        </w:rPr>
        <w:t>[P1-bgp-af-evpn] peer FC01::2 enable</w:t>
      </w:r>
    </w:p>
    <w:p w14:paraId="56744C52" w14:textId="77777777" w:rsidR="005921CA" w:rsidRPr="006346DD" w:rsidRDefault="005921CA" w:rsidP="00D14A3F">
      <w:pPr>
        <w:pStyle w:val="2f2"/>
        <w:rPr>
          <w:rFonts w:cs="Huawei Sans"/>
        </w:rPr>
      </w:pPr>
      <w:r w:rsidRPr="006346DD">
        <w:rPr>
          <w:rFonts w:cs="Huawei Sans"/>
        </w:rPr>
        <w:t>[P1-bgp-af-evpn] peer FC01::2 reflect-client</w:t>
      </w:r>
    </w:p>
    <w:p w14:paraId="46A0CF23" w14:textId="77777777" w:rsidR="005921CA" w:rsidRPr="006346DD" w:rsidRDefault="005921CA" w:rsidP="00D14A3F">
      <w:pPr>
        <w:pStyle w:val="2f2"/>
        <w:rPr>
          <w:rFonts w:cs="Huawei Sans"/>
        </w:rPr>
      </w:pPr>
      <w:r w:rsidRPr="006346DD">
        <w:rPr>
          <w:rFonts w:cs="Huawei Sans"/>
        </w:rPr>
        <w:t>[P1-bgp-af-evpn] peer FC01::2 advertise-community</w:t>
      </w:r>
    </w:p>
    <w:p w14:paraId="22375A64" w14:textId="77777777" w:rsidR="005921CA" w:rsidRPr="006346DD" w:rsidRDefault="005921CA" w:rsidP="00D14A3F">
      <w:pPr>
        <w:pStyle w:val="2f2"/>
        <w:rPr>
          <w:rFonts w:cs="Huawei Sans"/>
        </w:rPr>
      </w:pPr>
      <w:r w:rsidRPr="006346DD">
        <w:rPr>
          <w:rFonts w:cs="Huawei Sans"/>
        </w:rPr>
        <w:t>[P1-bgp-af-evpn] peer FC01::2 advertise encap-type srv6</w:t>
      </w:r>
    </w:p>
    <w:p w14:paraId="40937EA7" w14:textId="77777777" w:rsidR="005921CA" w:rsidRPr="006346DD" w:rsidRDefault="005921CA" w:rsidP="00D14A3F">
      <w:pPr>
        <w:pStyle w:val="2f2"/>
        <w:rPr>
          <w:rFonts w:cs="Huawei Sans"/>
        </w:rPr>
      </w:pPr>
      <w:r w:rsidRPr="006346DD">
        <w:rPr>
          <w:rFonts w:cs="Huawei Sans"/>
        </w:rPr>
        <w:t>[P1-bgp-af-evpn] peer FC01::3 enable</w:t>
      </w:r>
    </w:p>
    <w:p w14:paraId="756E9BB7" w14:textId="77777777" w:rsidR="005921CA" w:rsidRPr="006346DD" w:rsidRDefault="005921CA" w:rsidP="00D14A3F">
      <w:pPr>
        <w:pStyle w:val="2f2"/>
        <w:rPr>
          <w:rFonts w:cs="Huawei Sans"/>
        </w:rPr>
      </w:pPr>
      <w:r w:rsidRPr="006346DD">
        <w:rPr>
          <w:rFonts w:cs="Huawei Sans"/>
        </w:rPr>
        <w:t>[P1-bgp-af-evpn] peer FC01::3 reflect-client</w:t>
      </w:r>
    </w:p>
    <w:p w14:paraId="2F58AD86" w14:textId="77777777" w:rsidR="005921CA" w:rsidRPr="006346DD" w:rsidRDefault="005921CA" w:rsidP="00D14A3F">
      <w:pPr>
        <w:pStyle w:val="2f2"/>
        <w:rPr>
          <w:rFonts w:cs="Huawei Sans"/>
        </w:rPr>
      </w:pPr>
      <w:r w:rsidRPr="006346DD">
        <w:rPr>
          <w:rFonts w:cs="Huawei Sans"/>
        </w:rPr>
        <w:t>[P1-bgp-af-evpn] peer FC01::3 advertise-community</w:t>
      </w:r>
    </w:p>
    <w:p w14:paraId="7805B2D6" w14:textId="77777777" w:rsidR="005921CA" w:rsidRPr="006346DD" w:rsidRDefault="005921CA" w:rsidP="00D14A3F">
      <w:pPr>
        <w:pStyle w:val="2f2"/>
        <w:rPr>
          <w:rFonts w:cs="Huawei Sans"/>
        </w:rPr>
      </w:pPr>
      <w:r w:rsidRPr="006346DD">
        <w:rPr>
          <w:rFonts w:cs="Huawei Sans"/>
        </w:rPr>
        <w:t>[P1-bgp-af-evpn] peer FC01::3 advertise encap-type srv6</w:t>
      </w:r>
    </w:p>
    <w:p w14:paraId="0DAAAEB0" w14:textId="77777777" w:rsidR="005921CA" w:rsidRPr="006346DD" w:rsidRDefault="005921CA" w:rsidP="00D14A3F">
      <w:pPr>
        <w:pStyle w:val="2f2"/>
        <w:rPr>
          <w:rFonts w:cs="Huawei Sans"/>
        </w:rPr>
      </w:pPr>
      <w:r w:rsidRPr="006346DD">
        <w:rPr>
          <w:rFonts w:cs="Huawei Sans"/>
        </w:rPr>
        <w:t>[P1-bgp-af-evpn] peer FC01::4 enable</w:t>
      </w:r>
    </w:p>
    <w:p w14:paraId="67FC3BA0" w14:textId="77777777" w:rsidR="005921CA" w:rsidRPr="006346DD" w:rsidRDefault="005921CA" w:rsidP="00D14A3F">
      <w:pPr>
        <w:pStyle w:val="2f2"/>
        <w:rPr>
          <w:rFonts w:cs="Huawei Sans"/>
        </w:rPr>
      </w:pPr>
      <w:r w:rsidRPr="006346DD">
        <w:rPr>
          <w:rFonts w:cs="Huawei Sans"/>
        </w:rPr>
        <w:t>[P1-bgp-af-evpn] peer FC01::4 reflect-client</w:t>
      </w:r>
    </w:p>
    <w:p w14:paraId="528850FA" w14:textId="77777777" w:rsidR="005921CA" w:rsidRPr="006346DD" w:rsidRDefault="005921CA" w:rsidP="00D14A3F">
      <w:pPr>
        <w:pStyle w:val="2f2"/>
        <w:rPr>
          <w:rFonts w:cs="Huawei Sans"/>
        </w:rPr>
      </w:pPr>
      <w:r w:rsidRPr="006346DD">
        <w:rPr>
          <w:rFonts w:cs="Huawei Sans"/>
        </w:rPr>
        <w:t>[P1-bgp-af-evpn] peer FC01::4 advertise-community</w:t>
      </w:r>
    </w:p>
    <w:p w14:paraId="52975738" w14:textId="77777777" w:rsidR="005921CA" w:rsidRPr="006346DD" w:rsidRDefault="005921CA" w:rsidP="00D14A3F">
      <w:pPr>
        <w:pStyle w:val="2f2"/>
        <w:rPr>
          <w:rFonts w:cs="Huawei Sans"/>
        </w:rPr>
      </w:pPr>
      <w:r w:rsidRPr="006346DD">
        <w:rPr>
          <w:rFonts w:cs="Huawei Sans"/>
        </w:rPr>
        <w:t>[P1-bgp-af-evpn] peer FC01::4 advertise encap-type srv6</w:t>
      </w:r>
    </w:p>
    <w:p w14:paraId="7F73E297" w14:textId="77777777" w:rsidR="00EC4933" w:rsidRDefault="00EC4933" w:rsidP="00EC4933">
      <w:pPr>
        <w:pStyle w:val="1f0"/>
      </w:pPr>
      <w:r>
        <w:t>P1 is used as an example. The configuration of P2 is similar to the configuration of P1.</w:t>
      </w:r>
    </w:p>
    <w:p w14:paraId="2E61AD5B" w14:textId="009A2ABB" w:rsidR="005921CA" w:rsidRPr="006346DD" w:rsidRDefault="00EC4933" w:rsidP="00EC4933">
      <w:pPr>
        <w:pStyle w:val="1f0"/>
        <w:rPr>
          <w:rFonts w:cs="Huawei Sans"/>
        </w:rPr>
      </w:pPr>
      <w:r>
        <w:t># Check EVPN peer relationships between PEs and RRs.</w:t>
      </w:r>
    </w:p>
    <w:p w14:paraId="7444372D" w14:textId="77777777" w:rsidR="005921CA" w:rsidRPr="006346DD" w:rsidRDefault="005A0609" w:rsidP="005921CA">
      <w:pPr>
        <w:pStyle w:val="2f2"/>
        <w:rPr>
          <w:rFonts w:cs="Huawei Sans"/>
        </w:rPr>
      </w:pPr>
      <w:r w:rsidRPr="006346DD">
        <w:rPr>
          <w:rFonts w:cs="Huawei Sans"/>
        </w:rPr>
        <w:t>[P1]display bgp evpn peer</w:t>
      </w:r>
      <w:r w:rsidRPr="006346DD">
        <w:rPr>
          <w:rFonts w:cs="Huawei Sans"/>
        </w:rPr>
        <w:tab/>
      </w:r>
    </w:p>
    <w:p w14:paraId="78059F3F" w14:textId="77777777" w:rsidR="005921CA" w:rsidRPr="006346DD" w:rsidRDefault="005921CA" w:rsidP="005921CA">
      <w:pPr>
        <w:pStyle w:val="2f2"/>
        <w:rPr>
          <w:rFonts w:cs="Huawei Sans"/>
        </w:rPr>
      </w:pPr>
      <w:r w:rsidRPr="006346DD">
        <w:rPr>
          <w:rFonts w:cs="Huawei Sans"/>
        </w:rPr>
        <w:tab/>
      </w:r>
    </w:p>
    <w:p w14:paraId="0ABB354B" w14:textId="77777777" w:rsidR="005921CA" w:rsidRPr="006346DD" w:rsidRDefault="005921CA" w:rsidP="005921CA">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1.0.0.5</w:t>
      </w:r>
    </w:p>
    <w:p w14:paraId="4AF82608" w14:textId="77777777" w:rsidR="005921CA" w:rsidRPr="006346DD" w:rsidRDefault="005921CA" w:rsidP="005921C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2CD7EC0E" w14:textId="77777777" w:rsidR="005921CA" w:rsidRPr="006346DD" w:rsidRDefault="005921CA" w:rsidP="005921C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4</w:t>
      </w:r>
    </w:p>
    <w:p w14:paraId="7287A52E" w14:textId="77777777" w:rsidR="005921CA" w:rsidRPr="008B4847" w:rsidRDefault="005921CA" w:rsidP="008B4847">
      <w:pPr>
        <w:pStyle w:val="2f2"/>
      </w:pPr>
    </w:p>
    <w:p w14:paraId="58D8DC95" w14:textId="77777777" w:rsidR="005921CA" w:rsidRPr="006346DD" w:rsidRDefault="005921CA" w:rsidP="005921C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1293182C" w14:textId="77777777" w:rsidR="005921CA" w:rsidRPr="006346DD" w:rsidRDefault="005921CA" w:rsidP="005921CA">
      <w:pPr>
        <w:pStyle w:val="2f2"/>
        <w:rPr>
          <w:rFonts w:cs="Huawei Sans"/>
        </w:rPr>
      </w:pPr>
      <w:r w:rsidRPr="006346DD">
        <w:rPr>
          <w:rFonts w:cs="Huawei Sans"/>
        </w:rPr>
        <w:tab/>
      </w:r>
      <w:r w:rsidRPr="006346DD">
        <w:rPr>
          <w:rFonts w:cs="Huawei Sans"/>
        </w:rPr>
        <w:tab/>
        <w:t>FC01::1</w:t>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3291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3338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0047h26m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1</w:t>
      </w:r>
    </w:p>
    <w:p w14:paraId="301313DF" w14:textId="77777777" w:rsidR="005921CA" w:rsidRPr="006346DD" w:rsidRDefault="005921CA" w:rsidP="005921CA">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7283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7349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0105h23m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66EE1B37" w14:textId="77777777" w:rsidR="005921CA" w:rsidRPr="006346DD" w:rsidRDefault="005A0609" w:rsidP="005921CA">
      <w:pPr>
        <w:pStyle w:val="2f2"/>
        <w:rPr>
          <w:rFonts w:cs="Huawei Sans"/>
        </w:rPr>
      </w:pPr>
      <w:r w:rsidRPr="006346DD">
        <w:rPr>
          <w:rFonts w:cs="Huawei Sans"/>
        </w:rPr>
        <w:tab/>
      </w:r>
      <w:r w:rsidRPr="006346DD">
        <w:rPr>
          <w:rFonts w:cs="Huawei Sans"/>
        </w:rPr>
        <w:tab/>
        <w:t>FC01::3</w:t>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7273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7358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0105h23m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1</w:t>
      </w:r>
    </w:p>
    <w:p w14:paraId="5796F894" w14:textId="77777777" w:rsidR="005921CA" w:rsidRPr="006346DD" w:rsidRDefault="005A0609" w:rsidP="005921CA">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3284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0047h16m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1</w:t>
      </w:r>
    </w:p>
    <w:p w14:paraId="55CB194F" w14:textId="77777777" w:rsidR="005921CA" w:rsidRPr="006346DD" w:rsidRDefault="005921CA" w:rsidP="005921CA">
      <w:pPr>
        <w:ind w:left="1021"/>
        <w:rPr>
          <w:rFonts w:ascii="Huawei Sans" w:hAnsi="Huawei Sans" w:cs="Huawei Sans"/>
          <w:sz w:val="21"/>
        </w:rPr>
      </w:pPr>
    </w:p>
    <w:p w14:paraId="6B96D9D7" w14:textId="77777777" w:rsidR="005921CA" w:rsidRPr="006346DD" w:rsidRDefault="005921CA" w:rsidP="005921CA">
      <w:pPr>
        <w:pStyle w:val="2f2"/>
        <w:rPr>
          <w:rFonts w:cs="Huawei Sans"/>
        </w:rPr>
      </w:pPr>
      <w:r w:rsidRPr="006346DD">
        <w:rPr>
          <w:rFonts w:cs="Huawei Sans"/>
        </w:rPr>
        <w:t>[P2]display</w:t>
      </w:r>
      <w:r w:rsidRPr="006346DD">
        <w:rPr>
          <w:rFonts w:cs="Huawei Sans"/>
        </w:rPr>
        <w:tab/>
        <w:t>bgp</w:t>
      </w:r>
      <w:r w:rsidRPr="006346DD">
        <w:rPr>
          <w:rFonts w:cs="Huawei Sans"/>
        </w:rPr>
        <w:tab/>
        <w:t xml:space="preserve">evpn </w:t>
      </w:r>
      <w:r w:rsidRPr="006346DD">
        <w:rPr>
          <w:rFonts w:cs="Huawei Sans"/>
        </w:rPr>
        <w:tab/>
        <w:t>peer</w:t>
      </w:r>
      <w:r w:rsidRPr="006346DD">
        <w:rPr>
          <w:rFonts w:cs="Huawei Sans"/>
        </w:rPr>
        <w:tab/>
      </w:r>
    </w:p>
    <w:p w14:paraId="15300DC3" w14:textId="77777777" w:rsidR="005921CA" w:rsidRPr="006346DD" w:rsidRDefault="005921CA" w:rsidP="005921CA">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1.0.0.6</w:t>
      </w:r>
    </w:p>
    <w:p w14:paraId="6F8CA0AB" w14:textId="77777777" w:rsidR="005921CA" w:rsidRPr="006346DD" w:rsidRDefault="005921CA" w:rsidP="005921C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00FCAE1F" w14:textId="77777777" w:rsidR="005921CA" w:rsidRPr="006346DD" w:rsidRDefault="005921CA" w:rsidP="005921C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4</w:t>
      </w:r>
    </w:p>
    <w:p w14:paraId="78B0813F" w14:textId="77777777" w:rsidR="005921CA" w:rsidRPr="006346DD" w:rsidRDefault="005921CA" w:rsidP="005921CA">
      <w:pPr>
        <w:pStyle w:val="2f2"/>
        <w:rPr>
          <w:rFonts w:cs="Huawei Sans"/>
        </w:rPr>
      </w:pPr>
    </w:p>
    <w:p w14:paraId="265B519D" w14:textId="77777777" w:rsidR="005921CA" w:rsidRPr="006346DD" w:rsidRDefault="005921CA" w:rsidP="005921C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1856BF7E" w14:textId="77777777" w:rsidR="005921CA" w:rsidRPr="006346DD" w:rsidRDefault="005921CA" w:rsidP="005921CA">
      <w:pPr>
        <w:pStyle w:val="2f2"/>
        <w:rPr>
          <w:rFonts w:cs="Huawei Sans"/>
        </w:rPr>
      </w:pPr>
      <w:r w:rsidRPr="006346DD">
        <w:rPr>
          <w:rFonts w:cs="Huawei Sans"/>
        </w:rPr>
        <w:tab/>
      </w:r>
      <w:r w:rsidRPr="006346DD">
        <w:rPr>
          <w:rFonts w:cs="Huawei Sans"/>
        </w:rPr>
        <w:tab/>
        <w:t>FC01::1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3291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3338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0047h26m</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52FCF4E0" w14:textId="77777777" w:rsidR="005921CA" w:rsidRPr="006346DD" w:rsidRDefault="005921CA" w:rsidP="005921CA">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7283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7349</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0105h23m</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4D4B26BE" w14:textId="77777777" w:rsidR="005921CA" w:rsidRPr="006346DD" w:rsidRDefault="005A0609" w:rsidP="005921CA">
      <w:pPr>
        <w:pStyle w:val="2f2"/>
        <w:rPr>
          <w:rFonts w:cs="Huawei Sans"/>
        </w:rPr>
      </w:pPr>
      <w:r w:rsidRPr="006346DD">
        <w:rPr>
          <w:rFonts w:cs="Huawei Sans"/>
        </w:rPr>
        <w:tab/>
      </w:r>
      <w:r w:rsidRPr="006346DD">
        <w:rPr>
          <w:rFonts w:cs="Huawei Sans"/>
        </w:rPr>
        <w:tab/>
        <w:t>FC01::3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7273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7358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0105h23m</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571A1A0B" w14:textId="77777777" w:rsidR="005921CA" w:rsidRPr="006346DD" w:rsidRDefault="005A0609" w:rsidP="005921CA">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3284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0047h16m</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w:t>
      </w:r>
    </w:p>
    <w:p w14:paraId="1F65FBBA" w14:textId="6D6A2BF1" w:rsidR="005921CA" w:rsidRPr="006346DD" w:rsidRDefault="00EC4933" w:rsidP="00A37A78">
      <w:pPr>
        <w:pStyle w:val="1f0"/>
        <w:rPr>
          <w:rFonts w:cs="Huawei Sans"/>
        </w:rPr>
      </w:pPr>
      <w:r>
        <w:t>Check whether the peer relationships between PEs and RRs are normal.</w:t>
      </w:r>
    </w:p>
    <w:p w14:paraId="39630577" w14:textId="77777777" w:rsidR="005921CA" w:rsidRPr="006346DD" w:rsidRDefault="005921CA" w:rsidP="005921CA">
      <w:pPr>
        <w:pStyle w:val="30"/>
        <w:rPr>
          <w:rFonts w:cs="Huawei Sans"/>
        </w:rPr>
      </w:pPr>
      <w:r w:rsidRPr="006346DD">
        <w:rPr>
          <w:rFonts w:cs="Huawei Sans"/>
        </w:rPr>
        <w:t>Establishment BGP-LS peer relationships.</w:t>
      </w:r>
    </w:p>
    <w:p w14:paraId="78790A34" w14:textId="77777777" w:rsidR="00EC4933" w:rsidRPr="00F908E8" w:rsidRDefault="00EC4933" w:rsidP="00EC4933">
      <w:pPr>
        <w:pStyle w:val="1f0"/>
      </w:pPr>
      <w:r>
        <w:t>Establish a BGP-LS peer relationship between each RR and iMaster NCE-IP for redundancy protection.</w:t>
      </w:r>
    </w:p>
    <w:p w14:paraId="568970EA" w14:textId="77777777" w:rsidR="00EC4933" w:rsidRPr="00F908E8" w:rsidRDefault="00EC4933" w:rsidP="00EC4933">
      <w:pPr>
        <w:pStyle w:val="1f0"/>
      </w:pPr>
      <w:r>
        <w:t>Establish BGP-LS peer relationships between PEs and RRs, so that RRs can report SRv6 Policy path status.</w:t>
      </w:r>
    </w:p>
    <w:p w14:paraId="71BD9CF1" w14:textId="77777777" w:rsidR="00EC4933" w:rsidRDefault="00EC4933" w:rsidP="00EC4933">
      <w:pPr>
        <w:pStyle w:val="1f0"/>
      </w:pPr>
      <w:r>
        <w:t>This section describes only device-side configurations. Controller-side configurations are described in the following sections.</w:t>
      </w:r>
    </w:p>
    <w:p w14:paraId="480337CF" w14:textId="739FEB57" w:rsidR="005921CA" w:rsidRPr="006346DD" w:rsidRDefault="00EC4933" w:rsidP="00EC4933">
      <w:pPr>
        <w:pStyle w:val="1f0"/>
        <w:rPr>
          <w:rFonts w:cs="Huawei Sans"/>
        </w:rPr>
      </w:pPr>
      <w:r>
        <w:t># Configure RRs.</w:t>
      </w:r>
    </w:p>
    <w:p w14:paraId="3E80E953" w14:textId="77777777" w:rsidR="005921CA" w:rsidRPr="006346DD" w:rsidRDefault="005921CA" w:rsidP="005A0609">
      <w:pPr>
        <w:pStyle w:val="2f2"/>
        <w:rPr>
          <w:rFonts w:cs="Huawei Sans"/>
        </w:rPr>
      </w:pPr>
      <w:r w:rsidRPr="006346DD">
        <w:rPr>
          <w:rFonts w:cs="Huawei Sans"/>
        </w:rPr>
        <w:t>[P1]bgp 65001</w:t>
      </w:r>
    </w:p>
    <w:p w14:paraId="7283E8EB" w14:textId="77777777" w:rsidR="005921CA" w:rsidRPr="006346DD" w:rsidRDefault="005921CA" w:rsidP="005A0609">
      <w:pPr>
        <w:pStyle w:val="2f2"/>
        <w:rPr>
          <w:rFonts w:cs="Huawei Sans"/>
        </w:rPr>
      </w:pPr>
      <w:r w:rsidRPr="006346DD">
        <w:rPr>
          <w:rFonts w:cs="Huawei Sans"/>
        </w:rPr>
        <w:t>[P1-bgp] link-state-family unicast</w:t>
      </w:r>
    </w:p>
    <w:p w14:paraId="498B826C" w14:textId="77777777" w:rsidR="005921CA" w:rsidRPr="006346DD" w:rsidRDefault="005921CA" w:rsidP="005A0609">
      <w:pPr>
        <w:pStyle w:val="2f2"/>
        <w:rPr>
          <w:rFonts w:cs="Huawei Sans"/>
        </w:rPr>
      </w:pPr>
      <w:r w:rsidRPr="006346DD">
        <w:rPr>
          <w:rFonts w:cs="Huawei Sans"/>
        </w:rPr>
        <w:t xml:space="preserve">[P1-bgp-af-ls] </w:t>
      </w:r>
      <w:r w:rsidRPr="006346DD">
        <w:rPr>
          <w:rFonts w:cs="Huawei Sans"/>
          <w:color w:val="C7000B"/>
        </w:rPr>
        <w:t>domain identifier 1.0.0.56</w:t>
      </w:r>
    </w:p>
    <w:p w14:paraId="0817373D" w14:textId="77777777" w:rsidR="005921CA" w:rsidRPr="006346DD" w:rsidRDefault="005921CA" w:rsidP="005A0609">
      <w:pPr>
        <w:pStyle w:val="2f2"/>
        <w:rPr>
          <w:rFonts w:cs="Huawei Sans"/>
        </w:rPr>
      </w:pPr>
      <w:r w:rsidRPr="006346DD">
        <w:rPr>
          <w:rFonts w:cs="Huawei Sans"/>
        </w:rPr>
        <w:t>[P1-bgp-af-ls] peer 2000::102 enable</w:t>
      </w:r>
    </w:p>
    <w:p w14:paraId="7DAED601" w14:textId="77777777" w:rsidR="005921CA" w:rsidRPr="006346DD" w:rsidRDefault="005921CA" w:rsidP="005A0609">
      <w:pPr>
        <w:pStyle w:val="2f2"/>
        <w:rPr>
          <w:rFonts w:cs="Huawei Sans"/>
        </w:rPr>
      </w:pPr>
      <w:r w:rsidRPr="006346DD">
        <w:rPr>
          <w:rFonts w:cs="Huawei Sans"/>
        </w:rPr>
        <w:t>[P1-bgp-af-ls] peer 2000::102 reflect-client</w:t>
      </w:r>
    </w:p>
    <w:p w14:paraId="3754E311" w14:textId="77777777" w:rsidR="005921CA" w:rsidRPr="006346DD" w:rsidRDefault="005921CA" w:rsidP="005A0609">
      <w:pPr>
        <w:pStyle w:val="2f2"/>
        <w:rPr>
          <w:rFonts w:cs="Huawei Sans"/>
        </w:rPr>
      </w:pPr>
      <w:r w:rsidRPr="006346DD">
        <w:rPr>
          <w:rFonts w:cs="Huawei Sans"/>
        </w:rPr>
        <w:t>[P1-bgp-af-ls] peer FC01::1 enable</w:t>
      </w:r>
    </w:p>
    <w:p w14:paraId="4E97E302" w14:textId="77777777" w:rsidR="005921CA" w:rsidRPr="006346DD" w:rsidRDefault="005921CA" w:rsidP="005A0609">
      <w:pPr>
        <w:pStyle w:val="2f2"/>
        <w:rPr>
          <w:rFonts w:cs="Huawei Sans"/>
        </w:rPr>
      </w:pPr>
      <w:r w:rsidRPr="006346DD">
        <w:rPr>
          <w:rFonts w:cs="Huawei Sans"/>
        </w:rPr>
        <w:t>[P1-bgp-af-ls] peer FC01::1 reflect-client</w:t>
      </w:r>
    </w:p>
    <w:p w14:paraId="33ECA9C8" w14:textId="77777777" w:rsidR="005921CA" w:rsidRPr="006346DD" w:rsidRDefault="005921CA" w:rsidP="005A0609">
      <w:pPr>
        <w:pStyle w:val="2f2"/>
        <w:rPr>
          <w:rFonts w:cs="Huawei Sans"/>
        </w:rPr>
      </w:pPr>
      <w:r w:rsidRPr="006346DD">
        <w:rPr>
          <w:rFonts w:cs="Huawei Sans"/>
        </w:rPr>
        <w:t>[P1-bgp-af-ls] peer FC01::2 enable</w:t>
      </w:r>
    </w:p>
    <w:p w14:paraId="193A2045" w14:textId="77777777" w:rsidR="005921CA" w:rsidRPr="006346DD" w:rsidRDefault="005921CA" w:rsidP="005A0609">
      <w:pPr>
        <w:pStyle w:val="2f2"/>
        <w:rPr>
          <w:rFonts w:cs="Huawei Sans"/>
        </w:rPr>
      </w:pPr>
      <w:r w:rsidRPr="006346DD">
        <w:rPr>
          <w:rFonts w:cs="Huawei Sans"/>
        </w:rPr>
        <w:t>[P1-bgp-af-ls] peer FC01::2 reflect-client</w:t>
      </w:r>
    </w:p>
    <w:p w14:paraId="65F4BCE6" w14:textId="77777777" w:rsidR="005921CA" w:rsidRPr="006346DD" w:rsidRDefault="005921CA" w:rsidP="005A0609">
      <w:pPr>
        <w:pStyle w:val="2f2"/>
        <w:rPr>
          <w:rFonts w:cs="Huawei Sans"/>
        </w:rPr>
      </w:pPr>
      <w:r w:rsidRPr="006346DD">
        <w:rPr>
          <w:rFonts w:cs="Huawei Sans"/>
        </w:rPr>
        <w:t>[P1-bgp-af-ls] peer FC01::3 enable</w:t>
      </w:r>
    </w:p>
    <w:p w14:paraId="78FFA87B" w14:textId="77777777" w:rsidR="005921CA" w:rsidRPr="006346DD" w:rsidRDefault="005921CA" w:rsidP="005A0609">
      <w:pPr>
        <w:pStyle w:val="2f2"/>
        <w:rPr>
          <w:rFonts w:cs="Huawei Sans"/>
        </w:rPr>
      </w:pPr>
      <w:r w:rsidRPr="006346DD">
        <w:rPr>
          <w:rFonts w:cs="Huawei Sans"/>
        </w:rPr>
        <w:t>[P1-bgp-af-ls] peer FC01::3 reflect-client</w:t>
      </w:r>
    </w:p>
    <w:p w14:paraId="02EF6A3A" w14:textId="77777777" w:rsidR="005921CA" w:rsidRPr="006346DD" w:rsidRDefault="005921CA" w:rsidP="005A0609">
      <w:pPr>
        <w:pStyle w:val="2f2"/>
        <w:rPr>
          <w:rFonts w:cs="Huawei Sans"/>
        </w:rPr>
      </w:pPr>
      <w:r w:rsidRPr="006346DD">
        <w:rPr>
          <w:rFonts w:cs="Huawei Sans"/>
        </w:rPr>
        <w:t>[P1-bgp-af-ls] peer FC01::4 enable</w:t>
      </w:r>
    </w:p>
    <w:p w14:paraId="35CAEA25" w14:textId="77777777" w:rsidR="005921CA" w:rsidRPr="006346DD" w:rsidRDefault="005921CA" w:rsidP="005A0609">
      <w:pPr>
        <w:pStyle w:val="2f2"/>
        <w:rPr>
          <w:rFonts w:cs="Huawei Sans"/>
        </w:rPr>
      </w:pPr>
      <w:r w:rsidRPr="006346DD">
        <w:rPr>
          <w:rFonts w:cs="Huawei Sans"/>
        </w:rPr>
        <w:t>[P1-bgp-af-ls] peer FC01::4 reflect-client</w:t>
      </w:r>
    </w:p>
    <w:p w14:paraId="44855453" w14:textId="77777777" w:rsidR="005921CA" w:rsidRPr="006346DD" w:rsidRDefault="005921CA" w:rsidP="005921CA">
      <w:pPr>
        <w:ind w:left="1021"/>
        <w:rPr>
          <w:rFonts w:ascii="Huawei Sans" w:hAnsi="Huawei Sans" w:cs="Huawei Sans"/>
          <w:sz w:val="21"/>
        </w:rPr>
      </w:pPr>
      <w:r w:rsidRPr="006346DD">
        <w:rPr>
          <w:rFonts w:ascii="Huawei Sans" w:hAnsi="Huawei Sans" w:cs="Huawei Sans"/>
          <w:sz w:val="21"/>
        </w:rPr>
        <w:t>P1 is used as an example.</w:t>
      </w:r>
    </w:p>
    <w:p w14:paraId="1E669E5E" w14:textId="13F7FE6F" w:rsidR="005921CA" w:rsidRPr="006346DD" w:rsidRDefault="00EC4933" w:rsidP="00A37A78">
      <w:pPr>
        <w:pStyle w:val="1f0"/>
        <w:rPr>
          <w:rFonts w:cs="Huawei Sans"/>
        </w:rPr>
      </w:pPr>
      <w:r>
        <w:t># Configure PEs.</w:t>
      </w:r>
    </w:p>
    <w:p w14:paraId="61D63923" w14:textId="77777777" w:rsidR="005921CA" w:rsidRPr="006346DD" w:rsidRDefault="005921CA" w:rsidP="005A0609">
      <w:pPr>
        <w:pStyle w:val="2f2"/>
        <w:rPr>
          <w:rFonts w:cs="Huawei Sans"/>
        </w:rPr>
      </w:pPr>
      <w:r w:rsidRPr="006346DD">
        <w:rPr>
          <w:rFonts w:cs="Huawei Sans"/>
        </w:rPr>
        <w:t>[PE1]bgp 65001</w:t>
      </w:r>
    </w:p>
    <w:p w14:paraId="725AEE5F" w14:textId="77777777" w:rsidR="005921CA" w:rsidRPr="006346DD" w:rsidRDefault="005921CA" w:rsidP="005A0609">
      <w:pPr>
        <w:pStyle w:val="2f2"/>
        <w:rPr>
          <w:rFonts w:cs="Huawei Sans"/>
        </w:rPr>
      </w:pPr>
      <w:r w:rsidRPr="006346DD">
        <w:rPr>
          <w:rFonts w:cs="Huawei Sans"/>
        </w:rPr>
        <w:t>[PE1-bgp] link-state-family unicast</w:t>
      </w:r>
    </w:p>
    <w:p w14:paraId="2577999D" w14:textId="77777777" w:rsidR="005921CA" w:rsidRPr="006346DD" w:rsidRDefault="005921CA" w:rsidP="005A0609">
      <w:pPr>
        <w:pStyle w:val="2f2"/>
        <w:rPr>
          <w:rFonts w:cs="Huawei Sans"/>
        </w:rPr>
      </w:pPr>
      <w:r w:rsidRPr="006346DD">
        <w:rPr>
          <w:rFonts w:cs="Huawei Sans"/>
        </w:rPr>
        <w:t>[PE1-bgp-af-ls] peer FC01::5 enable</w:t>
      </w:r>
    </w:p>
    <w:p w14:paraId="784CF379" w14:textId="77777777" w:rsidR="005921CA" w:rsidRPr="006346DD" w:rsidRDefault="005921CA" w:rsidP="005A0609">
      <w:pPr>
        <w:pStyle w:val="2f2"/>
        <w:rPr>
          <w:rFonts w:cs="Huawei Sans"/>
        </w:rPr>
      </w:pPr>
      <w:r w:rsidRPr="006346DD">
        <w:rPr>
          <w:rFonts w:cs="Huawei Sans"/>
        </w:rPr>
        <w:t>[PE1-bgp-af-ls] peer FC01::6 enable</w:t>
      </w:r>
    </w:p>
    <w:p w14:paraId="619165EA" w14:textId="77777777" w:rsidR="00EC4933" w:rsidRDefault="00EC4933" w:rsidP="00EC4933">
      <w:pPr>
        <w:pStyle w:val="1f0"/>
      </w:pPr>
      <w:r>
        <w:t>PE1 is used as an example.</w:t>
      </w:r>
    </w:p>
    <w:p w14:paraId="0DE0C23B" w14:textId="6999DC81" w:rsidR="005921CA" w:rsidRPr="006346DD" w:rsidRDefault="00EC4933" w:rsidP="00EC4933">
      <w:pPr>
        <w:pStyle w:val="1f0"/>
        <w:rPr>
          <w:rFonts w:cs="Huawei Sans"/>
        </w:rPr>
      </w:pPr>
      <w:r>
        <w:t># Check BGP-LS peer status.</w:t>
      </w:r>
    </w:p>
    <w:p w14:paraId="0288128D" w14:textId="77777777" w:rsidR="005921CA" w:rsidRPr="006346DD" w:rsidRDefault="005921CA" w:rsidP="005A0609">
      <w:pPr>
        <w:pStyle w:val="2f2"/>
        <w:rPr>
          <w:rFonts w:cs="Huawei Sans"/>
        </w:rPr>
      </w:pPr>
      <w:r w:rsidRPr="006346DD">
        <w:rPr>
          <w:rFonts w:cs="Huawei Sans"/>
        </w:rPr>
        <w:t>[P1]</w:t>
      </w:r>
      <w:r w:rsidRPr="006346DD">
        <w:rPr>
          <w:rFonts w:cs="Huawei Sans"/>
        </w:rPr>
        <w:tab/>
        <w:t>display</w:t>
      </w:r>
      <w:r w:rsidRPr="006346DD">
        <w:rPr>
          <w:rFonts w:cs="Huawei Sans"/>
        </w:rPr>
        <w:tab/>
        <w:t>bgp</w:t>
      </w:r>
      <w:r w:rsidRPr="006346DD">
        <w:rPr>
          <w:rFonts w:cs="Huawei Sans"/>
        </w:rPr>
        <w:tab/>
        <w:t>link-state</w:t>
      </w:r>
      <w:r w:rsidRPr="006346DD">
        <w:rPr>
          <w:rFonts w:cs="Huawei Sans"/>
        </w:rPr>
        <w:tab/>
        <w:t>unicast peer</w:t>
      </w:r>
    </w:p>
    <w:p w14:paraId="393C58C8" w14:textId="77777777" w:rsidR="005921CA" w:rsidRPr="006346DD" w:rsidRDefault="005921CA" w:rsidP="005A0609">
      <w:pPr>
        <w:pStyle w:val="2f2"/>
        <w:rPr>
          <w:rFonts w:cs="Huawei Sans"/>
        </w:rPr>
      </w:pPr>
      <w:r w:rsidRPr="006346DD">
        <w:rPr>
          <w:rFonts w:cs="Huawei Sans"/>
        </w:rPr>
        <w:lastRenderedPageBreak/>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1.0.0.5</w:t>
      </w:r>
    </w:p>
    <w:p w14:paraId="5B26B4EB" w14:textId="77777777" w:rsidR="005921CA" w:rsidRPr="006346DD" w:rsidRDefault="005921CA" w:rsidP="005A0609">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76F7780E" w14:textId="77777777" w:rsidR="005921CA" w:rsidRPr="006346DD" w:rsidRDefault="005921CA" w:rsidP="005A0609">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 xml:space="preserve">established </w:t>
      </w:r>
      <w:r w:rsidRPr="006346DD">
        <w:rPr>
          <w:rFonts w:cs="Huawei Sans"/>
        </w:rPr>
        <w:tab/>
        <w:t>state</w:t>
      </w:r>
      <w:r w:rsidRPr="006346DD">
        <w:rPr>
          <w:rFonts w:cs="Huawei Sans"/>
        </w:rPr>
        <w:tab/>
        <w:t>:</w:t>
      </w:r>
      <w:r w:rsidRPr="006346DD">
        <w:rPr>
          <w:rFonts w:cs="Huawei Sans"/>
        </w:rPr>
        <w:tab/>
        <w:t>6</w:t>
      </w:r>
    </w:p>
    <w:p w14:paraId="0EC5A561" w14:textId="77777777" w:rsidR="005921CA" w:rsidRPr="006346DD" w:rsidRDefault="005921CA" w:rsidP="005A0609">
      <w:pPr>
        <w:pStyle w:val="2f2"/>
        <w:rPr>
          <w:rFonts w:cs="Huawei Sans"/>
        </w:rPr>
      </w:pPr>
    </w:p>
    <w:p w14:paraId="4F662A1E" w14:textId="77777777" w:rsidR="005921CA" w:rsidRPr="006346DD" w:rsidRDefault="005921CA" w:rsidP="005A0609">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1D6A9D5D" w14:textId="77777777" w:rsidR="005921CA" w:rsidRPr="006346DD" w:rsidRDefault="005921CA" w:rsidP="005A0609">
      <w:pPr>
        <w:pStyle w:val="2f2"/>
        <w:rPr>
          <w:rFonts w:cs="Huawei Sans"/>
        </w:rPr>
      </w:pPr>
      <w:r w:rsidRPr="006346DD">
        <w:rPr>
          <w:rFonts w:cs="Huawei Sans"/>
        </w:rPr>
        <w:tab/>
      </w:r>
      <w:r w:rsidRPr="006346DD">
        <w:rPr>
          <w:rFonts w:cs="Huawei Sans"/>
        </w:rPr>
        <w:tab/>
        <w:t>2000::102</w:t>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t>30s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p>
    <w:p w14:paraId="1E23B1CF" w14:textId="77777777" w:rsidR="005921CA" w:rsidRPr="006346DD" w:rsidRDefault="005921CA" w:rsidP="005A0609">
      <w:pPr>
        <w:pStyle w:val="2f2"/>
        <w:rPr>
          <w:rFonts w:cs="Huawei Sans"/>
        </w:rPr>
      </w:pPr>
      <w:r w:rsidRPr="006346DD">
        <w:rPr>
          <w:rFonts w:cs="Huawei Sans"/>
        </w:rPr>
        <w:tab/>
      </w:r>
      <w:r w:rsidRPr="006346DD">
        <w:rPr>
          <w:rFonts w:cs="Huawei Sans"/>
        </w:rPr>
        <w:tab/>
        <w:t>FC01::1</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283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507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t>03:02:37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136</w:t>
      </w:r>
    </w:p>
    <w:p w14:paraId="5A690E71" w14:textId="77777777" w:rsidR="005921CA" w:rsidRPr="006346DD" w:rsidRDefault="005921CA" w:rsidP="005A0609">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280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t>03:00:28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137</w:t>
      </w:r>
    </w:p>
    <w:p w14:paraId="0B5BE064" w14:textId="77777777" w:rsidR="005921CA" w:rsidRPr="006346DD" w:rsidRDefault="00DC7DA8" w:rsidP="005A0609">
      <w:pPr>
        <w:pStyle w:val="2f2"/>
        <w:rPr>
          <w:rFonts w:cs="Huawei Sans"/>
        </w:rPr>
      </w:pPr>
      <w:r w:rsidRPr="006346DD">
        <w:rPr>
          <w:rFonts w:cs="Huawei Sans"/>
        </w:rPr>
        <w:tab/>
      </w:r>
      <w:r w:rsidRPr="006346DD">
        <w:rPr>
          <w:rFonts w:cs="Huawei Sans"/>
        </w:rPr>
        <w:tab/>
        <w:t>FC01::3</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281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498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t>03:00:27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136</w:t>
      </w:r>
    </w:p>
    <w:p w14:paraId="5EBC1FE9" w14:textId="77777777" w:rsidR="005921CA" w:rsidRPr="006346DD" w:rsidRDefault="00DC7DA8" w:rsidP="005A0609">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281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570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t>03:00:51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136</w:t>
      </w:r>
    </w:p>
    <w:p w14:paraId="722127B3" w14:textId="3A91723E" w:rsidR="005921CA" w:rsidRPr="006346DD" w:rsidRDefault="00EC4933" w:rsidP="00A37A78">
      <w:pPr>
        <w:pStyle w:val="1f0"/>
        <w:rPr>
          <w:rFonts w:cs="Huawei Sans"/>
        </w:rPr>
      </w:pPr>
      <w:r>
        <w:t xml:space="preserve">On P1, you can find that the BGP-LS peer relationship between P1 and PE1 is normal. After the controller-side configurations are complete, the BGP-LS peer relationship between P1 and iMaster NCE-IP enters the </w:t>
      </w:r>
      <w:r>
        <w:rPr>
          <w:b/>
          <w:bCs/>
        </w:rPr>
        <w:t>Established</w:t>
      </w:r>
      <w:r>
        <w:t xml:space="preserve"> state.</w:t>
      </w:r>
    </w:p>
    <w:p w14:paraId="1013D639" w14:textId="59B85835" w:rsidR="005921CA" w:rsidRPr="006346DD" w:rsidRDefault="00EC4933" w:rsidP="005921CA">
      <w:pPr>
        <w:pStyle w:val="30"/>
        <w:rPr>
          <w:rFonts w:cs="Huawei Sans"/>
        </w:rPr>
      </w:pPr>
      <w:r>
        <w:t>Establish BGP SR Policy peer relationships.</w:t>
      </w:r>
    </w:p>
    <w:p w14:paraId="6D42D632" w14:textId="77777777" w:rsidR="00EC4933" w:rsidRDefault="00EC4933" w:rsidP="00EC4933">
      <w:pPr>
        <w:pStyle w:val="1f0"/>
      </w:pPr>
      <w:r>
        <w:t>Establish BGP SRv6 Policy peer relationships between PEs and RRs, between PEs and iMaster NCE-IP, and between RRs and iMaster NCE-IP, so that iMaster NCE-IP can deliver SRv6 Policy configurations to PEs through RRs.</w:t>
      </w:r>
    </w:p>
    <w:p w14:paraId="63C1BE76" w14:textId="437D04BA" w:rsidR="005921CA" w:rsidRPr="006346DD" w:rsidRDefault="00EC4933" w:rsidP="00EC4933">
      <w:pPr>
        <w:pStyle w:val="1f0"/>
        <w:rPr>
          <w:rFonts w:cs="Huawei Sans"/>
        </w:rPr>
      </w:pPr>
      <w:r>
        <w:t># Configure PEs.</w:t>
      </w:r>
    </w:p>
    <w:p w14:paraId="1AB495FA" w14:textId="77777777" w:rsidR="005921CA" w:rsidRPr="006346DD" w:rsidRDefault="005921CA" w:rsidP="00DC7DA8">
      <w:pPr>
        <w:pStyle w:val="2f2"/>
        <w:rPr>
          <w:rFonts w:cs="Huawei Sans"/>
        </w:rPr>
      </w:pPr>
      <w:r w:rsidRPr="006346DD">
        <w:rPr>
          <w:rFonts w:cs="Huawei Sans"/>
        </w:rPr>
        <w:t>[PE1]bgp 65001</w:t>
      </w:r>
    </w:p>
    <w:p w14:paraId="1CEA5AE2" w14:textId="77777777" w:rsidR="005921CA" w:rsidRPr="006346DD" w:rsidRDefault="005921CA" w:rsidP="00DC7DA8">
      <w:pPr>
        <w:pStyle w:val="2f2"/>
        <w:rPr>
          <w:rFonts w:cs="Huawei Sans"/>
        </w:rPr>
      </w:pPr>
      <w:r w:rsidRPr="006346DD">
        <w:rPr>
          <w:rFonts w:cs="Huawei Sans"/>
        </w:rPr>
        <w:t>[PE1-bgp]ipv6-family sr-policy</w:t>
      </w:r>
    </w:p>
    <w:p w14:paraId="65AD5961" w14:textId="77777777" w:rsidR="005921CA" w:rsidRPr="006346DD" w:rsidRDefault="005921CA" w:rsidP="00DC7DA8">
      <w:pPr>
        <w:pStyle w:val="2f2"/>
        <w:rPr>
          <w:rFonts w:cs="Huawei Sans"/>
        </w:rPr>
      </w:pPr>
      <w:r w:rsidRPr="006346DD">
        <w:rPr>
          <w:rFonts w:cs="Huawei Sans"/>
        </w:rPr>
        <w:t>[PE1-bgp-af-ipv6-srpolicy] undo bestroute nexthop-resolved ip</w:t>
      </w:r>
    </w:p>
    <w:p w14:paraId="464AD0CE" w14:textId="77777777" w:rsidR="005921CA" w:rsidRPr="006346DD" w:rsidRDefault="005921CA" w:rsidP="00DC7DA8">
      <w:pPr>
        <w:pStyle w:val="2f2"/>
        <w:rPr>
          <w:rFonts w:cs="Huawei Sans"/>
        </w:rPr>
      </w:pPr>
      <w:r w:rsidRPr="006346DD">
        <w:rPr>
          <w:rFonts w:cs="Huawei Sans"/>
        </w:rPr>
        <w:t>[PE1-bgp-af-ipv6-srpolicy] peer FC01::5 enable</w:t>
      </w:r>
    </w:p>
    <w:p w14:paraId="3F393E43" w14:textId="77777777" w:rsidR="005921CA" w:rsidRPr="006346DD" w:rsidRDefault="005921CA" w:rsidP="00DC7DA8">
      <w:pPr>
        <w:pStyle w:val="2f2"/>
        <w:rPr>
          <w:rFonts w:cs="Huawei Sans"/>
        </w:rPr>
      </w:pPr>
      <w:r w:rsidRPr="006346DD">
        <w:rPr>
          <w:rFonts w:cs="Huawei Sans"/>
        </w:rPr>
        <w:t>[PE1-bgp-af-ipv6-srpolicy] peer FC01::6 enable</w:t>
      </w:r>
    </w:p>
    <w:p w14:paraId="5B878DD8" w14:textId="38E0C86A" w:rsidR="00B72460" w:rsidRDefault="00B72460" w:rsidP="00EC4933">
      <w:pPr>
        <w:pStyle w:val="1f0"/>
      </w:pPr>
      <w:r w:rsidRPr="00B72460">
        <w:rPr>
          <w:rFonts w:hint="eastAsia"/>
        </w:rPr>
        <w:t xml:space="preserve">In the IPv6 SR-Policy address family, </w:t>
      </w:r>
      <w:r w:rsidR="00493259">
        <w:rPr>
          <w:rFonts w:hint="eastAsia"/>
        </w:rPr>
        <w:t>r</w:t>
      </w:r>
      <w:r w:rsidRPr="00B72460">
        <w:rPr>
          <w:rFonts w:hint="eastAsia"/>
        </w:rPr>
        <w:t>emove the restriction that routes can be used for route selection when the next hop is iterated to an IP address.</w:t>
      </w:r>
    </w:p>
    <w:p w14:paraId="1049FB6B" w14:textId="7A597F17" w:rsidR="00EC4933" w:rsidRPr="002F499F" w:rsidRDefault="00EC4933" w:rsidP="00EC4933">
      <w:pPr>
        <w:pStyle w:val="1f0"/>
        <w:rPr>
          <w:b/>
        </w:rPr>
      </w:pPr>
      <w:r>
        <w:t>PE1 is used as an example. The configurations of other PEs are similar to the configuration of PE1.</w:t>
      </w:r>
    </w:p>
    <w:p w14:paraId="0B3A42CC" w14:textId="684A2ACF" w:rsidR="005921CA" w:rsidRPr="006346DD" w:rsidRDefault="00EC4933" w:rsidP="00EC4933">
      <w:pPr>
        <w:pStyle w:val="1f0"/>
        <w:rPr>
          <w:rFonts w:cs="Huawei Sans"/>
        </w:rPr>
      </w:pPr>
      <w:r>
        <w:t># Configure RRs.</w:t>
      </w:r>
    </w:p>
    <w:p w14:paraId="55214EB8" w14:textId="77777777" w:rsidR="005921CA" w:rsidRPr="006346DD" w:rsidRDefault="005921CA" w:rsidP="00DC7DA8">
      <w:pPr>
        <w:pStyle w:val="2f2"/>
        <w:rPr>
          <w:rFonts w:cs="Huawei Sans"/>
        </w:rPr>
      </w:pPr>
      <w:r w:rsidRPr="006346DD">
        <w:rPr>
          <w:rFonts w:cs="Huawei Sans"/>
        </w:rPr>
        <w:t>[P1]bgp 65001</w:t>
      </w:r>
    </w:p>
    <w:p w14:paraId="79D5D509" w14:textId="77777777" w:rsidR="005921CA" w:rsidRPr="006346DD" w:rsidRDefault="005921CA" w:rsidP="00DC7DA8">
      <w:pPr>
        <w:pStyle w:val="2f2"/>
        <w:rPr>
          <w:rFonts w:cs="Huawei Sans"/>
        </w:rPr>
      </w:pPr>
      <w:r w:rsidRPr="006346DD">
        <w:rPr>
          <w:rFonts w:cs="Huawei Sans"/>
        </w:rPr>
        <w:t>[P1-bgp]ipv6-family sr-policy</w:t>
      </w:r>
    </w:p>
    <w:p w14:paraId="1B5AC590" w14:textId="77777777" w:rsidR="005921CA" w:rsidRPr="006346DD" w:rsidRDefault="005921CA" w:rsidP="00DC7DA8">
      <w:pPr>
        <w:pStyle w:val="2f2"/>
        <w:rPr>
          <w:rFonts w:cs="Huawei Sans"/>
        </w:rPr>
      </w:pPr>
      <w:r w:rsidRPr="006346DD">
        <w:rPr>
          <w:rFonts w:cs="Huawei Sans"/>
        </w:rPr>
        <w:t>[P1-bgp-af-ipv6-srpolicy] undo bestroute nexthop-resolved ip</w:t>
      </w:r>
    </w:p>
    <w:p w14:paraId="0459F291" w14:textId="77777777" w:rsidR="005921CA" w:rsidRPr="006346DD" w:rsidRDefault="005921CA" w:rsidP="00DC7DA8">
      <w:pPr>
        <w:pStyle w:val="2f2"/>
        <w:rPr>
          <w:rFonts w:cs="Huawei Sans"/>
        </w:rPr>
      </w:pPr>
      <w:r w:rsidRPr="006346DD">
        <w:rPr>
          <w:rFonts w:cs="Huawei Sans"/>
        </w:rPr>
        <w:t xml:space="preserve">[P1-bgp-af-ipv6-srpolicy] </w:t>
      </w:r>
      <w:r w:rsidRPr="006346DD">
        <w:rPr>
          <w:rFonts w:cs="Huawei Sans"/>
          <w:color w:val="C7000B"/>
        </w:rPr>
        <w:t>undo router-id filter</w:t>
      </w:r>
    </w:p>
    <w:p w14:paraId="09BB6292" w14:textId="77777777" w:rsidR="005921CA" w:rsidRPr="006346DD" w:rsidRDefault="005921CA" w:rsidP="00DC7DA8">
      <w:pPr>
        <w:pStyle w:val="2f2"/>
        <w:rPr>
          <w:rFonts w:cs="Huawei Sans"/>
        </w:rPr>
      </w:pPr>
      <w:r w:rsidRPr="006346DD">
        <w:rPr>
          <w:rFonts w:cs="Huawei Sans"/>
        </w:rPr>
        <w:t>[P1-bgp-af-ipv6-srpolicy] peer 2000::102 enable</w:t>
      </w:r>
    </w:p>
    <w:p w14:paraId="74C12FDC" w14:textId="77777777" w:rsidR="005921CA" w:rsidRPr="006346DD" w:rsidRDefault="005921CA" w:rsidP="00DC7DA8">
      <w:pPr>
        <w:pStyle w:val="2f2"/>
        <w:rPr>
          <w:rFonts w:cs="Huawei Sans"/>
        </w:rPr>
      </w:pPr>
      <w:r w:rsidRPr="006346DD">
        <w:rPr>
          <w:rFonts w:cs="Huawei Sans"/>
        </w:rPr>
        <w:t>[P1-bgp-af-ipv6-srpolicy] peer 2000::102 reflect-client</w:t>
      </w:r>
    </w:p>
    <w:p w14:paraId="32560D4C" w14:textId="77777777" w:rsidR="005921CA" w:rsidRPr="006346DD" w:rsidRDefault="005921CA" w:rsidP="00DC7DA8">
      <w:pPr>
        <w:pStyle w:val="2f2"/>
        <w:rPr>
          <w:rFonts w:cs="Huawei Sans"/>
        </w:rPr>
      </w:pPr>
      <w:r w:rsidRPr="006346DD">
        <w:rPr>
          <w:rFonts w:cs="Huawei Sans"/>
        </w:rPr>
        <w:t>[P1-bgp-af-ipv6-srpolicy] peer FC01::1 enable</w:t>
      </w:r>
    </w:p>
    <w:p w14:paraId="2A48F88C" w14:textId="77777777" w:rsidR="005921CA" w:rsidRPr="006346DD" w:rsidRDefault="005921CA" w:rsidP="00DC7DA8">
      <w:pPr>
        <w:pStyle w:val="2f2"/>
        <w:rPr>
          <w:rFonts w:cs="Huawei Sans"/>
        </w:rPr>
      </w:pPr>
      <w:r w:rsidRPr="006346DD">
        <w:rPr>
          <w:rFonts w:cs="Huawei Sans"/>
        </w:rPr>
        <w:t>[P1-bgp-af-ipv6-srpolicy] peer FC01::1 reflect-client</w:t>
      </w:r>
    </w:p>
    <w:p w14:paraId="4C73E7D4" w14:textId="77777777" w:rsidR="005921CA" w:rsidRPr="006346DD" w:rsidRDefault="005921CA" w:rsidP="00DC7DA8">
      <w:pPr>
        <w:pStyle w:val="2f2"/>
        <w:rPr>
          <w:rFonts w:cs="Huawei Sans"/>
        </w:rPr>
      </w:pPr>
      <w:r w:rsidRPr="006346DD">
        <w:rPr>
          <w:rFonts w:cs="Huawei Sans"/>
        </w:rPr>
        <w:t xml:space="preserve">[P1-bgp-af-ipv6-srpolicy] peer FC01::1 </w:t>
      </w:r>
      <w:r w:rsidRPr="006346DD">
        <w:rPr>
          <w:rFonts w:cs="Huawei Sans"/>
          <w:color w:val="C7000B"/>
        </w:rPr>
        <w:t>advertise-ext-community</w:t>
      </w:r>
    </w:p>
    <w:p w14:paraId="1591891C" w14:textId="77777777" w:rsidR="005921CA" w:rsidRPr="006346DD" w:rsidRDefault="005921CA" w:rsidP="00DC7DA8">
      <w:pPr>
        <w:pStyle w:val="2f2"/>
        <w:rPr>
          <w:rFonts w:cs="Huawei Sans"/>
        </w:rPr>
      </w:pPr>
      <w:r w:rsidRPr="006346DD">
        <w:rPr>
          <w:rFonts w:cs="Huawei Sans"/>
        </w:rPr>
        <w:t>[P1-bgp-af-ipv6-srpolicy] peer FC01::2 enable</w:t>
      </w:r>
    </w:p>
    <w:p w14:paraId="0B45A987" w14:textId="77777777" w:rsidR="005921CA" w:rsidRPr="006346DD" w:rsidRDefault="005921CA" w:rsidP="00DC7DA8">
      <w:pPr>
        <w:pStyle w:val="2f2"/>
        <w:rPr>
          <w:rFonts w:cs="Huawei Sans"/>
        </w:rPr>
      </w:pPr>
      <w:r w:rsidRPr="006346DD">
        <w:rPr>
          <w:rFonts w:cs="Huawei Sans"/>
        </w:rPr>
        <w:t>[P1-bgp-af-ipv6-srpolicy] peer FC01::2 reflect-client</w:t>
      </w:r>
    </w:p>
    <w:p w14:paraId="0A8555EC" w14:textId="77777777" w:rsidR="005921CA" w:rsidRPr="006346DD" w:rsidRDefault="005921CA" w:rsidP="00DC7DA8">
      <w:pPr>
        <w:pStyle w:val="2f2"/>
        <w:rPr>
          <w:rFonts w:cs="Huawei Sans"/>
        </w:rPr>
      </w:pPr>
      <w:r w:rsidRPr="006346DD">
        <w:rPr>
          <w:rFonts w:cs="Huawei Sans"/>
        </w:rPr>
        <w:t xml:space="preserve">[P1-bgp-af-ipv6-srpolicy] peer FC01::2 </w:t>
      </w:r>
      <w:r w:rsidRPr="006346DD">
        <w:rPr>
          <w:rFonts w:cs="Huawei Sans"/>
          <w:color w:val="C7000B"/>
        </w:rPr>
        <w:t>advertise-ext-community</w:t>
      </w:r>
    </w:p>
    <w:p w14:paraId="383DE2DA" w14:textId="77777777" w:rsidR="005921CA" w:rsidRPr="006346DD" w:rsidRDefault="005921CA" w:rsidP="00DC7DA8">
      <w:pPr>
        <w:pStyle w:val="2f2"/>
        <w:rPr>
          <w:rFonts w:cs="Huawei Sans"/>
        </w:rPr>
      </w:pPr>
      <w:r w:rsidRPr="006346DD">
        <w:rPr>
          <w:rFonts w:cs="Huawei Sans"/>
        </w:rPr>
        <w:t>[P1-bgp-af-ipv6-srpolicy] peer FC01::3 enable</w:t>
      </w:r>
    </w:p>
    <w:p w14:paraId="39348DCD" w14:textId="77777777" w:rsidR="005921CA" w:rsidRPr="00493259" w:rsidRDefault="005921CA" w:rsidP="00493259">
      <w:pPr>
        <w:pStyle w:val="2f2"/>
      </w:pPr>
      <w:r w:rsidRPr="006346DD">
        <w:t>[P1-bgp-af-ipv6-srpolicy] peer FC01::3 reflect-client</w:t>
      </w:r>
    </w:p>
    <w:p w14:paraId="3030CBB0" w14:textId="77777777" w:rsidR="005921CA" w:rsidRPr="006346DD" w:rsidRDefault="005921CA" w:rsidP="00DC7DA8">
      <w:pPr>
        <w:pStyle w:val="2f2"/>
        <w:rPr>
          <w:rFonts w:cs="Huawei Sans"/>
        </w:rPr>
      </w:pPr>
      <w:r w:rsidRPr="006346DD">
        <w:rPr>
          <w:rFonts w:cs="Huawei Sans"/>
        </w:rPr>
        <w:t xml:space="preserve">[P1-bgp-af-ipv6-srpolicy] peer FC01::3 </w:t>
      </w:r>
      <w:r w:rsidRPr="006346DD">
        <w:rPr>
          <w:rFonts w:cs="Huawei Sans"/>
          <w:color w:val="C7000B"/>
        </w:rPr>
        <w:t>advertise-ext-community</w:t>
      </w:r>
    </w:p>
    <w:p w14:paraId="5B02ED16" w14:textId="77777777" w:rsidR="005921CA" w:rsidRPr="008B4847" w:rsidRDefault="005921CA" w:rsidP="008B4847">
      <w:pPr>
        <w:pStyle w:val="2f2"/>
      </w:pPr>
      <w:r w:rsidRPr="006346DD">
        <w:t>[P1-bgp-af-ipv6-srpolicy] peer FC01::4 enable</w:t>
      </w:r>
    </w:p>
    <w:p w14:paraId="1A4E5024" w14:textId="77777777" w:rsidR="005921CA" w:rsidRPr="006346DD" w:rsidRDefault="005921CA" w:rsidP="00DC7DA8">
      <w:pPr>
        <w:pStyle w:val="2f2"/>
        <w:rPr>
          <w:rFonts w:cs="Huawei Sans"/>
        </w:rPr>
      </w:pPr>
      <w:r w:rsidRPr="006346DD">
        <w:rPr>
          <w:rFonts w:cs="Huawei Sans"/>
        </w:rPr>
        <w:t>[P1-bgp-af-ipv6-srpolicy] peer FC01::4 reflect-client</w:t>
      </w:r>
    </w:p>
    <w:p w14:paraId="4965452D" w14:textId="77777777" w:rsidR="005921CA" w:rsidRPr="006346DD" w:rsidRDefault="005921CA" w:rsidP="00DC7DA8">
      <w:pPr>
        <w:pStyle w:val="2f2"/>
        <w:rPr>
          <w:rFonts w:cs="Huawei Sans"/>
        </w:rPr>
      </w:pPr>
      <w:r w:rsidRPr="006346DD">
        <w:rPr>
          <w:rFonts w:cs="Huawei Sans"/>
        </w:rPr>
        <w:t xml:space="preserve">[P1-bgp-af-ipv6-srpolicy] peer FC01::4 </w:t>
      </w:r>
      <w:r w:rsidRPr="006346DD">
        <w:rPr>
          <w:rFonts w:cs="Huawei Sans"/>
          <w:color w:val="C7000B"/>
        </w:rPr>
        <w:t>advertise-ext-community</w:t>
      </w:r>
    </w:p>
    <w:p w14:paraId="4A406463" w14:textId="77777777" w:rsidR="00493259" w:rsidRDefault="00493259" w:rsidP="00493259">
      <w:pPr>
        <w:pStyle w:val="1f0"/>
      </w:pPr>
      <w:r>
        <w:rPr>
          <w:rFonts w:hint="eastAsia"/>
        </w:rPr>
        <w:lastRenderedPageBreak/>
        <w:t>P1 is used as an example. Establish an SR Policy peer relationship between P1 and iMaster NCE-IP, configure PEs as the RR-clients of P1, and enable the function to send extended community attributes to RR clients on P1. In the configurations delivered by the controller, the tunnel color is carried in the extended community attribute. Therefore, this configuration is mandatory.</w:t>
      </w:r>
    </w:p>
    <w:p w14:paraId="2275543D" w14:textId="23580455" w:rsidR="00493259" w:rsidRDefault="00493259" w:rsidP="00493259">
      <w:pPr>
        <w:pStyle w:val="1f0"/>
      </w:pPr>
      <w:r>
        <w:rPr>
          <w:rFonts w:hint="eastAsia"/>
        </w:rPr>
        <w:t>Note that router ID filtering must be disabled on each RR. In the scenario where RRs are used to push inbound traffic optimization information, all PEs receive traffic optimization policy routes sent by the RRs. To prevent a device from receiving a large number of traffic optimization policy routes that are irrelevant to the device, each traffic optimization policy route carries an extended community attribute in the format of an IP address to identify the node that needs to receive the route. PEs can then filter out unwanted routes based on the extended community attribute. However, RRs need to receive all traffic optimization policy routes from the controller. Therefore, you need to disable this feature on RRs. Disabling this feature is similar to disabling VPNv4 route RT check on RRs.</w:t>
      </w:r>
    </w:p>
    <w:p w14:paraId="4DBFA3D4" w14:textId="275B9541" w:rsidR="005921CA" w:rsidRPr="006346DD" w:rsidRDefault="00EC4933" w:rsidP="00EC4933">
      <w:pPr>
        <w:pStyle w:val="1f0"/>
        <w:rPr>
          <w:rFonts w:cs="Huawei Sans"/>
        </w:rPr>
      </w:pPr>
      <w:r>
        <w:t># Check BGP SR Policy peer status.</w:t>
      </w:r>
    </w:p>
    <w:p w14:paraId="4BFCEB95" w14:textId="77777777" w:rsidR="005921CA" w:rsidRPr="006346DD" w:rsidRDefault="00AC35AB" w:rsidP="005921CA">
      <w:pPr>
        <w:pStyle w:val="2f2"/>
        <w:rPr>
          <w:rFonts w:cs="Huawei Sans"/>
        </w:rPr>
      </w:pPr>
      <w:r w:rsidRPr="006346DD">
        <w:rPr>
          <w:rFonts w:cs="Huawei Sans"/>
        </w:rPr>
        <w:t>[P1]display</w:t>
      </w:r>
      <w:r w:rsidRPr="006346DD">
        <w:rPr>
          <w:rFonts w:cs="Huawei Sans"/>
        </w:rPr>
        <w:tab/>
        <w:t>bgp</w:t>
      </w:r>
      <w:r w:rsidRPr="006346DD">
        <w:rPr>
          <w:rFonts w:cs="Huawei Sans"/>
        </w:rPr>
        <w:tab/>
        <w:t>sr-policy</w:t>
      </w:r>
      <w:r w:rsidRPr="006346DD">
        <w:rPr>
          <w:rFonts w:cs="Huawei Sans"/>
        </w:rPr>
        <w:tab/>
        <w:t>ipv6 peer</w:t>
      </w:r>
    </w:p>
    <w:p w14:paraId="40E69EBA" w14:textId="77777777" w:rsidR="005921CA" w:rsidRPr="006346DD" w:rsidRDefault="005921CA" w:rsidP="005921CA">
      <w:pPr>
        <w:pStyle w:val="2f2"/>
        <w:rPr>
          <w:rFonts w:cs="Huawei Sans"/>
        </w:rPr>
      </w:pPr>
      <w:r w:rsidRPr="006346DD">
        <w:rPr>
          <w:rFonts w:cs="Huawei Sans"/>
        </w:rPr>
        <w:tab/>
      </w:r>
    </w:p>
    <w:p w14:paraId="6A64191D" w14:textId="77777777" w:rsidR="005921CA" w:rsidRPr="006346DD" w:rsidRDefault="005921CA" w:rsidP="005921CA">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w:t>
      </w:r>
      <w:r w:rsidRPr="006346DD">
        <w:rPr>
          <w:rFonts w:cs="Huawei Sans"/>
        </w:rPr>
        <w:tab/>
        <w:t>1.0.0.5</w:t>
      </w:r>
    </w:p>
    <w:p w14:paraId="1D245BAF" w14:textId="77777777" w:rsidR="005921CA" w:rsidRPr="006346DD" w:rsidRDefault="005921CA" w:rsidP="005921CA">
      <w:pPr>
        <w:pStyle w:val="2f2"/>
        <w:rPr>
          <w:rFonts w:cs="Huawei Sans"/>
        </w:rPr>
      </w:pPr>
      <w:r w:rsidRPr="006346DD">
        <w:rPr>
          <w:rFonts w:cs="Huawei Sans"/>
        </w:rPr>
        <w:tab/>
        <w:t>Local</w:t>
      </w:r>
      <w:r w:rsidRPr="006346DD">
        <w:rPr>
          <w:rFonts w:cs="Huawei Sans"/>
        </w:rPr>
        <w:tab/>
        <w:t>AS</w:t>
      </w:r>
      <w:r w:rsidRPr="006346DD">
        <w:rPr>
          <w:rFonts w:cs="Huawei Sans"/>
        </w:rPr>
        <w:tab/>
        <w:t>number</w:t>
      </w:r>
      <w:r w:rsidRPr="006346DD">
        <w:rPr>
          <w:rFonts w:cs="Huawei Sans"/>
        </w:rPr>
        <w:tab/>
        <w:t>:</w:t>
      </w:r>
      <w:r w:rsidRPr="006346DD">
        <w:rPr>
          <w:rFonts w:cs="Huawei Sans"/>
        </w:rPr>
        <w:tab/>
        <w:t>65001</w:t>
      </w:r>
    </w:p>
    <w:p w14:paraId="16DDFC81" w14:textId="77777777" w:rsidR="005921CA" w:rsidRPr="006346DD" w:rsidRDefault="005921CA" w:rsidP="005921CA">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peers</w:t>
      </w:r>
      <w:r w:rsidRPr="006346DD">
        <w:rPr>
          <w:rFonts w:cs="Huawei Sans"/>
        </w:rPr>
        <w:tab/>
        <w:t>:</w:t>
      </w:r>
      <w:r w:rsidRPr="006346DD">
        <w:rPr>
          <w:rFonts w:cs="Huawei Sans"/>
        </w:rPr>
        <w:tab/>
        <w:t>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Peers</w:t>
      </w:r>
      <w:r w:rsidRPr="006346DD">
        <w:rPr>
          <w:rFonts w:cs="Huawei Sans"/>
        </w:rPr>
        <w:tab/>
        <w:t>in</w:t>
      </w:r>
      <w:r w:rsidRPr="006346DD">
        <w:rPr>
          <w:rFonts w:cs="Huawei Sans"/>
        </w:rPr>
        <w:tab/>
        <w:t>established</w:t>
      </w:r>
      <w:r w:rsidRPr="006346DD">
        <w:rPr>
          <w:rFonts w:cs="Huawei Sans"/>
        </w:rPr>
        <w:tab/>
        <w:t xml:space="preserve"> state</w:t>
      </w:r>
      <w:r w:rsidRPr="006346DD">
        <w:rPr>
          <w:rFonts w:cs="Huawei Sans"/>
        </w:rPr>
        <w:tab/>
        <w:t>:</w:t>
      </w:r>
      <w:r w:rsidRPr="006346DD">
        <w:rPr>
          <w:rFonts w:cs="Huawei Sans"/>
        </w:rPr>
        <w:tab/>
        <w:t>5</w:t>
      </w:r>
    </w:p>
    <w:p w14:paraId="5D2C8F9E" w14:textId="77777777" w:rsidR="005921CA" w:rsidRPr="006346DD" w:rsidRDefault="005921CA" w:rsidP="005921CA">
      <w:pPr>
        <w:pStyle w:val="2f2"/>
        <w:rPr>
          <w:rFonts w:cs="Huawei Sans"/>
        </w:rPr>
      </w:pPr>
    </w:p>
    <w:p w14:paraId="118E876E" w14:textId="77777777" w:rsidR="005921CA" w:rsidRPr="006346DD" w:rsidRDefault="005921CA" w:rsidP="005921CA">
      <w:pPr>
        <w:pStyle w:val="2f2"/>
        <w:rPr>
          <w:rFonts w:cs="Huawei Sans"/>
        </w:rPr>
      </w:pPr>
      <w:r w:rsidRPr="006346DD">
        <w:rPr>
          <w:rFonts w:cs="Huawei Sans"/>
        </w:rPr>
        <w:tab/>
      </w:r>
      <w:r w:rsidRPr="006346DD">
        <w:rPr>
          <w:rFonts w:cs="Huawei Sans"/>
        </w:rPr>
        <w:tab/>
        <w:t>Peer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V</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MsgRcvd</w:t>
      </w:r>
      <w:r w:rsidRPr="006346DD">
        <w:rPr>
          <w:rFonts w:cs="Huawei Sans"/>
        </w:rPr>
        <w:tab/>
      </w:r>
      <w:r w:rsidRPr="006346DD">
        <w:rPr>
          <w:rFonts w:cs="Huawei Sans"/>
        </w:rPr>
        <w:tab/>
        <w:t>MsgSent</w:t>
      </w:r>
      <w:r w:rsidRPr="006346DD">
        <w:rPr>
          <w:rFonts w:cs="Huawei Sans"/>
        </w:rPr>
        <w:tab/>
      </w:r>
      <w:r w:rsidRPr="006346DD">
        <w:rPr>
          <w:rFonts w:cs="Huawei Sans"/>
        </w:rPr>
        <w:tab/>
        <w:t>OutQ</w:t>
      </w:r>
      <w:r w:rsidRPr="006346DD">
        <w:rPr>
          <w:rFonts w:cs="Huawei Sans"/>
        </w:rPr>
        <w:tab/>
      </w:r>
      <w:r w:rsidRPr="006346DD">
        <w:rPr>
          <w:rFonts w:cs="Huawei Sans"/>
        </w:rPr>
        <w:tab/>
        <w:t>Up/Down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PrefRcv</w:t>
      </w:r>
    </w:p>
    <w:p w14:paraId="23EE3113" w14:textId="77777777" w:rsidR="005921CA" w:rsidRPr="006346DD" w:rsidRDefault="005921CA" w:rsidP="005921CA">
      <w:pPr>
        <w:pStyle w:val="2f2"/>
        <w:rPr>
          <w:rFonts w:cs="Huawei Sans"/>
        </w:rPr>
      </w:pPr>
      <w:r w:rsidRPr="006346DD">
        <w:rPr>
          <w:rFonts w:cs="Huawei Sans"/>
        </w:rPr>
        <w:tab/>
      </w:r>
      <w:r w:rsidRPr="006346DD">
        <w:rPr>
          <w:rFonts w:cs="Huawei Sans"/>
        </w:rPr>
        <w:tab/>
        <w:t>2000::102</w:t>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0106h22m</w:t>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w:t>
      </w:r>
    </w:p>
    <w:p w14:paraId="03DD5C87" w14:textId="77777777" w:rsidR="005921CA" w:rsidRPr="006346DD" w:rsidRDefault="005921CA" w:rsidP="005921CA">
      <w:pPr>
        <w:pStyle w:val="2f2"/>
        <w:rPr>
          <w:rFonts w:cs="Huawei Sans"/>
        </w:rPr>
      </w:pPr>
      <w:r w:rsidRPr="006346DD">
        <w:rPr>
          <w:rFonts w:cs="Huawei Sans"/>
        </w:rPr>
        <w:tab/>
      </w:r>
      <w:r w:rsidRPr="006346DD">
        <w:rPr>
          <w:rFonts w:cs="Huawei Sans"/>
        </w:rPr>
        <w:tab/>
        <w:t>FC01::1</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3360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3406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0048h25m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5E336A7A" w14:textId="77777777" w:rsidR="005921CA" w:rsidRPr="006346DD" w:rsidRDefault="005921CA" w:rsidP="005921CA">
      <w:pPr>
        <w:pStyle w:val="2f2"/>
        <w:rPr>
          <w:rFonts w:cs="Huawei Sans"/>
        </w:rPr>
      </w:pPr>
      <w:r w:rsidRPr="006346DD">
        <w:rPr>
          <w:rFonts w:cs="Huawei Sans"/>
        </w:rPr>
        <w:tab/>
      </w:r>
      <w:r w:rsidRPr="006346DD">
        <w:rPr>
          <w:rFonts w:cs="Huawei Sans"/>
        </w:rPr>
        <w:tab/>
        <w:t>FC01::2</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7352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7417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0106h22m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7588B670" w14:textId="77777777" w:rsidR="005921CA" w:rsidRPr="006346DD" w:rsidRDefault="00DC7DA8" w:rsidP="005921CA">
      <w:pPr>
        <w:pStyle w:val="2f2"/>
        <w:rPr>
          <w:rFonts w:cs="Huawei Sans"/>
        </w:rPr>
      </w:pPr>
      <w:r w:rsidRPr="006346DD">
        <w:rPr>
          <w:rFonts w:cs="Huawei Sans"/>
        </w:rPr>
        <w:tab/>
      </w:r>
      <w:r w:rsidRPr="006346DD">
        <w:rPr>
          <w:rFonts w:cs="Huawei Sans"/>
        </w:rPr>
        <w:tab/>
        <w:t>FC01::3</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7341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7427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0106h22m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18CBEB03" w14:textId="77777777" w:rsidR="005921CA" w:rsidRPr="006346DD" w:rsidRDefault="00DC7DA8" w:rsidP="005921CA">
      <w:pPr>
        <w:pStyle w:val="2f2"/>
        <w:rPr>
          <w:rFonts w:cs="Huawei Sans"/>
        </w:rPr>
      </w:pP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65001</w:t>
      </w:r>
      <w:r w:rsidRPr="006346DD">
        <w:rPr>
          <w:rFonts w:cs="Huawei Sans"/>
        </w:rPr>
        <w:tab/>
      </w:r>
      <w:r w:rsidRPr="006346DD">
        <w:rPr>
          <w:rFonts w:cs="Huawei Sans"/>
        </w:rPr>
        <w:tab/>
        <w:t>3353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3387</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0048h15m</w:t>
      </w:r>
      <w:r w:rsidRPr="006346DD">
        <w:rPr>
          <w:rFonts w:cs="Huawei Sans"/>
        </w:rPr>
        <w:tab/>
      </w:r>
      <w:r w:rsidRPr="006346DD">
        <w:rPr>
          <w:rFonts w:cs="Huawei Sans"/>
        </w:rPr>
        <w:tab/>
      </w:r>
      <w:r w:rsidRPr="006346DD">
        <w:rPr>
          <w:rFonts w:cs="Huawei Sans"/>
        </w:rPr>
        <w:tab/>
      </w:r>
      <w:r w:rsidRPr="006346DD">
        <w:rPr>
          <w:rFonts w:cs="Huawei Sans"/>
        </w:rPr>
        <w:tab/>
        <w:t>Established</w:t>
      </w:r>
      <w:r w:rsidRPr="006346DD">
        <w:rPr>
          <w:rFonts w:cs="Huawei Sans"/>
        </w:rPr>
        <w:tab/>
      </w:r>
      <w:r w:rsidRPr="006346DD">
        <w:rPr>
          <w:rFonts w:cs="Huawei Sans"/>
        </w:rPr>
        <w:tab/>
      </w:r>
      <w:r w:rsidRPr="006346DD">
        <w:rPr>
          <w:rFonts w:cs="Huawei Sans"/>
        </w:rPr>
        <w:tab/>
      </w:r>
      <w:r w:rsidRPr="006346DD">
        <w:rPr>
          <w:rFonts w:cs="Huawei Sans"/>
        </w:rPr>
        <w:tab/>
        <w:t>0</w:t>
      </w:r>
    </w:p>
    <w:p w14:paraId="6203A389" w14:textId="2CCCE382" w:rsidR="005921CA" w:rsidRPr="006346DD" w:rsidRDefault="00EC4933" w:rsidP="00A37A78">
      <w:pPr>
        <w:pStyle w:val="1f0"/>
        <w:rPr>
          <w:rFonts w:cs="Huawei Sans"/>
        </w:rPr>
      </w:pPr>
      <w:r>
        <w:t>BGP SRv6 Policy peer relationships are established between the RR and PEs. After the BGP configuration is complete on iMaster NCE-IP (2000::102), the BGP SRv6 Policy peer relationship with iMaster NCE-IP is also established.</w:t>
      </w:r>
    </w:p>
    <w:p w14:paraId="2E68ECFD" w14:textId="77777777" w:rsidR="005921CA" w:rsidRPr="006346DD" w:rsidRDefault="005921CA" w:rsidP="006E15FA">
      <w:pPr>
        <w:pStyle w:val="4"/>
        <w:rPr>
          <w:rFonts w:cs="Huawei Sans" w:hint="default"/>
          <w:snapToGrid w:val="0"/>
        </w:rPr>
      </w:pPr>
      <w:r w:rsidRPr="006346DD">
        <w:rPr>
          <w:rFonts w:cs="Huawei Sans" w:hint="default"/>
          <w:snapToGrid w:val="0"/>
        </w:rPr>
        <w:t>Controller-Side Basic Configurations</w:t>
      </w:r>
    </w:p>
    <w:p w14:paraId="0A58708B" w14:textId="1AD95358" w:rsidR="005921CA" w:rsidRPr="006346DD" w:rsidRDefault="00EC4933" w:rsidP="005921CA">
      <w:pPr>
        <w:pStyle w:val="30"/>
        <w:rPr>
          <w:rFonts w:cs="Huawei Sans"/>
        </w:rPr>
      </w:pPr>
      <w:r>
        <w:t>Configure routes.</w:t>
      </w:r>
    </w:p>
    <w:p w14:paraId="405A51E4" w14:textId="77777777" w:rsidR="00EC4933" w:rsidRPr="005F55EA" w:rsidRDefault="00EC4933" w:rsidP="00EC4933">
      <w:pPr>
        <w:pStyle w:val="1f0"/>
      </w:pPr>
      <w:r>
        <w:t>On the maintenance page of iMaster NCE-IP, configure routes to NEs.</w:t>
      </w:r>
    </w:p>
    <w:p w14:paraId="5B722156" w14:textId="1798352B" w:rsidR="005921CA" w:rsidRPr="006346DD" w:rsidRDefault="00EC4933" w:rsidP="00EC4933">
      <w:pPr>
        <w:pStyle w:val="1f0"/>
        <w:rPr>
          <w:rFonts w:cs="Huawei Sans"/>
        </w:rPr>
      </w:pPr>
      <w:r>
        <w:t xml:space="preserve">Log in to the maintenance page and choose </w:t>
      </w:r>
      <w:r>
        <w:rPr>
          <w:b/>
          <w:bCs/>
        </w:rPr>
        <w:t>maintain</w:t>
      </w:r>
      <w:r>
        <w:t xml:space="preserve"> &gt; </w:t>
      </w:r>
      <w:r>
        <w:rPr>
          <w:b/>
          <w:bCs/>
        </w:rPr>
        <w:t>Network Configuration</w:t>
      </w:r>
      <w:r>
        <w:t xml:space="preserve"> &gt; </w:t>
      </w:r>
      <w:r>
        <w:rPr>
          <w:b/>
          <w:bCs/>
        </w:rPr>
        <w:t>Configure routing</w:t>
      </w:r>
      <w:r>
        <w:t xml:space="preserve"> from the main menu.</w:t>
      </w:r>
    </w:p>
    <w:p w14:paraId="4475D248" w14:textId="0AA1E9F1"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00987847" wp14:editId="744AF855">
            <wp:extent cx="3600000" cy="2178751"/>
            <wp:effectExtent l="19050" t="19050" r="19685" b="12065"/>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00000" cy="2178751"/>
                    </a:xfrm>
                    <a:prstGeom prst="rect">
                      <a:avLst/>
                    </a:prstGeom>
                    <a:ln w="12700">
                      <a:solidFill>
                        <a:schemeClr val="bg1">
                          <a:lumMod val="85000"/>
                        </a:schemeClr>
                      </a:solidFill>
                    </a:ln>
                  </pic:spPr>
                </pic:pic>
              </a:graphicData>
            </a:graphic>
          </wp:inline>
        </w:drawing>
      </w:r>
    </w:p>
    <w:p w14:paraId="7710FF87" w14:textId="77777777" w:rsidR="005921CA" w:rsidRPr="006346DD" w:rsidRDefault="005921CA" w:rsidP="001803A4">
      <w:pPr>
        <w:pStyle w:val="1f0"/>
        <w:rPr>
          <w:rFonts w:cs="Huawei Sans"/>
        </w:rPr>
      </w:pPr>
    </w:p>
    <w:p w14:paraId="6227C30B" w14:textId="79118D7F" w:rsidR="005921CA" w:rsidRPr="006346DD" w:rsidRDefault="00EC4933" w:rsidP="00A37A78">
      <w:pPr>
        <w:pStyle w:val="1f0"/>
        <w:rPr>
          <w:rFonts w:cs="Huawei Sans"/>
        </w:rPr>
      </w:pPr>
      <w:r>
        <w:t xml:space="preserve">On the </w:t>
      </w:r>
      <w:r>
        <w:rPr>
          <w:b/>
          <w:bCs/>
        </w:rPr>
        <w:t>Configure routing</w:t>
      </w:r>
      <w:r>
        <w:t xml:space="preserve"> page, select </w:t>
      </w:r>
      <w:r>
        <w:rPr>
          <w:b/>
          <w:bCs/>
        </w:rPr>
        <w:t>Analyzer_01</w:t>
      </w:r>
      <w:r>
        <w:t xml:space="preserve">, </w:t>
      </w:r>
      <w:r>
        <w:rPr>
          <w:b/>
          <w:bCs/>
        </w:rPr>
        <w:t>Controller_01</w:t>
      </w:r>
      <w:r>
        <w:t xml:space="preserve">, and </w:t>
      </w:r>
      <w:r>
        <w:rPr>
          <w:b/>
          <w:bCs/>
        </w:rPr>
        <w:t>NMS_01</w:t>
      </w:r>
      <w:r>
        <w:t xml:space="preserve">, and click </w:t>
      </w:r>
      <w:r>
        <w:rPr>
          <w:b/>
          <w:bCs/>
        </w:rPr>
        <w:t>Inquire</w:t>
      </w:r>
      <w:r>
        <w:t>.</w:t>
      </w:r>
    </w:p>
    <w:p w14:paraId="2A727781" w14:textId="74A33909" w:rsidR="005921CA" w:rsidRPr="006346DD" w:rsidRDefault="00850B11" w:rsidP="005921CA">
      <w:pPr>
        <w:ind w:left="1021"/>
        <w:jc w:val="center"/>
        <w:rPr>
          <w:rFonts w:ascii="Huawei Sans" w:hAnsi="Huawei Sans" w:cs="Huawei Sans"/>
          <w:sz w:val="21"/>
        </w:rPr>
      </w:pPr>
      <w:r>
        <w:rPr>
          <w:noProof/>
        </w:rPr>
        <w:drawing>
          <wp:inline distT="0" distB="0" distL="0" distR="0" wp14:anchorId="34D0015C" wp14:editId="2AD10043">
            <wp:extent cx="5454000" cy="2236724"/>
            <wp:effectExtent l="19050" t="19050" r="13970" b="1143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4000" cy="2236724"/>
                    </a:xfrm>
                    <a:prstGeom prst="rect">
                      <a:avLst/>
                    </a:prstGeom>
                    <a:ln w="12700">
                      <a:solidFill>
                        <a:schemeClr val="bg1">
                          <a:lumMod val="85000"/>
                        </a:schemeClr>
                      </a:solidFill>
                    </a:ln>
                  </pic:spPr>
                </pic:pic>
              </a:graphicData>
            </a:graphic>
          </wp:inline>
        </w:drawing>
      </w:r>
    </w:p>
    <w:p w14:paraId="045F6908" w14:textId="77777777" w:rsidR="005921CA" w:rsidRPr="006346DD" w:rsidRDefault="005921CA" w:rsidP="005921CA">
      <w:pPr>
        <w:ind w:left="1021"/>
        <w:rPr>
          <w:rFonts w:ascii="Huawei Sans" w:hAnsi="Huawei Sans" w:cs="Huawei Sans"/>
          <w:sz w:val="21"/>
        </w:rPr>
      </w:pPr>
    </w:p>
    <w:p w14:paraId="5B4D113A" w14:textId="21D72F14" w:rsidR="005921CA" w:rsidRPr="006346DD" w:rsidRDefault="00EC4933" w:rsidP="00A37A78">
      <w:pPr>
        <w:pStyle w:val="1f0"/>
        <w:rPr>
          <w:rFonts w:cs="Huawei Sans"/>
        </w:rPr>
      </w:pPr>
      <w:r>
        <w:t xml:space="preserve">After the query is complete, click </w:t>
      </w:r>
      <w:r>
        <w:rPr>
          <w:b/>
          <w:bCs/>
        </w:rPr>
        <w:t>Add Route</w:t>
      </w:r>
      <w:r>
        <w:t xml:space="preserve"> at the bottom. In the </w:t>
      </w:r>
      <w:r>
        <w:rPr>
          <w:b/>
          <w:bCs/>
        </w:rPr>
        <w:t>Add route</w:t>
      </w:r>
      <w:r>
        <w:t xml:space="preserve"> dialog box, select the three nodes previously selected and click </w:t>
      </w:r>
      <w:r>
        <w:rPr>
          <w:b/>
          <w:bCs/>
        </w:rPr>
        <w:t>determine</w:t>
      </w:r>
      <w:r>
        <w:t xml:space="preserve">. Then add routes to NEs in the </w:t>
      </w:r>
      <w:r>
        <w:rPr>
          <w:b/>
          <w:bCs/>
        </w:rPr>
        <w:t>Add route</w:t>
      </w:r>
      <w:r>
        <w:t xml:space="preserve"> area according to the following table.</w:t>
      </w:r>
    </w:p>
    <w:p w14:paraId="369AB630" w14:textId="3B6EE86C" w:rsidR="005921CA" w:rsidRPr="006346DD" w:rsidRDefault="00850B11" w:rsidP="005921CA">
      <w:pPr>
        <w:ind w:left="1021"/>
        <w:jc w:val="center"/>
        <w:rPr>
          <w:rFonts w:ascii="Huawei Sans" w:hAnsi="Huawei Sans" w:cs="Huawei Sans"/>
          <w:sz w:val="21"/>
        </w:rPr>
      </w:pPr>
      <w:r>
        <w:rPr>
          <w:noProof/>
        </w:rPr>
        <w:drawing>
          <wp:inline distT="0" distB="0" distL="0" distR="0" wp14:anchorId="28D75160" wp14:editId="6759970E">
            <wp:extent cx="5454000" cy="2375170"/>
            <wp:effectExtent l="19050" t="19050" r="13970" b="2540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4000" cy="2375170"/>
                    </a:xfrm>
                    <a:prstGeom prst="rect">
                      <a:avLst/>
                    </a:prstGeom>
                    <a:ln w="12700">
                      <a:solidFill>
                        <a:schemeClr val="bg1">
                          <a:lumMod val="85000"/>
                        </a:schemeClr>
                      </a:solidFill>
                    </a:ln>
                  </pic:spPr>
                </pic:pic>
              </a:graphicData>
            </a:graphic>
          </wp:inline>
        </w:drawing>
      </w:r>
    </w:p>
    <w:p w14:paraId="684C1A4A" w14:textId="7BD623BC"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6125CEBE" wp14:editId="02793B26">
            <wp:extent cx="5454000" cy="1402875"/>
            <wp:effectExtent l="19050" t="19050" r="13970" b="26035"/>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54000" cy="1402875"/>
                    </a:xfrm>
                    <a:prstGeom prst="rect">
                      <a:avLst/>
                    </a:prstGeom>
                    <a:ln w="12700">
                      <a:solidFill>
                        <a:schemeClr val="bg1">
                          <a:lumMod val="85000"/>
                        </a:schemeClr>
                      </a:solidFill>
                    </a:ln>
                  </pic:spPr>
                </pic:pic>
              </a:graphicData>
            </a:graphic>
          </wp:inline>
        </w:drawing>
      </w:r>
    </w:p>
    <w:p w14:paraId="0271F0C3" w14:textId="77777777" w:rsidR="001803A4" w:rsidRPr="006346DD" w:rsidRDefault="001803A4" w:rsidP="005921CA">
      <w:pPr>
        <w:ind w:left="1021"/>
        <w:jc w:val="center"/>
        <w:rPr>
          <w:rFonts w:ascii="Huawei Sans" w:hAnsi="Huawei Sans" w:cs="Huawei Sans"/>
          <w:sz w:val="21"/>
        </w:rPr>
      </w:pPr>
    </w:p>
    <w:p w14:paraId="4A997454" w14:textId="77777777" w:rsidR="005921CA" w:rsidRPr="006346DD" w:rsidRDefault="005921CA" w:rsidP="005921CA">
      <w:pPr>
        <w:pStyle w:val="5b"/>
        <w:ind w:left="0"/>
        <w:rPr>
          <w:rFonts w:cs="Huawei Sans"/>
        </w:rPr>
      </w:pPr>
      <w:r w:rsidRPr="006346DD">
        <w:rPr>
          <w:rFonts w:cs="Huawei Sans"/>
        </w:rPr>
        <w:t>Route planning</w:t>
      </w:r>
    </w:p>
    <w:tbl>
      <w:tblPr>
        <w:tblStyle w:val="V3023"/>
        <w:tblW w:w="8121"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601"/>
        <w:gridCol w:w="1559"/>
        <w:gridCol w:w="2551"/>
        <w:gridCol w:w="2410"/>
      </w:tblGrid>
      <w:tr w:rsidR="005921CA" w:rsidRPr="006346DD" w14:paraId="1A79A14A" w14:textId="77777777" w:rsidTr="00B84F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Pr>
          <w:p w14:paraId="7C10A67C" w14:textId="77777777" w:rsidR="005921CA" w:rsidRPr="006346DD" w:rsidRDefault="005921CA" w:rsidP="00A37A78">
            <w:pPr>
              <w:pStyle w:val="59"/>
              <w:rPr>
                <w:rFonts w:cs="Huawei Sans"/>
              </w:rPr>
            </w:pPr>
            <w:r w:rsidRPr="006346DD">
              <w:rPr>
                <w:rFonts w:cs="Huawei Sans"/>
              </w:rPr>
              <w:t>Destination Device</w:t>
            </w:r>
          </w:p>
        </w:tc>
        <w:tc>
          <w:tcPr>
            <w:tcW w:w="1559" w:type="dxa"/>
          </w:tcPr>
          <w:p w14:paraId="25CFD96F" w14:textId="77777777" w:rsidR="005921CA" w:rsidRPr="006346DD" w:rsidRDefault="005921CA" w:rsidP="00A37A7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Destination Network</w:t>
            </w:r>
          </w:p>
        </w:tc>
        <w:tc>
          <w:tcPr>
            <w:tcW w:w="2551" w:type="dxa"/>
          </w:tcPr>
          <w:p w14:paraId="31D550DD" w14:textId="77777777" w:rsidR="005921CA" w:rsidRPr="006346DD" w:rsidRDefault="005921CA" w:rsidP="00A37A7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Subnet Mask/Prefix Length</w:t>
            </w:r>
          </w:p>
        </w:tc>
        <w:tc>
          <w:tcPr>
            <w:tcW w:w="2410" w:type="dxa"/>
          </w:tcPr>
          <w:p w14:paraId="5F8C0A72" w14:textId="77777777" w:rsidR="005921CA" w:rsidRPr="006346DD" w:rsidRDefault="005921CA" w:rsidP="00A37A7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Gateway/Next Hop</w:t>
            </w:r>
          </w:p>
        </w:tc>
      </w:tr>
      <w:tr w:rsidR="005921CA" w:rsidRPr="006346DD" w14:paraId="673D1828"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472D609C" w14:textId="77777777" w:rsidR="005921CA" w:rsidRPr="006346DD" w:rsidRDefault="005921CA" w:rsidP="00A37A78">
            <w:pPr>
              <w:pStyle w:val="59"/>
              <w:rPr>
                <w:rFonts w:cs="Huawei Sans"/>
              </w:rPr>
            </w:pPr>
            <w:r w:rsidRPr="006346DD">
              <w:rPr>
                <w:rFonts w:cs="Huawei Sans"/>
              </w:rPr>
              <w:t>PE1</w:t>
            </w:r>
          </w:p>
        </w:tc>
        <w:tc>
          <w:tcPr>
            <w:tcW w:w="1559" w:type="dxa"/>
          </w:tcPr>
          <w:p w14:paraId="32E01A83"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FC01::1</w:t>
            </w:r>
          </w:p>
        </w:tc>
        <w:tc>
          <w:tcPr>
            <w:tcW w:w="2551" w:type="dxa"/>
          </w:tcPr>
          <w:p w14:paraId="5A65E543"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121914BC"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2000::1</w:t>
            </w:r>
          </w:p>
        </w:tc>
      </w:tr>
      <w:tr w:rsidR="005921CA" w:rsidRPr="006346DD" w14:paraId="17E4F8D0"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2DD4A8A6" w14:textId="77777777" w:rsidR="005921CA" w:rsidRPr="006346DD" w:rsidRDefault="005921CA" w:rsidP="00A37A78">
            <w:pPr>
              <w:pStyle w:val="59"/>
              <w:rPr>
                <w:rFonts w:cs="Huawei Sans"/>
              </w:rPr>
            </w:pPr>
            <w:r w:rsidRPr="006346DD">
              <w:rPr>
                <w:rFonts w:cs="Huawei Sans"/>
              </w:rPr>
              <w:t>PE2</w:t>
            </w:r>
          </w:p>
        </w:tc>
        <w:tc>
          <w:tcPr>
            <w:tcW w:w="1559" w:type="dxa"/>
          </w:tcPr>
          <w:p w14:paraId="5256B448"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FC01::2</w:t>
            </w:r>
          </w:p>
        </w:tc>
        <w:tc>
          <w:tcPr>
            <w:tcW w:w="2551" w:type="dxa"/>
          </w:tcPr>
          <w:p w14:paraId="634F0F09"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6B00C726"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2000::2</w:t>
            </w:r>
          </w:p>
        </w:tc>
      </w:tr>
      <w:tr w:rsidR="005921CA" w:rsidRPr="006346DD" w14:paraId="4FC5DC77"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462A0EB7" w14:textId="77777777" w:rsidR="005921CA" w:rsidRPr="006346DD" w:rsidRDefault="005921CA" w:rsidP="00A37A78">
            <w:pPr>
              <w:pStyle w:val="59"/>
              <w:rPr>
                <w:rFonts w:cs="Huawei Sans"/>
              </w:rPr>
            </w:pPr>
            <w:r w:rsidRPr="006346DD">
              <w:rPr>
                <w:rFonts w:cs="Huawei Sans"/>
              </w:rPr>
              <w:t>PE3</w:t>
            </w:r>
          </w:p>
        </w:tc>
        <w:tc>
          <w:tcPr>
            <w:tcW w:w="1559" w:type="dxa"/>
          </w:tcPr>
          <w:p w14:paraId="56836370"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FC01::3</w:t>
            </w:r>
          </w:p>
        </w:tc>
        <w:tc>
          <w:tcPr>
            <w:tcW w:w="2551" w:type="dxa"/>
          </w:tcPr>
          <w:p w14:paraId="098A9B2E"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256FDEDF"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2000::3</w:t>
            </w:r>
          </w:p>
        </w:tc>
      </w:tr>
      <w:tr w:rsidR="005921CA" w:rsidRPr="006346DD" w14:paraId="2BCEB4AE"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74A797B2" w14:textId="77777777" w:rsidR="005921CA" w:rsidRPr="006346DD" w:rsidRDefault="005921CA" w:rsidP="00A37A78">
            <w:pPr>
              <w:pStyle w:val="59"/>
              <w:rPr>
                <w:rFonts w:cs="Huawei Sans"/>
              </w:rPr>
            </w:pPr>
            <w:r w:rsidRPr="006346DD">
              <w:rPr>
                <w:rFonts w:cs="Huawei Sans"/>
              </w:rPr>
              <w:t>PE4</w:t>
            </w:r>
          </w:p>
        </w:tc>
        <w:tc>
          <w:tcPr>
            <w:tcW w:w="1559" w:type="dxa"/>
          </w:tcPr>
          <w:p w14:paraId="5C737907"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FC01::4</w:t>
            </w:r>
          </w:p>
        </w:tc>
        <w:tc>
          <w:tcPr>
            <w:tcW w:w="2551" w:type="dxa"/>
          </w:tcPr>
          <w:p w14:paraId="54F6FB00"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220819B3"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2000::4</w:t>
            </w:r>
          </w:p>
        </w:tc>
      </w:tr>
      <w:tr w:rsidR="005921CA" w:rsidRPr="006346DD" w14:paraId="1EBA77FF"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33F64A15" w14:textId="77777777" w:rsidR="005921CA" w:rsidRPr="006346DD" w:rsidRDefault="005921CA" w:rsidP="00A37A78">
            <w:pPr>
              <w:pStyle w:val="59"/>
              <w:rPr>
                <w:rFonts w:cs="Huawei Sans"/>
              </w:rPr>
            </w:pPr>
            <w:r w:rsidRPr="006346DD">
              <w:rPr>
                <w:rFonts w:cs="Huawei Sans"/>
              </w:rPr>
              <w:t>P1</w:t>
            </w:r>
          </w:p>
        </w:tc>
        <w:tc>
          <w:tcPr>
            <w:tcW w:w="1559" w:type="dxa"/>
          </w:tcPr>
          <w:p w14:paraId="0A84DD6D"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FC01::5</w:t>
            </w:r>
          </w:p>
        </w:tc>
        <w:tc>
          <w:tcPr>
            <w:tcW w:w="2551" w:type="dxa"/>
          </w:tcPr>
          <w:p w14:paraId="262F5140"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004CD600"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2000::5</w:t>
            </w:r>
          </w:p>
        </w:tc>
      </w:tr>
      <w:tr w:rsidR="005921CA" w:rsidRPr="006346DD" w14:paraId="6A357EE4" w14:textId="77777777" w:rsidTr="00B84FC4">
        <w:tc>
          <w:tcPr>
            <w:cnfStyle w:val="001000000000" w:firstRow="0" w:lastRow="0" w:firstColumn="1" w:lastColumn="0" w:oddVBand="0" w:evenVBand="0" w:oddHBand="0" w:evenHBand="0" w:firstRowFirstColumn="0" w:firstRowLastColumn="0" w:lastRowFirstColumn="0" w:lastRowLastColumn="0"/>
            <w:tcW w:w="1601" w:type="dxa"/>
          </w:tcPr>
          <w:p w14:paraId="729A3BBD" w14:textId="77777777" w:rsidR="005921CA" w:rsidRPr="006346DD" w:rsidRDefault="005921CA" w:rsidP="00A37A78">
            <w:pPr>
              <w:pStyle w:val="59"/>
              <w:rPr>
                <w:rFonts w:cs="Huawei Sans"/>
              </w:rPr>
            </w:pPr>
            <w:r w:rsidRPr="006346DD">
              <w:rPr>
                <w:rFonts w:cs="Huawei Sans"/>
              </w:rPr>
              <w:t>P2</w:t>
            </w:r>
          </w:p>
        </w:tc>
        <w:tc>
          <w:tcPr>
            <w:tcW w:w="1559" w:type="dxa"/>
          </w:tcPr>
          <w:p w14:paraId="21F2C28A"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FC01::6</w:t>
            </w:r>
          </w:p>
        </w:tc>
        <w:tc>
          <w:tcPr>
            <w:tcW w:w="2551" w:type="dxa"/>
          </w:tcPr>
          <w:p w14:paraId="791DEBCA"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128</w:t>
            </w:r>
          </w:p>
        </w:tc>
        <w:tc>
          <w:tcPr>
            <w:tcW w:w="2410" w:type="dxa"/>
          </w:tcPr>
          <w:p w14:paraId="0BEBA56A" w14:textId="77777777" w:rsidR="005921CA" w:rsidRPr="006346DD" w:rsidRDefault="005921CA" w:rsidP="00A37A78">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rsidRPr="006346DD">
              <w:rPr>
                <w:rFonts w:cs="Huawei Sans"/>
              </w:rPr>
              <w:t>2000::6</w:t>
            </w:r>
          </w:p>
        </w:tc>
      </w:tr>
    </w:tbl>
    <w:p w14:paraId="2151D130" w14:textId="77777777" w:rsidR="005921CA" w:rsidRPr="006346DD" w:rsidRDefault="005921CA" w:rsidP="005921CA">
      <w:pPr>
        <w:ind w:left="1021"/>
        <w:rPr>
          <w:rFonts w:ascii="Huawei Sans" w:hAnsi="Huawei Sans" w:cs="Huawei Sans"/>
          <w:sz w:val="21"/>
        </w:rPr>
      </w:pPr>
    </w:p>
    <w:p w14:paraId="5AD2E88A" w14:textId="00A2E0AA" w:rsidR="005921CA" w:rsidRPr="006346DD" w:rsidRDefault="00EC4933" w:rsidP="005921CA">
      <w:pPr>
        <w:pStyle w:val="30"/>
        <w:ind w:left="1021"/>
        <w:rPr>
          <w:rFonts w:cs="Huawei Sans"/>
        </w:rPr>
      </w:pPr>
      <w:r>
        <w:t>Add NEs for management, create links and topologies, and synchronize NE data.</w:t>
      </w:r>
    </w:p>
    <w:p w14:paraId="75EE01A7" w14:textId="7018FA4D" w:rsidR="00EC4933" w:rsidRDefault="00EC4933" w:rsidP="00EC4933">
      <w:pPr>
        <w:pStyle w:val="1f0"/>
      </w:pPr>
      <w:r>
        <w:t xml:space="preserve">Some operations are similar to those in </w:t>
      </w:r>
      <w:r>
        <w:fldChar w:fldCharType="begin"/>
      </w:r>
      <w:r>
        <w:instrText xml:space="preserve"> REF _Ref74327538 \n \h </w:instrText>
      </w:r>
      <w:r>
        <w:fldChar w:fldCharType="separate"/>
      </w:r>
      <w:r>
        <w:t xml:space="preserve">3.1 </w:t>
      </w:r>
      <w:r>
        <w:fldChar w:fldCharType="end"/>
      </w:r>
      <w:r>
        <w:fldChar w:fldCharType="begin"/>
      </w:r>
      <w:r>
        <w:instrText xml:space="preserve"> REF _Ref74327538 \h </w:instrText>
      </w:r>
      <w:r>
        <w:fldChar w:fldCharType="separate"/>
      </w:r>
      <w:r w:rsidRPr="006346DD">
        <w:rPr>
          <w:rFonts w:cs="Huawei Sans"/>
        </w:rPr>
        <w:t xml:space="preserve">SR-MPLS Service Delivery </w:t>
      </w:r>
      <w:r>
        <w:rPr>
          <w:rFonts w:cs="Huawei Sans"/>
        </w:rPr>
        <w:t>by the Controller</w:t>
      </w:r>
      <w:r>
        <w:fldChar w:fldCharType="end"/>
      </w:r>
      <w:r>
        <w:t>.</w:t>
      </w:r>
    </w:p>
    <w:p w14:paraId="10FC0A95" w14:textId="2382C849" w:rsidR="005921CA" w:rsidRPr="006346DD" w:rsidRDefault="00EC4933" w:rsidP="00EC4933">
      <w:pPr>
        <w:pStyle w:val="1f0"/>
        <w:rPr>
          <w:rFonts w:cs="Huawei Sans"/>
        </w:rPr>
      </w:pPr>
      <w:r>
        <w:t xml:space="preserve">Currently, NEs can only be managed based on IPv4 addresses. The IPv4 address configurations are consistent with those in </w:t>
      </w:r>
      <w:r>
        <w:fldChar w:fldCharType="begin"/>
      </w:r>
      <w:r>
        <w:instrText xml:space="preserve"> REF _Ref74327538 \n \h </w:instrText>
      </w:r>
      <w:r>
        <w:fldChar w:fldCharType="separate"/>
      </w:r>
      <w:r>
        <w:t xml:space="preserve">3.1 </w:t>
      </w:r>
      <w:r>
        <w:fldChar w:fldCharType="end"/>
      </w:r>
      <w:r>
        <w:fldChar w:fldCharType="begin"/>
      </w:r>
      <w:r>
        <w:instrText xml:space="preserve"> REF _Ref74327538 \h </w:instrText>
      </w:r>
      <w:r>
        <w:fldChar w:fldCharType="separate"/>
      </w:r>
      <w:r w:rsidRPr="006346DD">
        <w:rPr>
          <w:rFonts w:cs="Huawei Sans"/>
        </w:rPr>
        <w:t xml:space="preserve">SR-MPLS Service Delivery </w:t>
      </w:r>
      <w:r>
        <w:rPr>
          <w:rFonts w:cs="Huawei Sans"/>
        </w:rPr>
        <w:t>by the Controller</w:t>
      </w:r>
      <w:r>
        <w:fldChar w:fldCharType="end"/>
      </w:r>
      <w:r>
        <w:t>.</w:t>
      </w:r>
    </w:p>
    <w:p w14:paraId="302EC268" w14:textId="77777777" w:rsidR="005921CA" w:rsidRPr="006346DD" w:rsidRDefault="005921CA" w:rsidP="006E15FA">
      <w:pPr>
        <w:pStyle w:val="4"/>
        <w:rPr>
          <w:rFonts w:cs="Huawei Sans" w:hint="default"/>
          <w:snapToGrid w:val="0"/>
        </w:rPr>
      </w:pPr>
      <w:r w:rsidRPr="006346DD">
        <w:rPr>
          <w:rFonts w:cs="Huawei Sans" w:hint="default"/>
          <w:snapToGrid w:val="0"/>
        </w:rPr>
        <w:t>Controller-Side BGP Configurations</w:t>
      </w:r>
    </w:p>
    <w:p w14:paraId="4C00037A" w14:textId="77777777" w:rsidR="00FF6835" w:rsidRPr="005F55EA" w:rsidRDefault="00FF6835" w:rsidP="00FF6835">
      <w:pPr>
        <w:pStyle w:val="1f0"/>
      </w:pPr>
      <w:r>
        <w:t>To enable iMaster NCE-IP to receive link, bandwidth, and other information from NEs, configure iMaster NCE-IP to establish BGP-LS peer relationships with RRs.</w:t>
      </w:r>
    </w:p>
    <w:p w14:paraId="445F1062" w14:textId="379235F0" w:rsidR="005921CA" w:rsidRPr="006346DD" w:rsidRDefault="00FF6835" w:rsidP="00FF6835">
      <w:pPr>
        <w:pStyle w:val="1f0"/>
        <w:rPr>
          <w:rFonts w:cs="Huawei Sans"/>
        </w:rPr>
      </w:pPr>
      <w:r>
        <w:t>To enable iMaster NCE-IP to deliver SRv6 Policy configurations to NEs, establish BGP SR Policy peer relationship between iMaster NCE-IP and RRs.</w:t>
      </w:r>
    </w:p>
    <w:p w14:paraId="57809A61" w14:textId="48560B0B" w:rsidR="005921CA" w:rsidRPr="006346DD" w:rsidRDefault="00FF6835" w:rsidP="005921CA">
      <w:pPr>
        <w:pStyle w:val="30"/>
        <w:rPr>
          <w:rFonts w:cs="Huawei Sans"/>
        </w:rPr>
      </w:pPr>
      <w:r>
        <w:t>Configure basic BGP functions.</w:t>
      </w:r>
    </w:p>
    <w:p w14:paraId="7BAF4F87" w14:textId="10AE3BB8" w:rsidR="005921CA" w:rsidRPr="006346DD" w:rsidRDefault="00FF6835" w:rsidP="00A37A78">
      <w:pPr>
        <w:pStyle w:val="1f0"/>
        <w:rPr>
          <w:rFonts w:cs="Huawei Sans"/>
        </w:rPr>
      </w:pPr>
      <w:r>
        <w:t xml:space="preserve">Open the Network Management app and choose </w:t>
      </w:r>
      <w:r>
        <w:rPr>
          <w:b/>
          <w:bCs/>
        </w:rPr>
        <w:t>Configuration</w:t>
      </w:r>
      <w:r>
        <w:t xml:space="preserve"> &gt; </w:t>
      </w:r>
      <w:r>
        <w:rPr>
          <w:b/>
          <w:bCs/>
        </w:rPr>
        <w:t>Control Unit</w:t>
      </w:r>
      <w:r>
        <w:t xml:space="preserve"> &gt; </w:t>
      </w:r>
      <w:r>
        <w:rPr>
          <w:b/>
          <w:bCs/>
        </w:rPr>
        <w:t>BGP</w:t>
      </w:r>
      <w:r>
        <w:t xml:space="preserve"> from the main menu to configure BGP.</w:t>
      </w:r>
    </w:p>
    <w:p w14:paraId="0F8AFB83" w14:textId="22B615D1"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3E6FB04B" wp14:editId="5DCAFE04">
            <wp:extent cx="5454000" cy="3334764"/>
            <wp:effectExtent l="19050" t="19050" r="13970" b="1841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54000" cy="3334764"/>
                    </a:xfrm>
                    <a:prstGeom prst="rect">
                      <a:avLst/>
                    </a:prstGeom>
                    <a:ln w="12700">
                      <a:solidFill>
                        <a:schemeClr val="bg1">
                          <a:lumMod val="85000"/>
                        </a:schemeClr>
                      </a:solidFill>
                    </a:ln>
                  </pic:spPr>
                </pic:pic>
              </a:graphicData>
            </a:graphic>
          </wp:inline>
        </w:drawing>
      </w:r>
    </w:p>
    <w:p w14:paraId="61DF81AB" w14:textId="77777777" w:rsidR="005921CA" w:rsidRPr="006346DD" w:rsidRDefault="005921CA" w:rsidP="005921CA">
      <w:pPr>
        <w:ind w:left="1021"/>
        <w:rPr>
          <w:rFonts w:ascii="Huawei Sans" w:hAnsi="Huawei Sans" w:cs="Huawei Sans"/>
          <w:sz w:val="21"/>
        </w:rPr>
      </w:pPr>
    </w:p>
    <w:p w14:paraId="567E55FC" w14:textId="77777777" w:rsidR="005921CA" w:rsidRPr="006346DD" w:rsidRDefault="005921CA" w:rsidP="00A37A78">
      <w:pPr>
        <w:pStyle w:val="1f0"/>
        <w:rPr>
          <w:rFonts w:cs="Huawei Sans"/>
        </w:rPr>
      </w:pPr>
      <w:r w:rsidRPr="006346DD">
        <w:rPr>
          <w:rFonts w:cs="Huawei Sans"/>
        </w:rPr>
        <w:t>Set the parameters as follows.</w:t>
      </w:r>
    </w:p>
    <w:p w14:paraId="47B58EB8" w14:textId="25424C82" w:rsidR="005921CA" w:rsidRPr="006346DD" w:rsidRDefault="00FF6835" w:rsidP="005921CA">
      <w:pPr>
        <w:pStyle w:val="5b"/>
        <w:ind w:left="0"/>
        <w:rPr>
          <w:rFonts w:cs="Huawei Sans"/>
        </w:rPr>
      </w:pPr>
      <w:r>
        <w:t>Basic BGP parameters</w:t>
      </w:r>
    </w:p>
    <w:tbl>
      <w:tblPr>
        <w:tblStyle w:val="V305"/>
        <w:tblW w:w="6278" w:type="dxa"/>
        <w:jc w:val="center"/>
        <w:tblInd w:w="0"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160"/>
        <w:gridCol w:w="3118"/>
      </w:tblGrid>
      <w:tr w:rsidR="005921CA" w:rsidRPr="006346DD" w14:paraId="260B57BD" w14:textId="77777777" w:rsidTr="007B2F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60" w:type="dxa"/>
          </w:tcPr>
          <w:p w14:paraId="1B311172" w14:textId="77777777" w:rsidR="005921CA" w:rsidRPr="006346DD" w:rsidRDefault="005921CA" w:rsidP="00A37A78">
            <w:pPr>
              <w:pStyle w:val="59"/>
              <w:rPr>
                <w:rFonts w:cs="Huawei Sans"/>
              </w:rPr>
            </w:pPr>
            <w:r w:rsidRPr="006346DD">
              <w:rPr>
                <w:rFonts w:cs="Huawei Sans"/>
              </w:rPr>
              <w:t>Parameter</w:t>
            </w:r>
          </w:p>
        </w:tc>
        <w:tc>
          <w:tcPr>
            <w:tcW w:w="3118" w:type="dxa"/>
          </w:tcPr>
          <w:p w14:paraId="44770BC5" w14:textId="77777777" w:rsidR="005921CA" w:rsidRPr="006346DD" w:rsidRDefault="005921CA" w:rsidP="00A37A78">
            <w:pPr>
              <w:pStyle w:val="59"/>
              <w:cnfStyle w:val="100000000000" w:firstRow="1" w:lastRow="0" w:firstColumn="0" w:lastColumn="0" w:oddVBand="0" w:evenVBand="0" w:oddHBand="0" w:evenHBand="0" w:firstRowFirstColumn="0" w:firstRowLastColumn="0" w:lastRowFirstColumn="0" w:lastRowLastColumn="0"/>
              <w:rPr>
                <w:rFonts w:cs="Huawei Sans"/>
              </w:rPr>
            </w:pPr>
            <w:r w:rsidRPr="006346DD">
              <w:rPr>
                <w:rFonts w:cs="Huawei Sans"/>
              </w:rPr>
              <w:t>Value</w:t>
            </w:r>
          </w:p>
        </w:tc>
      </w:tr>
      <w:tr w:rsidR="00FF6835" w:rsidRPr="006346DD" w14:paraId="00577197" w14:textId="77777777" w:rsidTr="007B2F8E">
        <w:trPr>
          <w:jc w:val="center"/>
        </w:trPr>
        <w:tc>
          <w:tcPr>
            <w:cnfStyle w:val="001000000000" w:firstRow="0" w:lastRow="0" w:firstColumn="1" w:lastColumn="0" w:oddVBand="0" w:evenVBand="0" w:oddHBand="0" w:evenHBand="0" w:firstRowFirstColumn="0" w:firstRowLastColumn="0" w:lastRowFirstColumn="0" w:lastRowLastColumn="0"/>
            <w:tcW w:w="3160" w:type="dxa"/>
          </w:tcPr>
          <w:p w14:paraId="1C31B8F7" w14:textId="5F1EDD24" w:rsidR="00FF6835" w:rsidRPr="006346DD" w:rsidRDefault="00FF6835" w:rsidP="00FF6835">
            <w:pPr>
              <w:pStyle w:val="59"/>
              <w:rPr>
                <w:rFonts w:cs="Huawei Sans"/>
              </w:rPr>
            </w:pPr>
            <w:r>
              <w:t>*Enable BGP</w:t>
            </w:r>
          </w:p>
        </w:tc>
        <w:tc>
          <w:tcPr>
            <w:tcW w:w="3118" w:type="dxa"/>
          </w:tcPr>
          <w:p w14:paraId="3A91A443" w14:textId="061D7DDC" w:rsidR="00FF6835" w:rsidRPr="006346DD" w:rsidRDefault="00FF6835" w:rsidP="00FF6835">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Yes</w:t>
            </w:r>
          </w:p>
        </w:tc>
      </w:tr>
      <w:tr w:rsidR="00FF6835" w:rsidRPr="006346DD" w14:paraId="4175010B" w14:textId="77777777" w:rsidTr="007B2F8E">
        <w:trPr>
          <w:jc w:val="center"/>
        </w:trPr>
        <w:tc>
          <w:tcPr>
            <w:cnfStyle w:val="001000000000" w:firstRow="0" w:lastRow="0" w:firstColumn="1" w:lastColumn="0" w:oddVBand="0" w:evenVBand="0" w:oddHBand="0" w:evenHBand="0" w:firstRowFirstColumn="0" w:firstRowLastColumn="0" w:lastRowFirstColumn="0" w:lastRowLastColumn="0"/>
            <w:tcW w:w="3160" w:type="dxa"/>
          </w:tcPr>
          <w:p w14:paraId="35AD59C4" w14:textId="1765C027" w:rsidR="00FF6835" w:rsidRPr="006346DD" w:rsidRDefault="00FF6835" w:rsidP="00FF6835">
            <w:pPr>
              <w:pStyle w:val="59"/>
              <w:rPr>
                <w:rFonts w:cs="Huawei Sans"/>
              </w:rPr>
            </w:pPr>
            <w:r>
              <w:t>*Local AS number</w:t>
            </w:r>
          </w:p>
        </w:tc>
        <w:tc>
          <w:tcPr>
            <w:tcW w:w="3118" w:type="dxa"/>
          </w:tcPr>
          <w:p w14:paraId="5659789D" w14:textId="7021DF5C" w:rsidR="00FF6835" w:rsidRPr="006346DD" w:rsidRDefault="00FF6835" w:rsidP="00FF6835">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65001</w:t>
            </w:r>
          </w:p>
        </w:tc>
      </w:tr>
      <w:tr w:rsidR="00FF6835" w:rsidRPr="006346DD" w14:paraId="08033E15" w14:textId="77777777" w:rsidTr="007B2F8E">
        <w:trPr>
          <w:jc w:val="center"/>
        </w:trPr>
        <w:tc>
          <w:tcPr>
            <w:cnfStyle w:val="001000000000" w:firstRow="0" w:lastRow="0" w:firstColumn="1" w:lastColumn="0" w:oddVBand="0" w:evenVBand="0" w:oddHBand="0" w:evenHBand="0" w:firstRowFirstColumn="0" w:firstRowLastColumn="0" w:lastRowFirstColumn="0" w:lastRowLastColumn="0"/>
            <w:tcW w:w="3160" w:type="dxa"/>
          </w:tcPr>
          <w:p w14:paraId="40B5CCF3" w14:textId="58E2DF76" w:rsidR="00FF6835" w:rsidRPr="006346DD" w:rsidRDefault="00FF6835" w:rsidP="00FF6835">
            <w:pPr>
              <w:pStyle w:val="59"/>
              <w:rPr>
                <w:rFonts w:cs="Huawei Sans"/>
              </w:rPr>
            </w:pPr>
            <w:r>
              <w:t>Local IPv6 address</w:t>
            </w:r>
          </w:p>
        </w:tc>
        <w:tc>
          <w:tcPr>
            <w:tcW w:w="3118" w:type="dxa"/>
          </w:tcPr>
          <w:p w14:paraId="19846AD5" w14:textId="12105BE5" w:rsidR="00FF6835" w:rsidRPr="006346DD" w:rsidRDefault="00FF6835" w:rsidP="00FF6835">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2000::1</w:t>
            </w:r>
            <w:r w:rsidR="00667A2E">
              <w:t>0</w:t>
            </w:r>
            <w:r>
              <w:t>2</w:t>
            </w:r>
          </w:p>
        </w:tc>
      </w:tr>
      <w:tr w:rsidR="00FF6835" w:rsidRPr="006346DD" w14:paraId="4EAB2708" w14:textId="77777777" w:rsidTr="007B2F8E">
        <w:trPr>
          <w:jc w:val="center"/>
        </w:trPr>
        <w:tc>
          <w:tcPr>
            <w:cnfStyle w:val="001000000000" w:firstRow="0" w:lastRow="0" w:firstColumn="1" w:lastColumn="0" w:oddVBand="0" w:evenVBand="0" w:oddHBand="0" w:evenHBand="0" w:firstRowFirstColumn="0" w:firstRowLastColumn="0" w:lastRowFirstColumn="0" w:lastRowLastColumn="0"/>
            <w:tcW w:w="3160" w:type="dxa"/>
          </w:tcPr>
          <w:p w14:paraId="7F7150CA" w14:textId="5E5F1140" w:rsidR="00FF6835" w:rsidRPr="006346DD" w:rsidRDefault="00FF6835" w:rsidP="00FF6835">
            <w:pPr>
              <w:pStyle w:val="59"/>
              <w:rPr>
                <w:rFonts w:cs="Huawei Sans"/>
              </w:rPr>
            </w:pPr>
            <w:r>
              <w:t>*Router ID</w:t>
            </w:r>
          </w:p>
        </w:tc>
        <w:tc>
          <w:tcPr>
            <w:tcW w:w="3118" w:type="dxa"/>
          </w:tcPr>
          <w:p w14:paraId="3935592F" w14:textId="3F9BB99A" w:rsidR="00FF6835" w:rsidRPr="006346DD" w:rsidRDefault="00FF6835" w:rsidP="00FF6835">
            <w:pPr>
              <w:pStyle w:val="59"/>
              <w:jc w:val="center"/>
              <w:cnfStyle w:val="000000000000" w:firstRow="0" w:lastRow="0" w:firstColumn="0" w:lastColumn="0" w:oddVBand="0" w:evenVBand="0" w:oddHBand="0" w:evenHBand="0" w:firstRowFirstColumn="0" w:firstRowLastColumn="0" w:lastRowFirstColumn="0" w:lastRowLastColumn="0"/>
              <w:rPr>
                <w:rFonts w:cs="Huawei Sans"/>
              </w:rPr>
            </w:pPr>
            <w:r>
              <w:t>172.21.17.102</w:t>
            </w:r>
          </w:p>
        </w:tc>
      </w:tr>
    </w:tbl>
    <w:p w14:paraId="17053846" w14:textId="77777777" w:rsidR="005921CA" w:rsidRPr="006346DD" w:rsidRDefault="005921CA" w:rsidP="005921CA">
      <w:pPr>
        <w:ind w:left="1021"/>
        <w:rPr>
          <w:rFonts w:ascii="Huawei Sans" w:hAnsi="Huawei Sans" w:cs="Huawei Sans"/>
          <w:sz w:val="21"/>
        </w:rPr>
      </w:pPr>
    </w:p>
    <w:p w14:paraId="3E4C8B27" w14:textId="23F85F82" w:rsidR="005921CA" w:rsidRPr="006346DD" w:rsidRDefault="00FF6835" w:rsidP="00A37A78">
      <w:pPr>
        <w:pStyle w:val="1f0"/>
        <w:rPr>
          <w:rFonts w:cs="Huawei Sans"/>
        </w:rPr>
      </w:pPr>
      <w:r>
        <w:t>Set basic BGP parameters according to the parameter planning.</w:t>
      </w:r>
    </w:p>
    <w:p w14:paraId="19833A13" w14:textId="6EEB909B"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5E176BB7" wp14:editId="438C2A6A">
            <wp:extent cx="5454000" cy="3020404"/>
            <wp:effectExtent l="19050" t="19050" r="13970" b="2794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54000" cy="3020404"/>
                    </a:xfrm>
                    <a:prstGeom prst="rect">
                      <a:avLst/>
                    </a:prstGeom>
                    <a:ln w="12700">
                      <a:solidFill>
                        <a:schemeClr val="bg1">
                          <a:lumMod val="85000"/>
                        </a:schemeClr>
                      </a:solidFill>
                    </a:ln>
                  </pic:spPr>
                </pic:pic>
              </a:graphicData>
            </a:graphic>
          </wp:inline>
        </w:drawing>
      </w:r>
    </w:p>
    <w:p w14:paraId="5A57BBC0" w14:textId="77777777" w:rsidR="005921CA" w:rsidRPr="006346DD" w:rsidRDefault="005921CA" w:rsidP="005921CA">
      <w:pPr>
        <w:ind w:left="1021"/>
        <w:rPr>
          <w:rFonts w:ascii="Huawei Sans" w:hAnsi="Huawei Sans" w:cs="Huawei Sans"/>
          <w:b/>
          <w:sz w:val="21"/>
        </w:rPr>
      </w:pPr>
    </w:p>
    <w:p w14:paraId="72CA8E36" w14:textId="77777777" w:rsidR="005921CA" w:rsidRPr="006346DD" w:rsidRDefault="005921CA" w:rsidP="005921CA">
      <w:pPr>
        <w:pStyle w:val="30"/>
        <w:rPr>
          <w:rFonts w:cs="Huawei Sans"/>
        </w:rPr>
      </w:pPr>
      <w:r w:rsidRPr="006346DD">
        <w:rPr>
          <w:rFonts w:cs="Huawei Sans"/>
        </w:rPr>
        <w:t>Create BGP peers.</w:t>
      </w:r>
    </w:p>
    <w:p w14:paraId="2E03D04A" w14:textId="77777777" w:rsidR="00FF6835" w:rsidRPr="005F55EA" w:rsidRDefault="00FF6835" w:rsidP="00FF6835">
      <w:pPr>
        <w:pStyle w:val="1f0"/>
      </w:pPr>
      <w:r>
        <w:t>Create BGP peers, which will be invoked from specific address families.</w:t>
      </w:r>
    </w:p>
    <w:p w14:paraId="5D824B68" w14:textId="1D743FA5" w:rsidR="005921CA" w:rsidRPr="006346DD" w:rsidRDefault="00FF6835" w:rsidP="00FF6835">
      <w:pPr>
        <w:pStyle w:val="1f0"/>
        <w:rPr>
          <w:rFonts w:cs="Huawei Sans"/>
        </w:rPr>
      </w:pPr>
      <w:r>
        <w:t xml:space="preserve">On the </w:t>
      </w:r>
      <w:r>
        <w:rPr>
          <w:b/>
          <w:bCs/>
        </w:rPr>
        <w:t>Basic Peer Information</w:t>
      </w:r>
      <w:r>
        <w:t xml:space="preserve"> tab page of the BGP configuration page, click </w:t>
      </w:r>
      <w:r>
        <w:rPr>
          <w:b/>
          <w:bCs/>
        </w:rPr>
        <w:t>Create Peer</w:t>
      </w:r>
      <w:r>
        <w:t>.</w:t>
      </w:r>
    </w:p>
    <w:p w14:paraId="6A93AE05" w14:textId="58B24D5B" w:rsidR="005921CA" w:rsidRPr="006346DD" w:rsidRDefault="00850B11" w:rsidP="005921CA">
      <w:pPr>
        <w:ind w:left="1021"/>
        <w:jc w:val="center"/>
        <w:rPr>
          <w:rFonts w:ascii="Huawei Sans" w:hAnsi="Huawei Sans" w:cs="Huawei Sans"/>
          <w:sz w:val="21"/>
        </w:rPr>
      </w:pPr>
      <w:r>
        <w:rPr>
          <w:noProof/>
        </w:rPr>
        <w:drawing>
          <wp:inline distT="0" distB="0" distL="0" distR="0" wp14:anchorId="4B4E8C13" wp14:editId="1F60A3F3">
            <wp:extent cx="5454000" cy="741130"/>
            <wp:effectExtent l="19050" t="19050" r="13970" b="20955"/>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54000" cy="741130"/>
                    </a:xfrm>
                    <a:prstGeom prst="rect">
                      <a:avLst/>
                    </a:prstGeom>
                    <a:ln w="12700">
                      <a:solidFill>
                        <a:schemeClr val="bg1">
                          <a:lumMod val="85000"/>
                        </a:schemeClr>
                      </a:solidFill>
                    </a:ln>
                  </pic:spPr>
                </pic:pic>
              </a:graphicData>
            </a:graphic>
          </wp:inline>
        </w:drawing>
      </w:r>
    </w:p>
    <w:p w14:paraId="3E87DC78" w14:textId="446400D3" w:rsidR="005921CA" w:rsidRPr="006346DD" w:rsidRDefault="00850B11" w:rsidP="005921CA">
      <w:pPr>
        <w:ind w:left="1021"/>
        <w:rPr>
          <w:rFonts w:ascii="Huawei Sans" w:hAnsi="Huawei Sans" w:cs="Huawei Sans"/>
          <w:sz w:val="21"/>
        </w:rPr>
      </w:pPr>
      <w:r>
        <w:rPr>
          <w:noProof/>
        </w:rPr>
        <w:lastRenderedPageBreak/>
        <w:drawing>
          <wp:inline distT="0" distB="0" distL="0" distR="0" wp14:anchorId="4B806E73" wp14:editId="191A1CC7">
            <wp:extent cx="3600000" cy="4193526"/>
            <wp:effectExtent l="19050" t="19050" r="19685" b="17145"/>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600000" cy="4193526"/>
                    </a:xfrm>
                    <a:prstGeom prst="rect">
                      <a:avLst/>
                    </a:prstGeom>
                    <a:ln w="12700">
                      <a:solidFill>
                        <a:schemeClr val="bg1">
                          <a:lumMod val="85000"/>
                        </a:schemeClr>
                      </a:solidFill>
                    </a:ln>
                  </pic:spPr>
                </pic:pic>
              </a:graphicData>
            </a:graphic>
          </wp:inline>
        </w:drawing>
      </w:r>
    </w:p>
    <w:p w14:paraId="682E0D67" w14:textId="77777777" w:rsidR="001803A4" w:rsidRPr="006346DD" w:rsidRDefault="001803A4" w:rsidP="005921CA">
      <w:pPr>
        <w:ind w:left="1021"/>
        <w:rPr>
          <w:rFonts w:ascii="Huawei Sans" w:hAnsi="Huawei Sans" w:cs="Huawei Sans"/>
          <w:sz w:val="21"/>
        </w:rPr>
      </w:pPr>
    </w:p>
    <w:p w14:paraId="7D21BB96" w14:textId="62705A85" w:rsidR="005921CA" w:rsidRPr="006346DD" w:rsidRDefault="00FF6835" w:rsidP="00A37A78">
      <w:pPr>
        <w:pStyle w:val="1f0"/>
        <w:rPr>
          <w:rFonts w:cs="Huawei Sans"/>
        </w:rPr>
      </w:pPr>
      <w:r>
        <w:t>Create IPv6 peers fc01::5 and fc01::6 (corresponding to P1 and P2, which serve as RRs), and disable authentication.</w:t>
      </w:r>
    </w:p>
    <w:p w14:paraId="64811C8D" w14:textId="11C2FC6A" w:rsidR="005921CA" w:rsidRPr="006346DD" w:rsidRDefault="00FF6835" w:rsidP="005921CA">
      <w:pPr>
        <w:pStyle w:val="30"/>
        <w:rPr>
          <w:rFonts w:cs="Huawei Sans"/>
        </w:rPr>
      </w:pPr>
      <w:r>
        <w:t>Enable IPv6 peers in the BGP-LS address family.</w:t>
      </w:r>
    </w:p>
    <w:p w14:paraId="79E87521" w14:textId="77777777" w:rsidR="00FF6835" w:rsidRPr="005F55EA" w:rsidRDefault="00FF6835" w:rsidP="00FF6835">
      <w:pPr>
        <w:pStyle w:val="1f0"/>
      </w:pPr>
      <w:r>
        <w:t>Enable IPv6 peers in the BGP-LS address family, so that iMaster NCE-IP can receive link, bandwidth, and other information from RRs.</w:t>
      </w:r>
    </w:p>
    <w:p w14:paraId="18F32A11" w14:textId="3B055500" w:rsidR="005921CA" w:rsidRPr="006346DD" w:rsidRDefault="00FF6835" w:rsidP="00FF6835">
      <w:pPr>
        <w:pStyle w:val="1f0"/>
        <w:rPr>
          <w:rFonts w:cs="Huawei Sans"/>
        </w:rPr>
      </w:pPr>
      <w:r>
        <w:t xml:space="preserve">On the </w:t>
      </w:r>
      <w:r>
        <w:rPr>
          <w:b/>
          <w:bCs/>
        </w:rPr>
        <w:t>Address Family Information</w:t>
      </w:r>
      <w:r>
        <w:t xml:space="preserve"> tab page, click </w:t>
      </w:r>
      <w:r>
        <w:rPr>
          <w:b/>
          <w:bCs/>
        </w:rPr>
        <w:t>Link-state</w:t>
      </w:r>
      <w:r>
        <w:t xml:space="preserve">. (If </w:t>
      </w:r>
      <w:r>
        <w:rPr>
          <w:b/>
          <w:bCs/>
        </w:rPr>
        <w:t>Link-state</w:t>
      </w:r>
      <w:r>
        <w:t xml:space="preserve"> is not displayed, click </w:t>
      </w:r>
      <w:r>
        <w:rPr>
          <w:b/>
          <w:bCs/>
        </w:rPr>
        <w:t>Create Address Family</w:t>
      </w:r>
      <w:r>
        <w:t xml:space="preserve"> to add it.)</w:t>
      </w:r>
    </w:p>
    <w:p w14:paraId="43A1900A" w14:textId="2207B182" w:rsidR="005921CA" w:rsidRPr="006346DD" w:rsidRDefault="00850B11" w:rsidP="005921CA">
      <w:pPr>
        <w:ind w:left="1021"/>
        <w:jc w:val="center"/>
        <w:rPr>
          <w:rFonts w:ascii="Huawei Sans" w:hAnsi="Huawei Sans" w:cs="Huawei Sans"/>
          <w:sz w:val="21"/>
        </w:rPr>
      </w:pPr>
      <w:r>
        <w:rPr>
          <w:noProof/>
        </w:rPr>
        <w:drawing>
          <wp:inline distT="0" distB="0" distL="0" distR="0" wp14:anchorId="1C31842C" wp14:editId="32A84B73">
            <wp:extent cx="5454000" cy="958959"/>
            <wp:effectExtent l="19050" t="19050" r="13970" b="1270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54000" cy="958959"/>
                    </a:xfrm>
                    <a:prstGeom prst="rect">
                      <a:avLst/>
                    </a:prstGeom>
                    <a:ln w="12700">
                      <a:solidFill>
                        <a:schemeClr val="bg1">
                          <a:lumMod val="85000"/>
                        </a:schemeClr>
                      </a:solidFill>
                    </a:ln>
                  </pic:spPr>
                </pic:pic>
              </a:graphicData>
            </a:graphic>
          </wp:inline>
        </w:drawing>
      </w:r>
    </w:p>
    <w:p w14:paraId="281F9C83" w14:textId="77777777" w:rsidR="005921CA" w:rsidRPr="006346DD" w:rsidRDefault="005921CA" w:rsidP="005921CA">
      <w:pPr>
        <w:ind w:left="1021"/>
        <w:rPr>
          <w:rFonts w:ascii="Huawei Sans" w:hAnsi="Huawei Sans" w:cs="Huawei Sans"/>
          <w:sz w:val="21"/>
        </w:rPr>
      </w:pPr>
    </w:p>
    <w:p w14:paraId="5FC40F00" w14:textId="6CB62ACF" w:rsidR="005921CA" w:rsidRPr="006346DD" w:rsidRDefault="00FF6835" w:rsidP="005921CA">
      <w:pPr>
        <w:ind w:left="1021"/>
        <w:rPr>
          <w:rFonts w:ascii="Huawei Sans" w:hAnsi="Huawei Sans" w:cs="Huawei Sans"/>
          <w:sz w:val="21"/>
        </w:rPr>
      </w:pPr>
      <w:r w:rsidRPr="00FF6835">
        <w:rPr>
          <w:rFonts w:ascii="Huawei Sans" w:hAnsi="Huawei Sans" w:cs="Huawei Sans" w:hint="eastAsia"/>
          <w:sz w:val="21"/>
        </w:rPr>
        <w:t xml:space="preserve">Click </w:t>
      </w:r>
      <w:r w:rsidRPr="00FF6835">
        <w:rPr>
          <w:rFonts w:ascii="Huawei Sans" w:hAnsi="Huawei Sans" w:cs="Huawei Sans" w:hint="eastAsia"/>
          <w:b/>
          <w:sz w:val="21"/>
        </w:rPr>
        <w:t>Create Peer</w:t>
      </w:r>
      <w:r w:rsidRPr="00FF6835">
        <w:rPr>
          <w:rFonts w:ascii="Huawei Sans" w:hAnsi="Huawei Sans" w:cs="Huawei Sans" w:hint="eastAsia"/>
          <w:sz w:val="21"/>
        </w:rPr>
        <w:t xml:space="preserve">. In the dialog box that is displayed, click </w:t>
      </w:r>
      <w:r w:rsidRPr="00FF6835">
        <w:rPr>
          <w:rFonts w:ascii="Huawei Sans" w:hAnsi="Huawei Sans" w:cs="Huawei Sans" w:hint="eastAsia"/>
          <w:b/>
          <w:sz w:val="21"/>
        </w:rPr>
        <w:t>Select Peer</w:t>
      </w:r>
      <w:r w:rsidRPr="00FF6835">
        <w:rPr>
          <w:rFonts w:ascii="Huawei Sans" w:hAnsi="Huawei Sans" w:cs="Huawei Sans" w:hint="eastAsia"/>
          <w:sz w:val="21"/>
        </w:rPr>
        <w:t>.</w:t>
      </w:r>
    </w:p>
    <w:p w14:paraId="7F8062CA" w14:textId="2F5A7394"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3C10CD08" wp14:editId="6B9684B2">
            <wp:extent cx="5454000" cy="3303071"/>
            <wp:effectExtent l="19050" t="19050" r="13970" b="12065"/>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54000" cy="3303071"/>
                    </a:xfrm>
                    <a:prstGeom prst="rect">
                      <a:avLst/>
                    </a:prstGeom>
                    <a:ln w="12700">
                      <a:solidFill>
                        <a:schemeClr val="bg1">
                          <a:lumMod val="85000"/>
                        </a:schemeClr>
                      </a:solidFill>
                    </a:ln>
                  </pic:spPr>
                </pic:pic>
              </a:graphicData>
            </a:graphic>
          </wp:inline>
        </w:drawing>
      </w:r>
    </w:p>
    <w:p w14:paraId="7B163120" w14:textId="77777777" w:rsidR="001803A4" w:rsidRPr="006346DD" w:rsidRDefault="001803A4" w:rsidP="005921CA">
      <w:pPr>
        <w:ind w:left="1021"/>
        <w:jc w:val="center"/>
        <w:rPr>
          <w:rFonts w:ascii="Huawei Sans" w:hAnsi="Huawei Sans" w:cs="Huawei Sans"/>
          <w:sz w:val="21"/>
        </w:rPr>
      </w:pPr>
    </w:p>
    <w:p w14:paraId="3A5A79E0" w14:textId="77777777" w:rsidR="00FF6835" w:rsidRPr="005F55EA" w:rsidRDefault="00FF6835" w:rsidP="00FF6835">
      <w:pPr>
        <w:pStyle w:val="1f0"/>
      </w:pPr>
      <w:r>
        <w:t xml:space="preserve">Note that iMaster NCE-IP does not need to send routes to RRs; instead, it only needs to receive routes. Therefore, you need to set </w:t>
      </w:r>
      <w:r>
        <w:rPr>
          <w:b/>
          <w:bCs/>
        </w:rPr>
        <w:t>Advertise route to the peer</w:t>
      </w:r>
      <w:r>
        <w:t xml:space="preserve"> to </w:t>
      </w:r>
      <w:r>
        <w:rPr>
          <w:b/>
          <w:bCs/>
        </w:rPr>
        <w:t>No</w:t>
      </w:r>
      <w:r>
        <w:t>.</w:t>
      </w:r>
    </w:p>
    <w:p w14:paraId="3F465F28" w14:textId="3FF5E963" w:rsidR="005921CA" w:rsidRPr="006346DD" w:rsidRDefault="00FF6835" w:rsidP="00FF6835">
      <w:pPr>
        <w:pStyle w:val="1f0"/>
        <w:rPr>
          <w:rFonts w:cs="Huawei Sans"/>
        </w:rPr>
      </w:pPr>
      <w:r>
        <w:t xml:space="preserve">In the </w:t>
      </w:r>
      <w:r>
        <w:rPr>
          <w:b/>
          <w:bCs/>
        </w:rPr>
        <w:t>Select Peer</w:t>
      </w:r>
      <w:r>
        <w:t xml:space="preserve"> dialog box, select the previously created peers fc01::5 and fc01::6.</w:t>
      </w:r>
    </w:p>
    <w:p w14:paraId="09BD541B" w14:textId="21F728CE" w:rsidR="005921CA" w:rsidRPr="006346DD" w:rsidRDefault="00850B11" w:rsidP="005921CA">
      <w:pPr>
        <w:ind w:left="1021"/>
        <w:jc w:val="center"/>
        <w:rPr>
          <w:rFonts w:ascii="Huawei Sans" w:hAnsi="Huawei Sans" w:cs="Huawei Sans"/>
          <w:sz w:val="21"/>
        </w:rPr>
      </w:pPr>
      <w:r>
        <w:rPr>
          <w:noProof/>
        </w:rPr>
        <w:drawing>
          <wp:inline distT="0" distB="0" distL="0" distR="0" wp14:anchorId="21E52CE5" wp14:editId="6FF820A9">
            <wp:extent cx="5454000" cy="3284397"/>
            <wp:effectExtent l="19050" t="19050" r="13970" b="1143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454000" cy="3284397"/>
                    </a:xfrm>
                    <a:prstGeom prst="rect">
                      <a:avLst/>
                    </a:prstGeom>
                    <a:ln w="12700">
                      <a:solidFill>
                        <a:schemeClr val="bg1">
                          <a:lumMod val="85000"/>
                        </a:schemeClr>
                      </a:solidFill>
                    </a:ln>
                  </pic:spPr>
                </pic:pic>
              </a:graphicData>
            </a:graphic>
          </wp:inline>
        </w:drawing>
      </w:r>
    </w:p>
    <w:p w14:paraId="3F5049BB" w14:textId="77777777" w:rsidR="005921CA" w:rsidRPr="006346DD" w:rsidRDefault="005921CA" w:rsidP="005921CA">
      <w:pPr>
        <w:ind w:left="1021"/>
        <w:rPr>
          <w:rFonts w:ascii="Huawei Sans" w:hAnsi="Huawei Sans" w:cs="Huawei Sans"/>
          <w:sz w:val="21"/>
        </w:rPr>
      </w:pPr>
    </w:p>
    <w:p w14:paraId="06294E13" w14:textId="3F1B698B" w:rsidR="005921CA" w:rsidRPr="006346DD" w:rsidRDefault="00FF6835" w:rsidP="005921CA">
      <w:pPr>
        <w:pStyle w:val="30"/>
        <w:rPr>
          <w:rFonts w:cs="Huawei Sans"/>
        </w:rPr>
      </w:pPr>
      <w:r>
        <w:t>Enable IPv6 peers in the BGP SRv6 Policy address family.</w:t>
      </w:r>
    </w:p>
    <w:p w14:paraId="04E646DC" w14:textId="77777777" w:rsidR="009D1AA0" w:rsidRPr="005F55EA" w:rsidRDefault="009D1AA0" w:rsidP="009D1AA0">
      <w:pPr>
        <w:pStyle w:val="1f0"/>
      </w:pPr>
      <w:r>
        <w:lastRenderedPageBreak/>
        <w:t>Enable IPv6 peers in the BGP SRv6 Policy address family, so that iMaster NCE-IP can deliver SRv6 Policy configurations to NEs.</w:t>
      </w:r>
    </w:p>
    <w:p w14:paraId="3B95F62E" w14:textId="54A4A5D7" w:rsidR="005921CA" w:rsidRPr="006346DD" w:rsidRDefault="009D1AA0" w:rsidP="009D1AA0">
      <w:pPr>
        <w:pStyle w:val="1f0"/>
        <w:rPr>
          <w:rFonts w:cs="Huawei Sans"/>
        </w:rPr>
      </w:pPr>
      <w:r>
        <w:t xml:space="preserve">On the </w:t>
      </w:r>
      <w:r>
        <w:rPr>
          <w:b/>
          <w:bCs/>
        </w:rPr>
        <w:t>Address Family Information</w:t>
      </w:r>
      <w:r>
        <w:t xml:space="preserve"> tab page, select </w:t>
      </w:r>
      <w:r>
        <w:rPr>
          <w:b/>
          <w:bCs/>
        </w:rPr>
        <w:t>IPv6-family SR-Policy</w:t>
      </w:r>
      <w:r>
        <w:t>.</w:t>
      </w:r>
    </w:p>
    <w:p w14:paraId="03121549" w14:textId="125B9F1D" w:rsidR="005921CA" w:rsidRPr="006346DD" w:rsidRDefault="00850B11" w:rsidP="005921CA">
      <w:pPr>
        <w:ind w:left="1021"/>
        <w:jc w:val="center"/>
        <w:rPr>
          <w:rFonts w:ascii="Huawei Sans" w:hAnsi="Huawei Sans" w:cs="Huawei Sans"/>
          <w:sz w:val="21"/>
        </w:rPr>
      </w:pPr>
      <w:r>
        <w:rPr>
          <w:noProof/>
        </w:rPr>
        <w:drawing>
          <wp:inline distT="0" distB="0" distL="0" distR="0" wp14:anchorId="5FF3D647" wp14:editId="28704B38">
            <wp:extent cx="5454000" cy="1239854"/>
            <wp:effectExtent l="19050" t="19050" r="13970" b="1778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454000" cy="1239854"/>
                    </a:xfrm>
                    <a:prstGeom prst="rect">
                      <a:avLst/>
                    </a:prstGeom>
                    <a:ln w="12700">
                      <a:solidFill>
                        <a:schemeClr val="bg1">
                          <a:lumMod val="85000"/>
                        </a:schemeClr>
                      </a:solidFill>
                    </a:ln>
                  </pic:spPr>
                </pic:pic>
              </a:graphicData>
            </a:graphic>
          </wp:inline>
        </w:drawing>
      </w:r>
    </w:p>
    <w:p w14:paraId="67C74B70" w14:textId="77777777" w:rsidR="005921CA" w:rsidRPr="006346DD" w:rsidRDefault="005921CA" w:rsidP="005921CA">
      <w:pPr>
        <w:ind w:left="1021"/>
        <w:rPr>
          <w:rFonts w:ascii="Huawei Sans" w:hAnsi="Huawei Sans" w:cs="Huawei Sans"/>
          <w:sz w:val="21"/>
        </w:rPr>
      </w:pPr>
    </w:p>
    <w:p w14:paraId="63A5F130" w14:textId="0AE4AF70" w:rsidR="005921CA" w:rsidRPr="006346DD" w:rsidRDefault="009D1AA0" w:rsidP="00A37A78">
      <w:pPr>
        <w:pStyle w:val="1f0"/>
        <w:rPr>
          <w:rFonts w:cs="Huawei Sans"/>
        </w:rPr>
      </w:pPr>
      <w:r>
        <w:t xml:space="preserve">Click </w:t>
      </w:r>
      <w:r>
        <w:rPr>
          <w:b/>
          <w:bCs/>
        </w:rPr>
        <w:t>Create Peer</w:t>
      </w:r>
      <w:r>
        <w:t xml:space="preserve">. In the </w:t>
      </w:r>
      <w:r>
        <w:rPr>
          <w:b/>
          <w:bCs/>
        </w:rPr>
        <w:t>Create Peer</w:t>
      </w:r>
      <w:r>
        <w:t xml:space="preserve"> dialog box, click </w:t>
      </w:r>
      <w:r>
        <w:rPr>
          <w:b/>
          <w:bCs/>
        </w:rPr>
        <w:t>Select Peer</w:t>
      </w:r>
      <w:r>
        <w:t>.</w:t>
      </w:r>
    </w:p>
    <w:p w14:paraId="7022A5B0" w14:textId="070D98F1" w:rsidR="005921CA" w:rsidRPr="006346DD" w:rsidRDefault="00850B11" w:rsidP="005921CA">
      <w:pPr>
        <w:ind w:left="1021"/>
        <w:jc w:val="center"/>
        <w:rPr>
          <w:rFonts w:ascii="Huawei Sans" w:hAnsi="Huawei Sans" w:cs="Huawei Sans"/>
          <w:sz w:val="21"/>
        </w:rPr>
      </w:pPr>
      <w:r>
        <w:rPr>
          <w:noProof/>
        </w:rPr>
        <w:drawing>
          <wp:inline distT="0" distB="0" distL="0" distR="0" wp14:anchorId="2FB11504" wp14:editId="37800E86">
            <wp:extent cx="5454000" cy="2757558"/>
            <wp:effectExtent l="19050" t="19050" r="13970" b="2413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454000" cy="2757558"/>
                    </a:xfrm>
                    <a:prstGeom prst="rect">
                      <a:avLst/>
                    </a:prstGeom>
                    <a:ln w="12700">
                      <a:solidFill>
                        <a:schemeClr val="bg1">
                          <a:lumMod val="85000"/>
                        </a:schemeClr>
                      </a:solidFill>
                    </a:ln>
                  </pic:spPr>
                </pic:pic>
              </a:graphicData>
            </a:graphic>
          </wp:inline>
        </w:drawing>
      </w:r>
    </w:p>
    <w:p w14:paraId="7C3B3650" w14:textId="77777777" w:rsidR="005921CA" w:rsidRPr="006346DD" w:rsidRDefault="005921CA" w:rsidP="001803A4">
      <w:pPr>
        <w:pStyle w:val="1f0"/>
        <w:rPr>
          <w:rFonts w:cs="Huawei Sans"/>
        </w:rPr>
      </w:pPr>
    </w:p>
    <w:p w14:paraId="069F9221" w14:textId="6424CD30" w:rsidR="005921CA" w:rsidRPr="006346DD" w:rsidRDefault="009D1AA0" w:rsidP="00A37A78">
      <w:pPr>
        <w:pStyle w:val="1f0"/>
        <w:rPr>
          <w:rFonts w:cs="Huawei Sans"/>
        </w:rPr>
      </w:pPr>
      <w:r>
        <w:t>Select the previously created peers (fc01::5 and fc01::6).</w:t>
      </w:r>
    </w:p>
    <w:p w14:paraId="32B5A13B" w14:textId="44029E9D"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338BC587" wp14:editId="1425AA61">
            <wp:extent cx="5454000" cy="5362327"/>
            <wp:effectExtent l="19050" t="19050" r="13970" b="1016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454000" cy="5362327"/>
                    </a:xfrm>
                    <a:prstGeom prst="rect">
                      <a:avLst/>
                    </a:prstGeom>
                    <a:ln w="12700">
                      <a:solidFill>
                        <a:schemeClr val="bg1">
                          <a:lumMod val="85000"/>
                        </a:schemeClr>
                      </a:solidFill>
                    </a:ln>
                  </pic:spPr>
                </pic:pic>
              </a:graphicData>
            </a:graphic>
          </wp:inline>
        </w:drawing>
      </w:r>
    </w:p>
    <w:p w14:paraId="7CF71279" w14:textId="77777777" w:rsidR="005921CA" w:rsidRPr="006346DD" w:rsidRDefault="005921CA" w:rsidP="005921CA">
      <w:pPr>
        <w:ind w:left="1021"/>
        <w:rPr>
          <w:rFonts w:ascii="Huawei Sans" w:hAnsi="Huawei Sans" w:cs="Huawei Sans"/>
          <w:sz w:val="21"/>
        </w:rPr>
      </w:pPr>
    </w:p>
    <w:p w14:paraId="2D8C9515" w14:textId="26D43DAC" w:rsidR="005921CA" w:rsidRPr="006346DD" w:rsidRDefault="009D1AA0" w:rsidP="00A37A78">
      <w:pPr>
        <w:pStyle w:val="1f0"/>
        <w:rPr>
          <w:rFonts w:cs="Huawei Sans"/>
        </w:rPr>
      </w:pPr>
      <w:r>
        <w:t xml:space="preserve">On the </w:t>
      </w:r>
      <w:r>
        <w:rPr>
          <w:b/>
          <w:bCs/>
        </w:rPr>
        <w:t>BGP</w:t>
      </w:r>
      <w:r>
        <w:t xml:space="preserve"> page, click </w:t>
      </w:r>
      <w:r>
        <w:rPr>
          <w:b/>
          <w:bCs/>
        </w:rPr>
        <w:t>Peer Information</w:t>
      </w:r>
      <w:r>
        <w:t xml:space="preserve"> to check BGP peer relationships.</w:t>
      </w:r>
    </w:p>
    <w:p w14:paraId="05401A7A" w14:textId="2BD8BFD0" w:rsidR="005921CA" w:rsidRPr="006346DD" w:rsidRDefault="00850B11" w:rsidP="005921CA">
      <w:pPr>
        <w:ind w:left="1021"/>
        <w:jc w:val="center"/>
        <w:rPr>
          <w:rFonts w:ascii="Huawei Sans" w:hAnsi="Huawei Sans" w:cs="Huawei Sans"/>
          <w:sz w:val="21"/>
        </w:rPr>
      </w:pPr>
      <w:r>
        <w:rPr>
          <w:noProof/>
        </w:rPr>
        <w:drawing>
          <wp:inline distT="0" distB="0" distL="0" distR="0" wp14:anchorId="354353A6" wp14:editId="72ECCCE9">
            <wp:extent cx="5454000" cy="1901940"/>
            <wp:effectExtent l="19050" t="19050" r="13970" b="22225"/>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454000" cy="1901940"/>
                    </a:xfrm>
                    <a:prstGeom prst="rect">
                      <a:avLst/>
                    </a:prstGeom>
                    <a:ln w="12700">
                      <a:solidFill>
                        <a:schemeClr val="bg1">
                          <a:lumMod val="85000"/>
                        </a:schemeClr>
                      </a:solidFill>
                    </a:ln>
                  </pic:spPr>
                </pic:pic>
              </a:graphicData>
            </a:graphic>
          </wp:inline>
        </w:drawing>
      </w:r>
    </w:p>
    <w:p w14:paraId="1D6795D5" w14:textId="77777777" w:rsidR="001803A4" w:rsidRPr="006346DD" w:rsidRDefault="001803A4" w:rsidP="005921CA">
      <w:pPr>
        <w:ind w:left="1021"/>
        <w:jc w:val="center"/>
        <w:rPr>
          <w:rFonts w:ascii="Huawei Sans" w:hAnsi="Huawei Sans" w:cs="Huawei Sans"/>
          <w:sz w:val="21"/>
        </w:rPr>
      </w:pPr>
    </w:p>
    <w:p w14:paraId="0744779E" w14:textId="79EBD662" w:rsidR="005921CA" w:rsidRPr="006346DD" w:rsidRDefault="009D1AA0" w:rsidP="00A37A78">
      <w:pPr>
        <w:pStyle w:val="1f0"/>
        <w:rPr>
          <w:rFonts w:cs="Huawei Sans"/>
        </w:rPr>
      </w:pPr>
      <w:r>
        <w:t xml:space="preserve">Set </w:t>
      </w:r>
      <w:r>
        <w:rPr>
          <w:b/>
          <w:bCs/>
        </w:rPr>
        <w:t>Address family type</w:t>
      </w:r>
      <w:r>
        <w:t xml:space="preserve"> to </w:t>
      </w:r>
      <w:r>
        <w:rPr>
          <w:b/>
          <w:bCs/>
        </w:rPr>
        <w:t>link-state-family unicast</w:t>
      </w:r>
      <w:r>
        <w:t xml:space="preserve"> and click </w:t>
      </w:r>
      <w:r>
        <w:rPr>
          <w:b/>
          <w:bCs/>
        </w:rPr>
        <w:t>Search</w:t>
      </w:r>
      <w:r>
        <w:t>.</w:t>
      </w:r>
    </w:p>
    <w:p w14:paraId="64DA8DB8" w14:textId="6D6716DD" w:rsidR="005921CA" w:rsidRPr="006346DD" w:rsidRDefault="009D1AA0" w:rsidP="00A37A78">
      <w:pPr>
        <w:pStyle w:val="1f0"/>
        <w:rPr>
          <w:rFonts w:cs="Huawei Sans"/>
        </w:rPr>
      </w:pPr>
      <w:r>
        <w:lastRenderedPageBreak/>
        <w:t>The search results show that iMaster NCE-IP has established BGP-LS peer relationships with P1 and P2 and received route prefixes from P1 and P2.</w:t>
      </w:r>
    </w:p>
    <w:p w14:paraId="2F7BCB26" w14:textId="4F0BA4CD" w:rsidR="005921CA" w:rsidRPr="006346DD" w:rsidRDefault="00850B11" w:rsidP="005921CA">
      <w:pPr>
        <w:ind w:left="1021"/>
        <w:rPr>
          <w:rFonts w:ascii="Huawei Sans" w:hAnsi="Huawei Sans" w:cs="Huawei Sans"/>
          <w:sz w:val="21"/>
        </w:rPr>
      </w:pPr>
      <w:r>
        <w:rPr>
          <w:noProof/>
        </w:rPr>
        <w:drawing>
          <wp:inline distT="0" distB="0" distL="0" distR="0" wp14:anchorId="50A25676" wp14:editId="7EDBBCE3">
            <wp:extent cx="5454000" cy="1248342"/>
            <wp:effectExtent l="19050" t="19050" r="13970" b="28575"/>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454000" cy="1248342"/>
                    </a:xfrm>
                    <a:prstGeom prst="rect">
                      <a:avLst/>
                    </a:prstGeom>
                    <a:ln w="12700">
                      <a:solidFill>
                        <a:schemeClr val="bg1">
                          <a:lumMod val="85000"/>
                        </a:schemeClr>
                      </a:solidFill>
                    </a:ln>
                  </pic:spPr>
                </pic:pic>
              </a:graphicData>
            </a:graphic>
          </wp:inline>
        </w:drawing>
      </w:r>
    </w:p>
    <w:p w14:paraId="3B2D3B95" w14:textId="52D68D8E" w:rsidR="005921CA" w:rsidRPr="006346DD" w:rsidRDefault="00850B11" w:rsidP="005921CA">
      <w:pPr>
        <w:ind w:left="1021"/>
        <w:rPr>
          <w:rFonts w:ascii="Huawei Sans" w:hAnsi="Huawei Sans" w:cs="Huawei Sans"/>
          <w:sz w:val="21"/>
        </w:rPr>
      </w:pPr>
      <w:r>
        <w:rPr>
          <w:noProof/>
        </w:rPr>
        <w:drawing>
          <wp:inline distT="0" distB="0" distL="0" distR="0" wp14:anchorId="0C015BA1" wp14:editId="2B24D734">
            <wp:extent cx="5454000" cy="1827243"/>
            <wp:effectExtent l="19050" t="19050" r="13970" b="20955"/>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454000" cy="1827243"/>
                    </a:xfrm>
                    <a:prstGeom prst="rect">
                      <a:avLst/>
                    </a:prstGeom>
                    <a:ln w="12700">
                      <a:solidFill>
                        <a:schemeClr val="bg1">
                          <a:lumMod val="85000"/>
                        </a:schemeClr>
                      </a:solidFill>
                    </a:ln>
                  </pic:spPr>
                </pic:pic>
              </a:graphicData>
            </a:graphic>
          </wp:inline>
        </w:drawing>
      </w:r>
    </w:p>
    <w:p w14:paraId="29EBD3F0" w14:textId="77777777" w:rsidR="001803A4" w:rsidRPr="006346DD" w:rsidRDefault="001803A4" w:rsidP="005921CA">
      <w:pPr>
        <w:ind w:left="1021"/>
        <w:jc w:val="center"/>
        <w:rPr>
          <w:rFonts w:ascii="Huawei Sans" w:hAnsi="Huawei Sans" w:cs="Huawei Sans"/>
          <w:sz w:val="21"/>
        </w:rPr>
      </w:pPr>
    </w:p>
    <w:p w14:paraId="0B74A012" w14:textId="7409BF2A" w:rsidR="005921CA" w:rsidRPr="006346DD" w:rsidRDefault="009D1AA0" w:rsidP="00A37A78">
      <w:pPr>
        <w:pStyle w:val="1f0"/>
        <w:rPr>
          <w:rFonts w:cs="Huawei Sans"/>
        </w:rPr>
      </w:pPr>
      <w:r>
        <w:t xml:space="preserve">Set </w:t>
      </w:r>
      <w:r>
        <w:rPr>
          <w:b/>
          <w:bCs/>
        </w:rPr>
        <w:t>Address family type</w:t>
      </w:r>
      <w:r>
        <w:t xml:space="preserve"> to </w:t>
      </w:r>
      <w:r>
        <w:rPr>
          <w:b/>
          <w:bCs/>
        </w:rPr>
        <w:t>ipv6-family sr-policy</w:t>
      </w:r>
      <w:r>
        <w:t xml:space="preserve"> and click </w:t>
      </w:r>
      <w:r>
        <w:rPr>
          <w:b/>
          <w:bCs/>
        </w:rPr>
        <w:t>Search</w:t>
      </w:r>
      <w:r>
        <w:t>. The query result shows that BGP SRv6 Policy peer relationships with P1 and P2 have been established.</w:t>
      </w:r>
    </w:p>
    <w:p w14:paraId="31F6B391" w14:textId="77777777" w:rsidR="005921CA" w:rsidRPr="006346DD" w:rsidRDefault="005921CA" w:rsidP="006E15FA">
      <w:pPr>
        <w:pStyle w:val="4"/>
        <w:rPr>
          <w:rFonts w:cs="Huawei Sans" w:hint="default"/>
          <w:snapToGrid w:val="0"/>
        </w:rPr>
      </w:pPr>
      <w:r w:rsidRPr="006346DD">
        <w:rPr>
          <w:rFonts w:cs="Huawei Sans" w:hint="default"/>
          <w:snapToGrid w:val="0"/>
        </w:rPr>
        <w:t>SRv6 Policy Configuration</w:t>
      </w:r>
    </w:p>
    <w:p w14:paraId="3914C6BE" w14:textId="77777777" w:rsidR="009D1AA0" w:rsidRPr="004305D1" w:rsidRDefault="009D1AA0" w:rsidP="009D1AA0">
      <w:pPr>
        <w:pStyle w:val="1f0"/>
      </w:pPr>
      <w:r>
        <w:t>Use the controller to establish a bidirectional SRv6 Policy between PE1 and PE4.</w:t>
      </w:r>
    </w:p>
    <w:p w14:paraId="7EE17265" w14:textId="6D19468E" w:rsidR="005921CA" w:rsidRPr="006346DD" w:rsidRDefault="009D1AA0" w:rsidP="009D1AA0">
      <w:pPr>
        <w:pStyle w:val="1f0"/>
        <w:rPr>
          <w:rFonts w:cs="Huawei Sans"/>
        </w:rPr>
      </w:pPr>
      <w:r>
        <w:t>In this section, we will learn how to configure an SRv6 Policy on iMaster NCE-IP and create a color for the SRv6 Policy, so that L3VPN traffic transmitted along an EVPN route carrying the color extended community attribute can recurse to the SRv6 Policy.</w:t>
      </w:r>
    </w:p>
    <w:p w14:paraId="3DD133D6" w14:textId="717AD1D1" w:rsidR="005921CA" w:rsidRPr="006346DD" w:rsidRDefault="009D1AA0" w:rsidP="005921CA">
      <w:pPr>
        <w:pStyle w:val="30"/>
        <w:rPr>
          <w:rFonts w:cs="Huawei Sans"/>
        </w:rPr>
      </w:pPr>
      <w:r>
        <w:t>Create an SR Policy color.</w:t>
      </w:r>
    </w:p>
    <w:p w14:paraId="1DBE6506" w14:textId="187F0D90" w:rsidR="005921CA" w:rsidRPr="006346DD" w:rsidRDefault="009D1AA0" w:rsidP="00A37A78">
      <w:pPr>
        <w:pStyle w:val="1f0"/>
        <w:rPr>
          <w:rFonts w:cs="Huawei Sans"/>
        </w:rPr>
      </w:pPr>
      <w:r>
        <w:t xml:space="preserve">Open the Network Management app and choose </w:t>
      </w:r>
      <w:r>
        <w:rPr>
          <w:b/>
          <w:bCs/>
        </w:rPr>
        <w:t>Configuration</w:t>
      </w:r>
      <w:r>
        <w:t xml:space="preserve"> &gt; </w:t>
      </w:r>
      <w:r>
        <w:rPr>
          <w:b/>
          <w:bCs/>
        </w:rPr>
        <w:t>Common</w:t>
      </w:r>
      <w:r>
        <w:t xml:space="preserve"> &gt; </w:t>
      </w:r>
      <w:r>
        <w:rPr>
          <w:b/>
          <w:bCs/>
        </w:rPr>
        <w:t>Profile Management</w:t>
      </w:r>
      <w:r>
        <w:t xml:space="preserve"> from the main menu. Then click </w:t>
      </w:r>
      <w:r>
        <w:rPr>
          <w:b/>
          <w:bCs/>
        </w:rPr>
        <w:t>SR Policy Color Profile</w:t>
      </w:r>
      <w:r>
        <w:t>.</w:t>
      </w:r>
    </w:p>
    <w:p w14:paraId="2C364736" w14:textId="15A49F74" w:rsidR="005921CA" w:rsidRDefault="00850B11" w:rsidP="005921CA">
      <w:pPr>
        <w:ind w:left="1021"/>
        <w:jc w:val="center"/>
        <w:rPr>
          <w:rFonts w:ascii="Huawei Sans" w:hAnsi="Huawei Sans" w:cs="Huawei Sans"/>
          <w:sz w:val="21"/>
        </w:rPr>
      </w:pPr>
      <w:r>
        <w:rPr>
          <w:noProof/>
        </w:rPr>
        <w:lastRenderedPageBreak/>
        <w:drawing>
          <wp:inline distT="0" distB="0" distL="0" distR="0" wp14:anchorId="6785D398" wp14:editId="14135FBD">
            <wp:extent cx="5454000" cy="2960145"/>
            <wp:effectExtent l="19050" t="19050" r="13970" b="12065"/>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454000" cy="2960145"/>
                    </a:xfrm>
                    <a:prstGeom prst="rect">
                      <a:avLst/>
                    </a:prstGeom>
                    <a:ln w="12700">
                      <a:solidFill>
                        <a:schemeClr val="bg1">
                          <a:lumMod val="85000"/>
                        </a:schemeClr>
                      </a:solidFill>
                    </a:ln>
                  </pic:spPr>
                </pic:pic>
              </a:graphicData>
            </a:graphic>
          </wp:inline>
        </w:drawing>
      </w:r>
    </w:p>
    <w:p w14:paraId="5C4F050E" w14:textId="2C23415D" w:rsidR="00850B11" w:rsidRPr="006346DD" w:rsidRDefault="00850B11" w:rsidP="005921CA">
      <w:pPr>
        <w:ind w:left="1021"/>
        <w:jc w:val="center"/>
        <w:rPr>
          <w:rFonts w:ascii="Huawei Sans" w:hAnsi="Huawei Sans" w:cs="Huawei Sans"/>
          <w:sz w:val="21"/>
        </w:rPr>
      </w:pPr>
      <w:r>
        <w:rPr>
          <w:noProof/>
        </w:rPr>
        <w:drawing>
          <wp:inline distT="0" distB="0" distL="0" distR="0" wp14:anchorId="5F8F52C4" wp14:editId="18671C12">
            <wp:extent cx="5454000" cy="2739449"/>
            <wp:effectExtent l="19050" t="19050" r="13970" b="2286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54000" cy="2739449"/>
                    </a:xfrm>
                    <a:prstGeom prst="rect">
                      <a:avLst/>
                    </a:prstGeom>
                    <a:ln w="12700">
                      <a:solidFill>
                        <a:schemeClr val="bg1">
                          <a:lumMod val="85000"/>
                        </a:schemeClr>
                      </a:solidFill>
                    </a:ln>
                  </pic:spPr>
                </pic:pic>
              </a:graphicData>
            </a:graphic>
          </wp:inline>
        </w:drawing>
      </w:r>
    </w:p>
    <w:p w14:paraId="3956A6A7" w14:textId="77777777" w:rsidR="005921CA" w:rsidRPr="006346DD" w:rsidRDefault="005921CA" w:rsidP="005921CA">
      <w:pPr>
        <w:ind w:left="1021"/>
        <w:rPr>
          <w:rFonts w:ascii="Huawei Sans" w:hAnsi="Huawei Sans" w:cs="Huawei Sans"/>
          <w:sz w:val="21"/>
        </w:rPr>
      </w:pPr>
    </w:p>
    <w:p w14:paraId="4C442BCF" w14:textId="5DC16CB9" w:rsidR="005921CA" w:rsidRPr="006346DD" w:rsidRDefault="009D1AA0" w:rsidP="00A37A78">
      <w:pPr>
        <w:pStyle w:val="1f0"/>
        <w:rPr>
          <w:rFonts w:cs="Huawei Sans"/>
        </w:rPr>
      </w:pPr>
      <w:r>
        <w:t xml:space="preserve">Create a color named </w:t>
      </w:r>
      <w:r>
        <w:rPr>
          <w:b/>
          <w:bCs/>
        </w:rPr>
        <w:t>SRv6-PE1_PE4</w:t>
      </w:r>
      <w:r>
        <w:t>.</w:t>
      </w:r>
    </w:p>
    <w:p w14:paraId="6E51878D" w14:textId="77777777" w:rsidR="005921CA" w:rsidRPr="006346DD" w:rsidRDefault="005921CA" w:rsidP="005921CA">
      <w:pPr>
        <w:ind w:left="1021"/>
        <w:jc w:val="center"/>
        <w:rPr>
          <w:rFonts w:ascii="Huawei Sans" w:hAnsi="Huawei Sans" w:cs="Huawei Sans"/>
          <w:sz w:val="21"/>
        </w:rPr>
      </w:pPr>
      <w:r w:rsidRPr="006346DD">
        <w:rPr>
          <w:rFonts w:ascii="Huawei Sans" w:hAnsi="Huawei Sans" w:cs="Huawei Sans"/>
          <w:noProof/>
          <w:sz w:val="21"/>
        </w:rPr>
        <w:drawing>
          <wp:inline distT="0" distB="0" distL="0" distR="0" wp14:anchorId="6AC3F7C3" wp14:editId="7B04D89D">
            <wp:extent cx="5454000" cy="1658609"/>
            <wp:effectExtent l="19050" t="19050" r="13970" b="1841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54000" cy="1658609"/>
                    </a:xfrm>
                    <a:prstGeom prst="rect">
                      <a:avLst/>
                    </a:prstGeom>
                    <a:ln w="12700">
                      <a:solidFill>
                        <a:schemeClr val="bg1">
                          <a:lumMod val="85000"/>
                        </a:schemeClr>
                      </a:solidFill>
                    </a:ln>
                  </pic:spPr>
                </pic:pic>
              </a:graphicData>
            </a:graphic>
          </wp:inline>
        </w:drawing>
      </w:r>
    </w:p>
    <w:p w14:paraId="48CA26E1" w14:textId="39212BA3" w:rsidR="005921CA" w:rsidRPr="006346DD" w:rsidRDefault="00850B11" w:rsidP="005921CA">
      <w:pPr>
        <w:ind w:left="1021"/>
        <w:rPr>
          <w:rFonts w:ascii="Huawei Sans" w:hAnsi="Huawei Sans" w:cs="Huawei Sans"/>
          <w:sz w:val="21"/>
        </w:rPr>
      </w:pPr>
      <w:r>
        <w:rPr>
          <w:noProof/>
        </w:rPr>
        <w:lastRenderedPageBreak/>
        <w:drawing>
          <wp:inline distT="0" distB="0" distL="0" distR="0" wp14:anchorId="4893D32C" wp14:editId="6A191958">
            <wp:extent cx="5454000" cy="696604"/>
            <wp:effectExtent l="19050" t="19050" r="13970" b="27305"/>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454000" cy="696604"/>
                    </a:xfrm>
                    <a:prstGeom prst="rect">
                      <a:avLst/>
                    </a:prstGeom>
                    <a:ln w="12700">
                      <a:solidFill>
                        <a:schemeClr val="bg1">
                          <a:lumMod val="85000"/>
                        </a:schemeClr>
                      </a:solidFill>
                    </a:ln>
                  </pic:spPr>
                </pic:pic>
              </a:graphicData>
            </a:graphic>
          </wp:inline>
        </w:drawing>
      </w:r>
    </w:p>
    <w:p w14:paraId="572E6392" w14:textId="77777777" w:rsidR="001803A4" w:rsidRPr="006346DD" w:rsidRDefault="001803A4" w:rsidP="005921CA">
      <w:pPr>
        <w:ind w:left="1021"/>
        <w:rPr>
          <w:rFonts w:ascii="Huawei Sans" w:hAnsi="Huawei Sans" w:cs="Huawei Sans"/>
          <w:sz w:val="21"/>
        </w:rPr>
      </w:pPr>
    </w:p>
    <w:p w14:paraId="0E426CEB" w14:textId="15C17BFB" w:rsidR="005921CA" w:rsidRPr="006346DD" w:rsidRDefault="009D1AA0" w:rsidP="00A37A78">
      <w:pPr>
        <w:pStyle w:val="1f0"/>
        <w:rPr>
          <w:rFonts w:cs="Huawei Sans"/>
        </w:rPr>
      </w:pPr>
      <w:r>
        <w:t>As shown in the figure, a color template with the color ID of 11 is created. After the template is referenced by an SRv6 Policy, color 11 is applied to the tunnel.</w:t>
      </w:r>
    </w:p>
    <w:p w14:paraId="68E37C9D" w14:textId="77777777" w:rsidR="005921CA" w:rsidRPr="006346DD" w:rsidRDefault="005921CA" w:rsidP="005921CA">
      <w:pPr>
        <w:pStyle w:val="30"/>
        <w:rPr>
          <w:rFonts w:cs="Huawei Sans"/>
        </w:rPr>
      </w:pPr>
      <w:r w:rsidRPr="006346DD">
        <w:rPr>
          <w:rFonts w:cs="Huawei Sans"/>
        </w:rPr>
        <w:t>Configure an SRv6 Policy.</w:t>
      </w:r>
    </w:p>
    <w:p w14:paraId="7A307D94" w14:textId="158C3913" w:rsidR="005921CA" w:rsidRPr="006346DD" w:rsidRDefault="009D1AA0" w:rsidP="00A37A78">
      <w:pPr>
        <w:pStyle w:val="1f0"/>
        <w:rPr>
          <w:rFonts w:cs="Huawei Sans"/>
        </w:rPr>
      </w:pPr>
      <w:r>
        <w:t xml:space="preserve">Open the Network Management app and choose </w:t>
      </w:r>
      <w:r>
        <w:rPr>
          <w:b/>
          <w:bCs/>
        </w:rPr>
        <w:t>Service</w:t>
      </w:r>
      <w:r>
        <w:t xml:space="preserve"> &gt; </w:t>
      </w:r>
      <w:r>
        <w:rPr>
          <w:b/>
          <w:bCs/>
        </w:rPr>
        <w:t>Create</w:t>
      </w:r>
      <w:r>
        <w:t xml:space="preserve"> &gt; </w:t>
      </w:r>
      <w:r>
        <w:rPr>
          <w:b/>
          <w:bCs/>
        </w:rPr>
        <w:t>SR Policy</w:t>
      </w:r>
      <w:r>
        <w:t xml:space="preserve"> from the main menu to create an SR Policy.</w:t>
      </w:r>
    </w:p>
    <w:p w14:paraId="314EA235" w14:textId="762F1909" w:rsidR="005921CA" w:rsidRPr="006346DD" w:rsidRDefault="00850B11" w:rsidP="005921CA">
      <w:pPr>
        <w:ind w:left="1021"/>
        <w:jc w:val="center"/>
        <w:rPr>
          <w:rFonts w:ascii="Huawei Sans" w:hAnsi="Huawei Sans" w:cs="Huawei Sans"/>
          <w:sz w:val="21"/>
        </w:rPr>
      </w:pPr>
      <w:r>
        <w:rPr>
          <w:noProof/>
        </w:rPr>
        <w:drawing>
          <wp:inline distT="0" distB="0" distL="0" distR="0" wp14:anchorId="07E069AE" wp14:editId="4742F1FB">
            <wp:extent cx="5454000" cy="3338156"/>
            <wp:effectExtent l="19050" t="19050" r="13970" b="1524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454000" cy="3338156"/>
                    </a:xfrm>
                    <a:prstGeom prst="rect">
                      <a:avLst/>
                    </a:prstGeom>
                    <a:ln w="12700">
                      <a:solidFill>
                        <a:schemeClr val="bg1">
                          <a:lumMod val="85000"/>
                        </a:schemeClr>
                      </a:solidFill>
                    </a:ln>
                  </pic:spPr>
                </pic:pic>
              </a:graphicData>
            </a:graphic>
          </wp:inline>
        </w:drawing>
      </w:r>
    </w:p>
    <w:p w14:paraId="30B1A671" w14:textId="77777777" w:rsidR="005921CA" w:rsidRPr="006346DD" w:rsidRDefault="005921CA" w:rsidP="005921CA">
      <w:pPr>
        <w:ind w:left="1021"/>
        <w:rPr>
          <w:rFonts w:ascii="Huawei Sans" w:hAnsi="Huawei Sans" w:cs="Huawei Sans"/>
          <w:sz w:val="21"/>
        </w:rPr>
      </w:pPr>
    </w:p>
    <w:p w14:paraId="2A4B1910" w14:textId="6619315E" w:rsidR="005921CA" w:rsidRPr="006346DD" w:rsidRDefault="009D1AA0" w:rsidP="00A37A78">
      <w:pPr>
        <w:pStyle w:val="1f0"/>
        <w:rPr>
          <w:rFonts w:cs="Huawei Sans"/>
        </w:rPr>
      </w:pPr>
      <w:r>
        <w:t xml:space="preserve">Set </w:t>
      </w:r>
      <w:r>
        <w:rPr>
          <w:b/>
          <w:bCs/>
        </w:rPr>
        <w:t>Select a service template</w:t>
      </w:r>
      <w:r>
        <w:t xml:space="preserve"> to </w:t>
      </w:r>
      <w:r>
        <w:rPr>
          <w:b/>
          <w:bCs/>
        </w:rPr>
        <w:t>SRv6_TE_Policy</w:t>
      </w:r>
      <w:r>
        <w:t>.</w:t>
      </w:r>
    </w:p>
    <w:p w14:paraId="1E0D56C0" w14:textId="766583E9" w:rsidR="005921CA" w:rsidRPr="006346DD" w:rsidRDefault="00850B11" w:rsidP="005921CA">
      <w:pPr>
        <w:ind w:left="1021"/>
        <w:rPr>
          <w:rFonts w:ascii="Huawei Sans" w:hAnsi="Huawei Sans" w:cs="Huawei Sans"/>
          <w:sz w:val="21"/>
        </w:rPr>
      </w:pPr>
      <w:r w:rsidRPr="00D77E23">
        <w:rPr>
          <w:noProof/>
          <w:sz w:val="21"/>
        </w:rPr>
        <w:drawing>
          <wp:inline distT="0" distB="0" distL="0" distR="0" wp14:anchorId="2F8280A6" wp14:editId="3C8E35A6">
            <wp:extent cx="3600000" cy="1503797"/>
            <wp:effectExtent l="19050" t="19050" r="19685" b="2032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600000" cy="1503797"/>
                    </a:xfrm>
                    <a:prstGeom prst="rect">
                      <a:avLst/>
                    </a:prstGeom>
                    <a:ln w="12700">
                      <a:solidFill>
                        <a:schemeClr val="bg1">
                          <a:lumMod val="85000"/>
                        </a:schemeClr>
                      </a:solidFill>
                    </a:ln>
                  </pic:spPr>
                </pic:pic>
              </a:graphicData>
            </a:graphic>
          </wp:inline>
        </w:drawing>
      </w:r>
    </w:p>
    <w:p w14:paraId="00C5D8B9" w14:textId="77777777" w:rsidR="005921CA" w:rsidRPr="006346DD" w:rsidRDefault="005921CA" w:rsidP="00C67429">
      <w:pPr>
        <w:pStyle w:val="1f0"/>
        <w:rPr>
          <w:rFonts w:cs="Huawei Sans"/>
        </w:rPr>
      </w:pPr>
    </w:p>
    <w:p w14:paraId="4117E3EF" w14:textId="29B49A97" w:rsidR="005921CA" w:rsidRPr="006346DD" w:rsidRDefault="009D1AA0" w:rsidP="00A37A78">
      <w:pPr>
        <w:pStyle w:val="1f0"/>
        <w:rPr>
          <w:rFonts w:cs="Huawei Sans"/>
        </w:rPr>
      </w:pPr>
      <w:r>
        <w:t xml:space="preserve">In the </w:t>
      </w:r>
      <w:r>
        <w:rPr>
          <w:b/>
          <w:bCs/>
        </w:rPr>
        <w:t>Basic Information</w:t>
      </w:r>
      <w:r>
        <w:t xml:space="preserve"> area, set </w:t>
      </w:r>
      <w:r>
        <w:rPr>
          <w:b/>
          <w:bCs/>
        </w:rPr>
        <w:t>Parameter template</w:t>
      </w:r>
      <w:r>
        <w:t xml:space="preserve"> to </w:t>
      </w:r>
      <w:r>
        <w:rPr>
          <w:b/>
          <w:bCs/>
        </w:rPr>
        <w:t>SRv6_TE_Policy</w:t>
      </w:r>
      <w:r>
        <w:t xml:space="preserve">, </w:t>
      </w:r>
      <w:r>
        <w:rPr>
          <w:b/>
          <w:bCs/>
        </w:rPr>
        <w:t>Service name</w:t>
      </w:r>
      <w:r>
        <w:t xml:space="preserve"> to </w:t>
      </w:r>
      <w:r>
        <w:rPr>
          <w:b/>
          <w:bCs/>
        </w:rPr>
        <w:t>PE1_PE4_L3EVPN</w:t>
      </w:r>
      <w:r>
        <w:t xml:space="preserve">, and </w:t>
      </w:r>
      <w:r>
        <w:rPr>
          <w:b/>
          <w:bCs/>
        </w:rPr>
        <w:t>Direction</w:t>
      </w:r>
      <w:r>
        <w:t xml:space="preserve"> to </w:t>
      </w:r>
      <w:r>
        <w:rPr>
          <w:b/>
          <w:bCs/>
        </w:rPr>
        <w:t>Bidirectional</w:t>
      </w:r>
      <w:r>
        <w:t>. Retain the default settings for other parameters.</w:t>
      </w:r>
    </w:p>
    <w:p w14:paraId="4C90208A" w14:textId="6E30C522" w:rsidR="005921CA" w:rsidRPr="006346DD" w:rsidRDefault="00850B11" w:rsidP="00E8526A">
      <w:pPr>
        <w:ind w:left="1021"/>
        <w:rPr>
          <w:rFonts w:ascii="Huawei Sans" w:hAnsi="Huawei Sans" w:cs="Huawei Sans"/>
          <w:sz w:val="21"/>
        </w:rPr>
      </w:pPr>
      <w:r>
        <w:rPr>
          <w:noProof/>
        </w:rPr>
        <w:lastRenderedPageBreak/>
        <w:drawing>
          <wp:inline distT="0" distB="0" distL="0" distR="0" wp14:anchorId="600799E4" wp14:editId="1EA7B970">
            <wp:extent cx="3600000" cy="3615789"/>
            <wp:effectExtent l="19050" t="19050" r="19685" b="2286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600000" cy="3615789"/>
                    </a:xfrm>
                    <a:prstGeom prst="rect">
                      <a:avLst/>
                    </a:prstGeom>
                    <a:ln w="12700">
                      <a:solidFill>
                        <a:schemeClr val="bg1">
                          <a:lumMod val="85000"/>
                        </a:schemeClr>
                      </a:solidFill>
                    </a:ln>
                  </pic:spPr>
                </pic:pic>
              </a:graphicData>
            </a:graphic>
          </wp:inline>
        </w:drawing>
      </w:r>
    </w:p>
    <w:p w14:paraId="503D35D5" w14:textId="77777777" w:rsidR="005921CA" w:rsidRPr="006346DD" w:rsidRDefault="005921CA" w:rsidP="005921CA">
      <w:pPr>
        <w:ind w:left="1021"/>
        <w:rPr>
          <w:rFonts w:ascii="Huawei Sans" w:hAnsi="Huawei Sans" w:cs="Huawei Sans"/>
          <w:sz w:val="21"/>
        </w:rPr>
      </w:pPr>
    </w:p>
    <w:p w14:paraId="57471534" w14:textId="4C511862" w:rsidR="005921CA" w:rsidRPr="006346DD" w:rsidRDefault="009D1AA0" w:rsidP="00A37A78">
      <w:pPr>
        <w:pStyle w:val="1f0"/>
        <w:rPr>
          <w:rFonts w:cs="Huawei Sans"/>
        </w:rPr>
      </w:pPr>
      <w:r>
        <w:t xml:space="preserve">In the </w:t>
      </w:r>
      <w:r>
        <w:rPr>
          <w:b/>
          <w:bCs/>
        </w:rPr>
        <w:t>NE List</w:t>
      </w:r>
      <w:r>
        <w:t xml:space="preserve"> area, set </w:t>
      </w:r>
      <w:r>
        <w:rPr>
          <w:b/>
          <w:bCs/>
        </w:rPr>
        <w:t>Source NE</w:t>
      </w:r>
      <w:r>
        <w:t xml:space="preserve"> to </w:t>
      </w:r>
      <w:r>
        <w:rPr>
          <w:b/>
          <w:bCs/>
        </w:rPr>
        <w:t>PE1</w:t>
      </w:r>
      <w:r>
        <w:t xml:space="preserve"> and </w:t>
      </w:r>
      <w:r>
        <w:rPr>
          <w:b/>
          <w:bCs/>
        </w:rPr>
        <w:t>Sink NE</w:t>
      </w:r>
      <w:r>
        <w:t xml:space="preserve"> to </w:t>
      </w:r>
      <w:r>
        <w:rPr>
          <w:b/>
          <w:bCs/>
        </w:rPr>
        <w:t>PE4</w:t>
      </w:r>
      <w:r>
        <w:t>.</w:t>
      </w:r>
    </w:p>
    <w:p w14:paraId="5D054A26" w14:textId="0B1D8B67" w:rsidR="005921CA" w:rsidRPr="006346DD" w:rsidRDefault="00850B11" w:rsidP="005921CA">
      <w:pPr>
        <w:ind w:left="1021"/>
        <w:rPr>
          <w:rFonts w:ascii="Huawei Sans" w:hAnsi="Huawei Sans" w:cs="Huawei Sans"/>
          <w:sz w:val="21"/>
        </w:rPr>
      </w:pPr>
      <w:r>
        <w:rPr>
          <w:noProof/>
        </w:rPr>
        <w:drawing>
          <wp:inline distT="0" distB="0" distL="0" distR="0" wp14:anchorId="07799E00" wp14:editId="5FAF2696">
            <wp:extent cx="3600000" cy="3882353"/>
            <wp:effectExtent l="19050" t="19050" r="19685" b="23495"/>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00000" cy="3882353"/>
                    </a:xfrm>
                    <a:prstGeom prst="rect">
                      <a:avLst/>
                    </a:prstGeom>
                    <a:ln w="12700">
                      <a:solidFill>
                        <a:schemeClr val="bg1">
                          <a:lumMod val="85000"/>
                        </a:schemeClr>
                      </a:solidFill>
                    </a:ln>
                  </pic:spPr>
                </pic:pic>
              </a:graphicData>
            </a:graphic>
          </wp:inline>
        </w:drawing>
      </w:r>
    </w:p>
    <w:p w14:paraId="2EFA80FA" w14:textId="77777777" w:rsidR="005921CA" w:rsidRPr="006346DD" w:rsidRDefault="005921CA" w:rsidP="005921CA">
      <w:pPr>
        <w:ind w:left="1021"/>
        <w:rPr>
          <w:rFonts w:ascii="Huawei Sans" w:hAnsi="Huawei Sans" w:cs="Huawei Sans"/>
          <w:sz w:val="21"/>
        </w:rPr>
      </w:pPr>
    </w:p>
    <w:p w14:paraId="5B32C33F" w14:textId="23017081" w:rsidR="005921CA" w:rsidRPr="006346DD" w:rsidRDefault="009D1AA0" w:rsidP="00A37A78">
      <w:pPr>
        <w:pStyle w:val="1f0"/>
        <w:rPr>
          <w:rFonts w:cs="Huawei Sans"/>
        </w:rPr>
      </w:pPr>
      <w:r>
        <w:lastRenderedPageBreak/>
        <w:t xml:space="preserve">In the </w:t>
      </w:r>
      <w:r>
        <w:rPr>
          <w:b/>
          <w:bCs/>
        </w:rPr>
        <w:t>SR Policy</w:t>
      </w:r>
      <w:r>
        <w:t xml:space="preserve"> area, configure the forward SR Policy. First, click the modify icon next to </w:t>
      </w:r>
      <w:r>
        <w:rPr>
          <w:b/>
          <w:bCs/>
        </w:rPr>
        <w:t>Color</w:t>
      </w:r>
      <w:r>
        <w:t xml:space="preserve"> to configure the color.</w:t>
      </w:r>
    </w:p>
    <w:p w14:paraId="45792C37" w14:textId="1913CFB1" w:rsidR="005921CA" w:rsidRPr="006346DD" w:rsidRDefault="00850B11" w:rsidP="001803A4">
      <w:pPr>
        <w:pStyle w:val="1f0"/>
        <w:rPr>
          <w:rFonts w:cs="Huawei Sans"/>
        </w:rPr>
      </w:pPr>
      <w:r>
        <w:rPr>
          <w:noProof/>
        </w:rPr>
        <w:drawing>
          <wp:inline distT="0" distB="0" distL="0" distR="0" wp14:anchorId="281389B3" wp14:editId="10966E0C">
            <wp:extent cx="5454000" cy="1877607"/>
            <wp:effectExtent l="19050" t="19050" r="13970" b="2794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454000" cy="1877607"/>
                    </a:xfrm>
                    <a:prstGeom prst="rect">
                      <a:avLst/>
                    </a:prstGeom>
                    <a:ln w="12700">
                      <a:solidFill>
                        <a:schemeClr val="bg1">
                          <a:lumMod val="85000"/>
                        </a:schemeClr>
                      </a:solidFill>
                    </a:ln>
                  </pic:spPr>
                </pic:pic>
              </a:graphicData>
            </a:graphic>
          </wp:inline>
        </w:drawing>
      </w:r>
    </w:p>
    <w:p w14:paraId="29AEB986" w14:textId="77777777" w:rsidR="001803A4" w:rsidRPr="006346DD" w:rsidRDefault="001803A4" w:rsidP="001803A4">
      <w:pPr>
        <w:pStyle w:val="1f0"/>
        <w:rPr>
          <w:rFonts w:cs="Huawei Sans"/>
        </w:rPr>
      </w:pPr>
    </w:p>
    <w:p w14:paraId="3E359D76" w14:textId="77777777" w:rsidR="009D1AA0" w:rsidRPr="005F55EA" w:rsidRDefault="009D1AA0" w:rsidP="009D1AA0">
      <w:pPr>
        <w:pStyle w:val="1f0"/>
      </w:pPr>
      <w:r>
        <w:t xml:space="preserve">Select the previously created color </w:t>
      </w:r>
      <w:r>
        <w:rPr>
          <w:b/>
          <w:bCs/>
        </w:rPr>
        <w:t>SRv6-PE1_PE4</w:t>
      </w:r>
      <w:r>
        <w:t>.</w:t>
      </w:r>
    </w:p>
    <w:p w14:paraId="25EE109F" w14:textId="0F874660" w:rsidR="005921CA" w:rsidRPr="006346DD" w:rsidRDefault="009D1AA0" w:rsidP="009D1AA0">
      <w:pPr>
        <w:pStyle w:val="1f0"/>
        <w:rPr>
          <w:rFonts w:cs="Huawei Sans"/>
        </w:rPr>
      </w:pPr>
      <w:r>
        <w:t xml:space="preserve">Then, select a candidate path and set the candidate path preference to </w:t>
      </w:r>
      <w:r>
        <w:rPr>
          <w:b/>
          <w:bCs/>
        </w:rPr>
        <w:t>65535</w:t>
      </w:r>
      <w:r>
        <w:t xml:space="preserve"> (the highest preference).</w:t>
      </w:r>
    </w:p>
    <w:p w14:paraId="39007536" w14:textId="2625AF3E" w:rsidR="005921CA" w:rsidRPr="006346DD" w:rsidRDefault="00850B11" w:rsidP="005921CA">
      <w:pPr>
        <w:ind w:left="1021"/>
        <w:rPr>
          <w:rFonts w:ascii="Huawei Sans" w:hAnsi="Huawei Sans" w:cs="Huawei Sans"/>
          <w:sz w:val="21"/>
        </w:rPr>
      </w:pPr>
      <w:r>
        <w:rPr>
          <w:noProof/>
        </w:rPr>
        <w:drawing>
          <wp:inline distT="0" distB="0" distL="0" distR="0" wp14:anchorId="0EC0B6FE" wp14:editId="1238DD1B">
            <wp:extent cx="5454000" cy="1821584"/>
            <wp:effectExtent l="19050" t="19050" r="13970" b="2667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454000" cy="1821584"/>
                    </a:xfrm>
                    <a:prstGeom prst="rect">
                      <a:avLst/>
                    </a:prstGeom>
                    <a:ln w="12700">
                      <a:solidFill>
                        <a:schemeClr val="bg1">
                          <a:lumMod val="85000"/>
                        </a:schemeClr>
                      </a:solidFill>
                    </a:ln>
                  </pic:spPr>
                </pic:pic>
              </a:graphicData>
            </a:graphic>
          </wp:inline>
        </w:drawing>
      </w:r>
    </w:p>
    <w:p w14:paraId="6D098908" w14:textId="77777777" w:rsidR="005921CA" w:rsidRPr="006346DD" w:rsidRDefault="005921CA" w:rsidP="005921CA">
      <w:pPr>
        <w:ind w:left="1021"/>
        <w:rPr>
          <w:rFonts w:ascii="Huawei Sans" w:hAnsi="Huawei Sans" w:cs="Huawei Sans"/>
          <w:sz w:val="21"/>
        </w:rPr>
      </w:pPr>
    </w:p>
    <w:p w14:paraId="21DAE8E6" w14:textId="51B49FF3" w:rsidR="005921CA" w:rsidRPr="009D1AA0" w:rsidRDefault="009D1AA0" w:rsidP="00A37A78">
      <w:pPr>
        <w:pStyle w:val="1f0"/>
        <w:rPr>
          <w:rFonts w:cs="Huawei Sans"/>
        </w:rPr>
      </w:pPr>
      <w:r>
        <w:t>Repeat the preceding steps to configure the reverse SR Policy.</w:t>
      </w:r>
    </w:p>
    <w:p w14:paraId="3D9A3462" w14:textId="5FD877DB" w:rsidR="00850B11" w:rsidRPr="006346DD" w:rsidRDefault="00850B11" w:rsidP="005921CA">
      <w:pPr>
        <w:ind w:left="1021"/>
        <w:jc w:val="center"/>
        <w:rPr>
          <w:rFonts w:ascii="Huawei Sans" w:hAnsi="Huawei Sans" w:cs="Huawei Sans"/>
          <w:sz w:val="21"/>
        </w:rPr>
      </w:pPr>
      <w:r>
        <w:rPr>
          <w:noProof/>
        </w:rPr>
        <w:drawing>
          <wp:inline distT="0" distB="0" distL="0" distR="0" wp14:anchorId="0E7AE7C0" wp14:editId="1C196667">
            <wp:extent cx="5454000" cy="2048504"/>
            <wp:effectExtent l="19050" t="19050" r="13970" b="28575"/>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54000" cy="2048504"/>
                    </a:xfrm>
                    <a:prstGeom prst="rect">
                      <a:avLst/>
                    </a:prstGeom>
                    <a:ln w="12700">
                      <a:solidFill>
                        <a:schemeClr val="bg1">
                          <a:lumMod val="85000"/>
                        </a:schemeClr>
                      </a:solidFill>
                    </a:ln>
                  </pic:spPr>
                </pic:pic>
              </a:graphicData>
            </a:graphic>
          </wp:inline>
        </w:drawing>
      </w:r>
    </w:p>
    <w:p w14:paraId="4AFC0F0E" w14:textId="3EEC994F" w:rsidR="005921CA" w:rsidRPr="006346DD" w:rsidRDefault="00850B11" w:rsidP="005921CA">
      <w:pPr>
        <w:ind w:left="1021"/>
        <w:rPr>
          <w:rFonts w:ascii="Huawei Sans" w:hAnsi="Huawei Sans" w:cs="Huawei Sans"/>
          <w:sz w:val="21"/>
        </w:rPr>
      </w:pPr>
      <w:r>
        <w:rPr>
          <w:noProof/>
        </w:rPr>
        <w:lastRenderedPageBreak/>
        <w:drawing>
          <wp:inline distT="0" distB="0" distL="0" distR="0" wp14:anchorId="15C2549A" wp14:editId="5B3456CF">
            <wp:extent cx="5454000" cy="1901940"/>
            <wp:effectExtent l="19050" t="19050" r="13970" b="22225"/>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454000" cy="1901940"/>
                    </a:xfrm>
                    <a:prstGeom prst="rect">
                      <a:avLst/>
                    </a:prstGeom>
                    <a:ln w="12700">
                      <a:solidFill>
                        <a:schemeClr val="bg1">
                          <a:lumMod val="85000"/>
                        </a:schemeClr>
                      </a:solidFill>
                    </a:ln>
                  </pic:spPr>
                </pic:pic>
              </a:graphicData>
            </a:graphic>
          </wp:inline>
        </w:drawing>
      </w:r>
    </w:p>
    <w:p w14:paraId="4DE159A7" w14:textId="77777777" w:rsidR="005921CA" w:rsidRPr="006346DD" w:rsidRDefault="005921CA" w:rsidP="005921CA">
      <w:pPr>
        <w:ind w:left="1021"/>
        <w:rPr>
          <w:rFonts w:ascii="Huawei Sans" w:hAnsi="Huawei Sans" w:cs="Huawei Sans"/>
          <w:sz w:val="21"/>
        </w:rPr>
      </w:pPr>
    </w:p>
    <w:p w14:paraId="6F764238" w14:textId="77777777" w:rsidR="009D1AA0" w:rsidRPr="005F55EA" w:rsidRDefault="009D1AA0" w:rsidP="009D1AA0">
      <w:pPr>
        <w:pStyle w:val="1f0"/>
      </w:pPr>
      <w:r>
        <w:t xml:space="preserve">Finally, click </w:t>
      </w:r>
      <w:r>
        <w:rPr>
          <w:b/>
          <w:bCs/>
        </w:rPr>
        <w:t>Compute Path</w:t>
      </w:r>
      <w:r>
        <w:t>.</w:t>
      </w:r>
    </w:p>
    <w:p w14:paraId="00E3A3A1" w14:textId="0941C89D" w:rsidR="005921CA" w:rsidRPr="006346DD" w:rsidRDefault="00850B11" w:rsidP="005921CA">
      <w:pPr>
        <w:ind w:left="1021"/>
        <w:rPr>
          <w:rFonts w:ascii="Huawei Sans" w:hAnsi="Huawei Sans" w:cs="Huawei Sans"/>
          <w:sz w:val="21"/>
        </w:rPr>
      </w:pPr>
      <w:r>
        <w:rPr>
          <w:noProof/>
        </w:rPr>
        <w:drawing>
          <wp:inline distT="0" distB="0" distL="0" distR="0" wp14:anchorId="3BB9D8EC" wp14:editId="63C39DD0">
            <wp:extent cx="3600000" cy="2899804"/>
            <wp:effectExtent l="19050" t="19050" r="19685" b="1524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600000" cy="2899804"/>
                    </a:xfrm>
                    <a:prstGeom prst="rect">
                      <a:avLst/>
                    </a:prstGeom>
                    <a:ln w="12700">
                      <a:solidFill>
                        <a:schemeClr val="bg1">
                          <a:lumMod val="85000"/>
                        </a:schemeClr>
                      </a:solidFill>
                    </a:ln>
                  </pic:spPr>
                </pic:pic>
              </a:graphicData>
            </a:graphic>
          </wp:inline>
        </w:drawing>
      </w:r>
    </w:p>
    <w:p w14:paraId="38090C50" w14:textId="77777777" w:rsidR="005921CA" w:rsidRPr="006346DD" w:rsidRDefault="005921CA" w:rsidP="00A37A78">
      <w:pPr>
        <w:pStyle w:val="1f0"/>
        <w:rPr>
          <w:rFonts w:cs="Huawei Sans"/>
        </w:rPr>
      </w:pPr>
    </w:p>
    <w:p w14:paraId="2EF13701" w14:textId="77777777" w:rsidR="009D1AA0" w:rsidRDefault="009D1AA0" w:rsidP="009D1AA0">
      <w:pPr>
        <w:pStyle w:val="1f0"/>
      </w:pPr>
      <w:r>
        <w:t xml:space="preserve">In the computation result area, select the path with the least cost and click </w:t>
      </w:r>
      <w:r>
        <w:rPr>
          <w:b/>
          <w:bCs/>
        </w:rPr>
        <w:t>OK</w:t>
      </w:r>
      <w:r>
        <w:t xml:space="preserve">. Then, click </w:t>
      </w:r>
      <w:r>
        <w:rPr>
          <w:b/>
          <w:bCs/>
        </w:rPr>
        <w:t>Apply</w:t>
      </w:r>
      <w:r>
        <w:t>.</w:t>
      </w:r>
    </w:p>
    <w:p w14:paraId="4443014E" w14:textId="75C255B8" w:rsidR="00B208F3" w:rsidRPr="006346DD" w:rsidRDefault="00850B11" w:rsidP="001803A4">
      <w:pPr>
        <w:pStyle w:val="1f0"/>
        <w:rPr>
          <w:rFonts w:cs="Huawei Sans"/>
        </w:rPr>
      </w:pPr>
      <w:r>
        <w:rPr>
          <w:noProof/>
        </w:rPr>
        <w:lastRenderedPageBreak/>
        <w:drawing>
          <wp:inline distT="0" distB="0" distL="0" distR="0" wp14:anchorId="3B5F61EA" wp14:editId="553C2167">
            <wp:extent cx="5454000" cy="2438965"/>
            <wp:effectExtent l="19050" t="19050" r="13970" b="1905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454000" cy="2438965"/>
                    </a:xfrm>
                    <a:prstGeom prst="rect">
                      <a:avLst/>
                    </a:prstGeom>
                    <a:ln w="12700">
                      <a:solidFill>
                        <a:schemeClr val="bg1">
                          <a:lumMod val="85000"/>
                        </a:schemeClr>
                      </a:solidFill>
                    </a:ln>
                  </pic:spPr>
                </pic:pic>
              </a:graphicData>
            </a:graphic>
          </wp:inline>
        </w:drawing>
      </w:r>
    </w:p>
    <w:p w14:paraId="2F100938" w14:textId="77777777" w:rsidR="001803A4" w:rsidRPr="006346DD" w:rsidRDefault="001803A4" w:rsidP="001803A4">
      <w:pPr>
        <w:pStyle w:val="1f0"/>
        <w:rPr>
          <w:rFonts w:cs="Huawei Sans"/>
        </w:rPr>
      </w:pPr>
    </w:p>
    <w:p w14:paraId="7B4959A3" w14:textId="77777777" w:rsidR="009D1AA0" w:rsidRPr="005F55EA" w:rsidRDefault="009D1AA0" w:rsidP="009D1AA0">
      <w:pPr>
        <w:pStyle w:val="1f0"/>
      </w:pPr>
      <w:r>
        <w:t xml:space="preserve">In the dialog box that is displayed, click </w:t>
      </w:r>
      <w:r>
        <w:rPr>
          <w:b/>
          <w:bCs/>
        </w:rPr>
        <w:t>OK</w:t>
      </w:r>
      <w:r>
        <w:t>.</w:t>
      </w:r>
    </w:p>
    <w:p w14:paraId="5D1E97FF" w14:textId="77777777" w:rsidR="009D1AA0" w:rsidRPr="005F55EA" w:rsidRDefault="009D1AA0" w:rsidP="009D1AA0">
      <w:pPr>
        <w:pStyle w:val="1f0"/>
      </w:pPr>
      <w:r>
        <w:t xml:space="preserve">In the </w:t>
      </w:r>
      <w:r>
        <w:rPr>
          <w:b/>
          <w:bCs/>
        </w:rPr>
        <w:t>Success</w:t>
      </w:r>
      <w:r>
        <w:t xml:space="preserve"> dialog box, you can click the corresponding hyperlink to view SR Policy information.</w:t>
      </w:r>
    </w:p>
    <w:p w14:paraId="0BBDC455" w14:textId="77777777" w:rsidR="009D1AA0" w:rsidRDefault="009D1AA0" w:rsidP="009D1AA0">
      <w:pPr>
        <w:pStyle w:val="1f0"/>
      </w:pPr>
      <w:r>
        <w:t xml:space="preserve">Click </w:t>
      </w:r>
      <w:r>
        <w:rPr>
          <w:b/>
          <w:bCs/>
        </w:rPr>
        <w:t>View SR Policy</w:t>
      </w:r>
      <w:r>
        <w:t xml:space="preserve"> to view the newly created SRv6 Policy.</w:t>
      </w:r>
    </w:p>
    <w:p w14:paraId="0A21A302" w14:textId="7EFD8772" w:rsidR="009D1AA0" w:rsidRDefault="00850B11" w:rsidP="009D1AA0">
      <w:pPr>
        <w:ind w:left="1021"/>
        <w:rPr>
          <w:rFonts w:hint="eastAsia"/>
          <w:sz w:val="21"/>
        </w:rPr>
      </w:pPr>
      <w:r>
        <w:rPr>
          <w:noProof/>
        </w:rPr>
        <w:drawing>
          <wp:inline distT="0" distB="0" distL="0" distR="0" wp14:anchorId="5F422243" wp14:editId="07295C4E">
            <wp:extent cx="5454000" cy="634357"/>
            <wp:effectExtent l="19050" t="19050" r="13970" b="1397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54000" cy="634357"/>
                    </a:xfrm>
                    <a:prstGeom prst="rect">
                      <a:avLst/>
                    </a:prstGeom>
                    <a:ln w="12700">
                      <a:solidFill>
                        <a:schemeClr val="bg1">
                          <a:lumMod val="85000"/>
                        </a:schemeClr>
                      </a:solidFill>
                    </a:ln>
                  </pic:spPr>
                </pic:pic>
              </a:graphicData>
            </a:graphic>
          </wp:inline>
        </w:drawing>
      </w:r>
    </w:p>
    <w:p w14:paraId="45BF2C58" w14:textId="77777777" w:rsidR="005F6A27" w:rsidRDefault="005F6A27" w:rsidP="009D1AA0">
      <w:pPr>
        <w:ind w:left="1021"/>
        <w:rPr>
          <w:rFonts w:hint="eastAsia"/>
          <w:sz w:val="21"/>
        </w:rPr>
      </w:pPr>
    </w:p>
    <w:p w14:paraId="47774B0F" w14:textId="77777777" w:rsidR="009D1AA0" w:rsidRDefault="009D1AA0" w:rsidP="009D1AA0">
      <w:pPr>
        <w:pStyle w:val="1f0"/>
      </w:pPr>
      <w:r>
        <w:t>The running status and alarm status are normal.</w:t>
      </w:r>
    </w:p>
    <w:p w14:paraId="2B948BE1" w14:textId="77777777" w:rsidR="005921CA" w:rsidRPr="006346DD" w:rsidRDefault="005921CA" w:rsidP="001803A4">
      <w:pPr>
        <w:pStyle w:val="30"/>
        <w:keepNext/>
        <w:rPr>
          <w:rFonts w:cs="Huawei Sans"/>
        </w:rPr>
      </w:pPr>
      <w:r w:rsidRPr="006346DD">
        <w:rPr>
          <w:rFonts w:cs="Huawei Sans"/>
        </w:rPr>
        <w:t>Configure route-policies.</w:t>
      </w:r>
    </w:p>
    <w:p w14:paraId="2BD63C8E" w14:textId="5CF66DCA" w:rsidR="009D1AA0" w:rsidRPr="005F55EA" w:rsidRDefault="009D1AA0" w:rsidP="009D1AA0">
      <w:pPr>
        <w:pStyle w:val="1f0"/>
      </w:pPr>
      <w:r>
        <w:t>To recurse EVPN L3VPN traffic to SRv6 Policies, configure a route-policy on PE1 and PE4 to add the color extended community attribute to EVPN routes to be advertised, so that these routes can recurse to SRv6 Policies.</w:t>
      </w:r>
    </w:p>
    <w:p w14:paraId="15D4C02B" w14:textId="74DED6F1" w:rsidR="005921CA" w:rsidRPr="006346DD" w:rsidRDefault="009D1AA0" w:rsidP="00A37A78">
      <w:pPr>
        <w:pStyle w:val="1f0"/>
        <w:rPr>
          <w:rFonts w:cs="Huawei Sans"/>
        </w:rPr>
      </w:pPr>
      <w:r>
        <w:t xml:space="preserve">Open the Network Management app and choose </w:t>
      </w:r>
      <w:r>
        <w:rPr>
          <w:b/>
          <w:bCs/>
        </w:rPr>
        <w:t>Configuration</w:t>
      </w:r>
      <w:r>
        <w:t xml:space="preserve"> &gt; </w:t>
      </w:r>
      <w:r>
        <w:rPr>
          <w:b/>
          <w:bCs/>
        </w:rPr>
        <w:t>Common</w:t>
      </w:r>
      <w:r>
        <w:t xml:space="preserve"> &gt; </w:t>
      </w:r>
      <w:r>
        <w:rPr>
          <w:b/>
          <w:bCs/>
        </w:rPr>
        <w:t>Profile Management</w:t>
      </w:r>
      <w:r>
        <w:t xml:space="preserve"> from the main menu. Then, click </w:t>
      </w:r>
      <w:r>
        <w:rPr>
          <w:b/>
          <w:bCs/>
        </w:rPr>
        <w:t>Route Policy Profile</w:t>
      </w:r>
      <w:r>
        <w:t>.</w:t>
      </w:r>
    </w:p>
    <w:p w14:paraId="1DDCF296" w14:textId="5222BCCC" w:rsidR="005921CA" w:rsidRPr="006346DD" w:rsidRDefault="00850B11" w:rsidP="005921CA">
      <w:pPr>
        <w:ind w:left="1021"/>
        <w:rPr>
          <w:rFonts w:ascii="Huawei Sans" w:hAnsi="Huawei Sans" w:cs="Huawei Sans"/>
          <w:sz w:val="21"/>
        </w:rPr>
      </w:pPr>
      <w:r>
        <w:rPr>
          <w:noProof/>
        </w:rPr>
        <w:drawing>
          <wp:inline distT="0" distB="0" distL="0" distR="0" wp14:anchorId="19B1AD16" wp14:editId="5049E9B3">
            <wp:extent cx="5454000" cy="2061444"/>
            <wp:effectExtent l="19050" t="19050" r="13970" b="1524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54000" cy="2061444"/>
                    </a:xfrm>
                    <a:prstGeom prst="rect">
                      <a:avLst/>
                    </a:prstGeom>
                    <a:ln w="12700">
                      <a:solidFill>
                        <a:schemeClr val="bg1">
                          <a:lumMod val="85000"/>
                        </a:schemeClr>
                      </a:solidFill>
                    </a:ln>
                  </pic:spPr>
                </pic:pic>
              </a:graphicData>
            </a:graphic>
          </wp:inline>
        </w:drawing>
      </w:r>
    </w:p>
    <w:p w14:paraId="40532A7A" w14:textId="77777777" w:rsidR="005921CA" w:rsidRPr="006346DD" w:rsidRDefault="005921CA" w:rsidP="005921CA">
      <w:pPr>
        <w:ind w:left="1021"/>
        <w:rPr>
          <w:rFonts w:ascii="Huawei Sans" w:hAnsi="Huawei Sans" w:cs="Huawei Sans"/>
          <w:sz w:val="21"/>
        </w:rPr>
      </w:pPr>
    </w:p>
    <w:p w14:paraId="20E1B601" w14:textId="77777777" w:rsidR="009D1AA0" w:rsidRPr="005F55EA" w:rsidRDefault="009D1AA0" w:rsidP="009D1AA0">
      <w:pPr>
        <w:pStyle w:val="1f0"/>
      </w:pPr>
      <w:r>
        <w:lastRenderedPageBreak/>
        <w:t xml:space="preserve">Click </w:t>
      </w:r>
      <w:r>
        <w:rPr>
          <w:b/>
          <w:bCs/>
        </w:rPr>
        <w:t>Create</w:t>
      </w:r>
      <w:r>
        <w:t xml:space="preserve"> to create a route-policy template.</w:t>
      </w:r>
    </w:p>
    <w:p w14:paraId="0E0FFCB6" w14:textId="23010B62" w:rsidR="009D1AA0" w:rsidRPr="005F55EA" w:rsidRDefault="00850B11" w:rsidP="009D1AA0">
      <w:pPr>
        <w:ind w:left="1021"/>
        <w:rPr>
          <w:rFonts w:hint="eastAsia"/>
          <w:sz w:val="21"/>
        </w:rPr>
      </w:pPr>
      <w:r>
        <w:rPr>
          <w:noProof/>
        </w:rPr>
        <w:drawing>
          <wp:inline distT="0" distB="0" distL="0" distR="0" wp14:anchorId="7A1E642C" wp14:editId="7AF5E750">
            <wp:extent cx="5454000" cy="1822022"/>
            <wp:effectExtent l="19050" t="19050" r="13970" b="26035"/>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54000" cy="1822022"/>
                    </a:xfrm>
                    <a:prstGeom prst="rect">
                      <a:avLst/>
                    </a:prstGeom>
                    <a:ln w="12700">
                      <a:solidFill>
                        <a:schemeClr val="bg1">
                          <a:lumMod val="85000"/>
                        </a:schemeClr>
                      </a:solidFill>
                    </a:ln>
                  </pic:spPr>
                </pic:pic>
              </a:graphicData>
            </a:graphic>
          </wp:inline>
        </w:drawing>
      </w:r>
    </w:p>
    <w:p w14:paraId="165E9C60" w14:textId="77777777" w:rsidR="009D1AA0" w:rsidRPr="005F55EA" w:rsidRDefault="009D1AA0" w:rsidP="009D1AA0">
      <w:pPr>
        <w:ind w:left="1021"/>
        <w:rPr>
          <w:rFonts w:hint="eastAsia"/>
          <w:sz w:val="21"/>
        </w:rPr>
      </w:pPr>
    </w:p>
    <w:p w14:paraId="46A1C293" w14:textId="77777777" w:rsidR="009D1AA0" w:rsidRPr="005F55EA" w:rsidRDefault="009D1AA0" w:rsidP="009D1AA0">
      <w:pPr>
        <w:pStyle w:val="1f0"/>
      </w:pPr>
      <w:r>
        <w:t xml:space="preserve">Set </w:t>
      </w:r>
      <w:r>
        <w:rPr>
          <w:b/>
          <w:bCs/>
        </w:rPr>
        <w:t>Template name</w:t>
      </w:r>
      <w:r>
        <w:t xml:space="preserve"> to </w:t>
      </w:r>
      <w:r>
        <w:rPr>
          <w:b/>
          <w:bCs/>
        </w:rPr>
        <w:t>EVPN_SRv6</w:t>
      </w:r>
      <w:r>
        <w:t xml:space="preserve"> and </w:t>
      </w:r>
      <w:r>
        <w:rPr>
          <w:b/>
          <w:bCs/>
        </w:rPr>
        <w:t>Route-Policy name</w:t>
      </w:r>
      <w:r>
        <w:t xml:space="preserve"> to </w:t>
      </w:r>
      <w:r>
        <w:rPr>
          <w:b/>
          <w:bCs/>
        </w:rPr>
        <w:t>EVPN_SRv6</w:t>
      </w:r>
      <w:r>
        <w:t>.</w:t>
      </w:r>
    </w:p>
    <w:p w14:paraId="46B267FB" w14:textId="0CAE477F" w:rsidR="009D1AA0" w:rsidRDefault="00850B11" w:rsidP="009D1AA0">
      <w:pPr>
        <w:ind w:left="1021"/>
        <w:rPr>
          <w:rFonts w:hint="eastAsia"/>
          <w:sz w:val="21"/>
        </w:rPr>
      </w:pPr>
      <w:r>
        <w:rPr>
          <w:noProof/>
        </w:rPr>
        <w:drawing>
          <wp:inline distT="0" distB="0" distL="0" distR="0" wp14:anchorId="14F9990C" wp14:editId="467126E5">
            <wp:extent cx="5454000" cy="1311722"/>
            <wp:effectExtent l="19050" t="19050" r="13970" b="22225"/>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454000" cy="1311722"/>
                    </a:xfrm>
                    <a:prstGeom prst="rect">
                      <a:avLst/>
                    </a:prstGeom>
                    <a:ln w="12700">
                      <a:solidFill>
                        <a:schemeClr val="bg1">
                          <a:lumMod val="85000"/>
                        </a:schemeClr>
                      </a:solidFill>
                    </a:ln>
                  </pic:spPr>
                </pic:pic>
              </a:graphicData>
            </a:graphic>
          </wp:inline>
        </w:drawing>
      </w:r>
    </w:p>
    <w:p w14:paraId="5214F76C" w14:textId="77777777" w:rsidR="005F6A27" w:rsidRPr="005F55EA" w:rsidRDefault="005F6A27" w:rsidP="009D1AA0">
      <w:pPr>
        <w:ind w:left="1021"/>
        <w:rPr>
          <w:rFonts w:hint="eastAsia"/>
          <w:sz w:val="21"/>
        </w:rPr>
      </w:pPr>
    </w:p>
    <w:p w14:paraId="4C47459D" w14:textId="085DEB90" w:rsidR="005921CA" w:rsidRPr="006346DD" w:rsidRDefault="009D1AA0" w:rsidP="00A37A78">
      <w:pPr>
        <w:pStyle w:val="1f0"/>
        <w:rPr>
          <w:rFonts w:cs="Huawei Sans"/>
        </w:rPr>
      </w:pPr>
      <w:r>
        <w:t xml:space="preserve">Click </w:t>
      </w:r>
      <w:r>
        <w:rPr>
          <w:b/>
          <w:bCs/>
        </w:rPr>
        <w:t>Add Node</w:t>
      </w:r>
      <w:r>
        <w:t>.</w:t>
      </w:r>
    </w:p>
    <w:p w14:paraId="5D5FCF75" w14:textId="2F4FAC50" w:rsidR="005921CA" w:rsidRPr="009D1AA0" w:rsidRDefault="009D1AA0" w:rsidP="00A37A78">
      <w:pPr>
        <w:pStyle w:val="1f0"/>
        <w:rPr>
          <w:rFonts w:cs="Huawei Sans"/>
        </w:rPr>
      </w:pPr>
      <w:r>
        <w:t xml:space="preserve">In the dialog box that is displayed, configure node information. Specifically, set </w:t>
      </w:r>
      <w:r>
        <w:rPr>
          <w:b/>
          <w:bCs/>
        </w:rPr>
        <w:t>Node index</w:t>
      </w:r>
      <w:r>
        <w:t xml:space="preserve"> to </w:t>
      </w:r>
      <w:r>
        <w:rPr>
          <w:b/>
          <w:bCs/>
        </w:rPr>
        <w:t>10</w:t>
      </w:r>
      <w:r>
        <w:t xml:space="preserve">, retain the default value </w:t>
      </w:r>
      <w:r>
        <w:rPr>
          <w:b/>
          <w:bCs/>
        </w:rPr>
        <w:t>Permit</w:t>
      </w:r>
      <w:r>
        <w:t xml:space="preserve"> for </w:t>
      </w:r>
      <w:r>
        <w:rPr>
          <w:b/>
          <w:bCs/>
        </w:rPr>
        <w:t>Match mode</w:t>
      </w:r>
      <w:r>
        <w:t>, and leave all match conditions unselected (indicating that all match conditions will be applied).</w:t>
      </w:r>
    </w:p>
    <w:p w14:paraId="3FA69232" w14:textId="2C4812AE" w:rsidR="005921CA" w:rsidRPr="006346DD" w:rsidRDefault="00850B11" w:rsidP="005921CA">
      <w:pPr>
        <w:ind w:left="1021"/>
        <w:rPr>
          <w:rFonts w:ascii="Huawei Sans" w:hAnsi="Huawei Sans" w:cs="Huawei Sans"/>
          <w:sz w:val="21"/>
        </w:rPr>
      </w:pPr>
      <w:r>
        <w:rPr>
          <w:noProof/>
        </w:rPr>
        <w:drawing>
          <wp:inline distT="0" distB="0" distL="0" distR="0" wp14:anchorId="64016178" wp14:editId="240524A4">
            <wp:extent cx="5454000" cy="2378345"/>
            <wp:effectExtent l="19050" t="19050" r="13970" b="22225"/>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454000" cy="2378345"/>
                    </a:xfrm>
                    <a:prstGeom prst="rect">
                      <a:avLst/>
                    </a:prstGeom>
                    <a:ln w="12700">
                      <a:solidFill>
                        <a:schemeClr val="bg1">
                          <a:lumMod val="85000"/>
                        </a:schemeClr>
                      </a:solidFill>
                    </a:ln>
                  </pic:spPr>
                </pic:pic>
              </a:graphicData>
            </a:graphic>
          </wp:inline>
        </w:drawing>
      </w:r>
    </w:p>
    <w:p w14:paraId="74436812" w14:textId="77777777" w:rsidR="005921CA" w:rsidRPr="006346DD" w:rsidRDefault="005921CA" w:rsidP="005921CA">
      <w:pPr>
        <w:ind w:left="1021"/>
        <w:rPr>
          <w:rFonts w:ascii="Huawei Sans" w:hAnsi="Huawei Sans" w:cs="Huawei Sans"/>
          <w:sz w:val="21"/>
        </w:rPr>
      </w:pPr>
    </w:p>
    <w:p w14:paraId="6B447EF6" w14:textId="77777777" w:rsidR="009D1AA0" w:rsidRPr="005F55EA" w:rsidRDefault="009D1AA0" w:rsidP="009D1AA0">
      <w:pPr>
        <w:pStyle w:val="1f0"/>
      </w:pPr>
      <w:r>
        <w:t xml:space="preserve">On the </w:t>
      </w:r>
      <w:r>
        <w:rPr>
          <w:b/>
          <w:bCs/>
        </w:rPr>
        <w:t>Apply Action</w:t>
      </w:r>
      <w:r>
        <w:t xml:space="preserve"> tab page, select </w:t>
      </w:r>
      <w:r>
        <w:rPr>
          <w:b/>
          <w:bCs/>
        </w:rPr>
        <w:t>Color</w:t>
      </w:r>
      <w:r>
        <w:t>.</w:t>
      </w:r>
    </w:p>
    <w:p w14:paraId="661DBDE0" w14:textId="6C5D5BC3" w:rsidR="005921CA" w:rsidRDefault="00850B11" w:rsidP="005921CA">
      <w:pPr>
        <w:ind w:left="1021"/>
        <w:rPr>
          <w:rFonts w:ascii="Huawei Sans" w:hAnsi="Huawei Sans" w:cs="Huawei Sans"/>
          <w:sz w:val="21"/>
        </w:rPr>
      </w:pPr>
      <w:r>
        <w:rPr>
          <w:noProof/>
        </w:rPr>
        <w:lastRenderedPageBreak/>
        <w:drawing>
          <wp:inline distT="0" distB="0" distL="0" distR="0" wp14:anchorId="5496293F" wp14:editId="1FB934D3">
            <wp:extent cx="5454000" cy="3940258"/>
            <wp:effectExtent l="19050" t="19050" r="13970" b="22225"/>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454000" cy="3940258"/>
                    </a:xfrm>
                    <a:prstGeom prst="rect">
                      <a:avLst/>
                    </a:prstGeom>
                    <a:ln w="12700">
                      <a:solidFill>
                        <a:schemeClr val="bg1">
                          <a:lumMod val="85000"/>
                        </a:schemeClr>
                      </a:solidFill>
                    </a:ln>
                  </pic:spPr>
                </pic:pic>
              </a:graphicData>
            </a:graphic>
          </wp:inline>
        </w:drawing>
      </w:r>
    </w:p>
    <w:p w14:paraId="0964C0B5" w14:textId="77777777" w:rsidR="005F6A27" w:rsidRPr="006346DD" w:rsidRDefault="005F6A27" w:rsidP="005921CA">
      <w:pPr>
        <w:ind w:left="1021"/>
        <w:rPr>
          <w:rFonts w:ascii="Huawei Sans" w:hAnsi="Huawei Sans" w:cs="Huawei Sans"/>
          <w:sz w:val="21"/>
        </w:rPr>
      </w:pPr>
    </w:p>
    <w:p w14:paraId="2F0BC784" w14:textId="77777777" w:rsidR="009D1AA0" w:rsidRPr="005F55EA" w:rsidRDefault="009D1AA0" w:rsidP="009D1AA0">
      <w:pPr>
        <w:pStyle w:val="1f0"/>
      </w:pPr>
      <w:r>
        <w:t xml:space="preserve">Select the previously created color </w:t>
      </w:r>
      <w:r>
        <w:rPr>
          <w:b/>
          <w:bCs/>
        </w:rPr>
        <w:t>SRv6-PE1_PE4</w:t>
      </w:r>
      <w:r>
        <w:t xml:space="preserve"> and click </w:t>
      </w:r>
      <w:r>
        <w:rPr>
          <w:b/>
          <w:bCs/>
        </w:rPr>
        <w:t>Save</w:t>
      </w:r>
      <w:r>
        <w:t xml:space="preserve">. Then click </w:t>
      </w:r>
      <w:r>
        <w:rPr>
          <w:b/>
          <w:bCs/>
        </w:rPr>
        <w:t>OK</w:t>
      </w:r>
      <w:r>
        <w:t>. The route-policy template is created.</w:t>
      </w:r>
    </w:p>
    <w:p w14:paraId="450BE78E" w14:textId="3F0EE43E" w:rsidR="005921CA" w:rsidRPr="006346DD" w:rsidRDefault="009D1AA0" w:rsidP="006E15FA">
      <w:pPr>
        <w:pStyle w:val="4"/>
        <w:rPr>
          <w:rFonts w:cs="Huawei Sans" w:hint="default"/>
        </w:rPr>
      </w:pPr>
      <w:r>
        <w:t>EVPN L3VPN Service Delivery by the Controller</w:t>
      </w:r>
    </w:p>
    <w:p w14:paraId="427CB9F4" w14:textId="77777777" w:rsidR="009D1AA0" w:rsidRPr="005F55EA" w:rsidRDefault="009D1AA0" w:rsidP="009D1AA0">
      <w:pPr>
        <w:pStyle w:val="1f0"/>
      </w:pPr>
      <w:r>
        <w:t>Use the controller to deliver an EVPN L3VPN service and recurse the service to an SR Policy for traffic forwarding.</w:t>
      </w:r>
    </w:p>
    <w:p w14:paraId="6091802A" w14:textId="45F6A0FA" w:rsidR="005921CA" w:rsidRDefault="009D1AA0" w:rsidP="009D1AA0">
      <w:pPr>
        <w:pStyle w:val="1f0"/>
      </w:pPr>
      <w:r>
        <w:t>Create Loopback3 on PE1 and PE4 to simulate EVPN L3VPN access users.</w:t>
      </w:r>
    </w:p>
    <w:p w14:paraId="3247D27F" w14:textId="5F028E58" w:rsidR="009D1AA0" w:rsidRPr="006346DD" w:rsidRDefault="009D1AA0" w:rsidP="009D1AA0">
      <w:pPr>
        <w:pStyle w:val="1f0"/>
        <w:rPr>
          <w:rFonts w:cs="Huawei Sans"/>
        </w:rPr>
      </w:pPr>
      <w:r w:rsidRPr="006346DD">
        <w:rPr>
          <w:rFonts w:cs="Huawei Sans"/>
        </w:rPr>
        <w:t>PE</w:t>
      </w:r>
      <w:r>
        <w:rPr>
          <w:rFonts w:cs="Huawei Sans"/>
        </w:rPr>
        <w:t>1</w:t>
      </w:r>
    </w:p>
    <w:p w14:paraId="08A1E657" w14:textId="77777777" w:rsidR="005921CA" w:rsidRPr="006346DD" w:rsidRDefault="005921CA" w:rsidP="00A37A78">
      <w:pPr>
        <w:pStyle w:val="2f2"/>
        <w:rPr>
          <w:rFonts w:cs="Huawei Sans"/>
        </w:rPr>
      </w:pPr>
      <w:r w:rsidRPr="006346DD">
        <w:rPr>
          <w:rFonts w:cs="Huawei Sans"/>
        </w:rPr>
        <w:t>PE1</w:t>
      </w:r>
    </w:p>
    <w:p w14:paraId="460E5353" w14:textId="77777777" w:rsidR="005921CA" w:rsidRPr="006346DD" w:rsidRDefault="005921CA" w:rsidP="00A37A78">
      <w:pPr>
        <w:pStyle w:val="2f2"/>
        <w:rPr>
          <w:rFonts w:cs="Huawei Sans"/>
        </w:rPr>
      </w:pPr>
      <w:r w:rsidRPr="006346DD">
        <w:rPr>
          <w:rFonts w:cs="Huawei Sans"/>
        </w:rPr>
        <w:t>[PE1]interface LoopBack3</w:t>
      </w:r>
    </w:p>
    <w:p w14:paraId="2E9F6814" w14:textId="77777777" w:rsidR="005921CA" w:rsidRPr="006346DD" w:rsidRDefault="005921CA" w:rsidP="00A37A78">
      <w:pPr>
        <w:pStyle w:val="2f2"/>
        <w:rPr>
          <w:rFonts w:cs="Huawei Sans"/>
        </w:rPr>
      </w:pPr>
      <w:r w:rsidRPr="006346DD">
        <w:rPr>
          <w:rFonts w:cs="Huawei Sans"/>
        </w:rPr>
        <w:t>[PE1-LoopBack3] ip address 172.20.1.1 255.255.255.255</w:t>
      </w:r>
    </w:p>
    <w:p w14:paraId="28369151" w14:textId="77777777" w:rsidR="005921CA" w:rsidRPr="006346DD" w:rsidRDefault="005921CA" w:rsidP="00A37A78">
      <w:pPr>
        <w:pStyle w:val="1f0"/>
        <w:rPr>
          <w:rFonts w:cs="Huawei Sans"/>
        </w:rPr>
      </w:pPr>
      <w:r w:rsidRPr="006346DD">
        <w:rPr>
          <w:rFonts w:cs="Huawei Sans"/>
        </w:rPr>
        <w:t>PE4</w:t>
      </w:r>
    </w:p>
    <w:p w14:paraId="5071986E" w14:textId="77777777" w:rsidR="005921CA" w:rsidRPr="006346DD" w:rsidRDefault="005921CA" w:rsidP="00A37A78">
      <w:pPr>
        <w:pStyle w:val="2f2"/>
        <w:rPr>
          <w:rFonts w:cs="Huawei Sans"/>
        </w:rPr>
      </w:pPr>
      <w:r w:rsidRPr="006346DD">
        <w:rPr>
          <w:rFonts w:cs="Huawei Sans"/>
        </w:rPr>
        <w:t>[PE4]interface LoopBack3</w:t>
      </w:r>
    </w:p>
    <w:p w14:paraId="30F1A328" w14:textId="77777777" w:rsidR="005921CA" w:rsidRPr="006346DD" w:rsidRDefault="005921CA" w:rsidP="00A37A78">
      <w:pPr>
        <w:pStyle w:val="2f2"/>
        <w:rPr>
          <w:rFonts w:cs="Huawei Sans"/>
        </w:rPr>
      </w:pPr>
      <w:r w:rsidRPr="006346DD">
        <w:rPr>
          <w:rFonts w:cs="Huawei Sans"/>
        </w:rPr>
        <w:t>[PE4-LoopBack3] ip address 172.20.4.1 255.255.255.255</w:t>
      </w:r>
    </w:p>
    <w:p w14:paraId="25992206" w14:textId="77777777" w:rsidR="00BF5AB5" w:rsidRDefault="00BF5AB5" w:rsidP="00BF5AB5">
      <w:pPr>
        <w:pStyle w:val="1f0"/>
      </w:pPr>
      <w:r>
        <w:t>After configuring loopback interface addresses on PE1 and PE4, synchronize NE configurations to iMaster NCE-IP.</w:t>
      </w:r>
    </w:p>
    <w:p w14:paraId="6A0D4D0E" w14:textId="77777777" w:rsidR="00BF5AB5" w:rsidRPr="005F55EA" w:rsidRDefault="00BF5AB5" w:rsidP="00BF5AB5">
      <w:pPr>
        <w:pStyle w:val="1f0"/>
      </w:pPr>
      <w:r>
        <w:t xml:space="preserve">Choose </w:t>
      </w:r>
      <w:r>
        <w:rPr>
          <w:b/>
          <w:bCs/>
        </w:rPr>
        <w:t>Configuration</w:t>
      </w:r>
      <w:r>
        <w:t xml:space="preserve"> &gt; </w:t>
      </w:r>
      <w:r>
        <w:rPr>
          <w:b/>
          <w:bCs/>
        </w:rPr>
        <w:t>Synchronize NE Configuration Data</w:t>
      </w:r>
      <w:r>
        <w:t xml:space="preserve"> from the main menu. In the </w:t>
      </w:r>
      <w:r>
        <w:rPr>
          <w:b/>
          <w:bCs/>
        </w:rPr>
        <w:t>Synchronize NE Configuration Data</w:t>
      </w:r>
      <w:r>
        <w:t xml:space="preserve"> dialog box, select PE1 and PE4 and click </w:t>
      </w:r>
      <w:r>
        <w:rPr>
          <w:b/>
          <w:bCs/>
        </w:rPr>
        <w:t>Synchronize</w:t>
      </w:r>
      <w:r>
        <w:t xml:space="preserve"> to synchronize their configurations to iMaster NCE-IP.</w:t>
      </w:r>
    </w:p>
    <w:p w14:paraId="7EC65239" w14:textId="265D580B" w:rsidR="005921CA" w:rsidRPr="006346DD" w:rsidRDefault="00850B11" w:rsidP="005921CA">
      <w:pPr>
        <w:ind w:left="1021"/>
        <w:rPr>
          <w:rFonts w:ascii="Huawei Sans" w:hAnsi="Huawei Sans" w:cs="Huawei Sans"/>
          <w:b/>
          <w:sz w:val="21"/>
        </w:rPr>
      </w:pPr>
      <w:r>
        <w:rPr>
          <w:noProof/>
        </w:rPr>
        <w:lastRenderedPageBreak/>
        <w:drawing>
          <wp:inline distT="0" distB="0" distL="0" distR="0" wp14:anchorId="66076972" wp14:editId="46F9F319">
            <wp:extent cx="5454000" cy="2566854"/>
            <wp:effectExtent l="19050" t="19050" r="13970" b="2413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454000" cy="2566854"/>
                    </a:xfrm>
                    <a:prstGeom prst="rect">
                      <a:avLst/>
                    </a:prstGeom>
                    <a:ln w="12700">
                      <a:solidFill>
                        <a:schemeClr val="bg1">
                          <a:lumMod val="85000"/>
                        </a:schemeClr>
                      </a:solidFill>
                    </a:ln>
                  </pic:spPr>
                </pic:pic>
              </a:graphicData>
            </a:graphic>
          </wp:inline>
        </w:drawing>
      </w:r>
    </w:p>
    <w:p w14:paraId="194D4421" w14:textId="77777777" w:rsidR="005921CA" w:rsidRPr="006346DD" w:rsidRDefault="005921CA" w:rsidP="005921CA">
      <w:pPr>
        <w:ind w:left="1021"/>
        <w:rPr>
          <w:rFonts w:ascii="Huawei Sans" w:hAnsi="Huawei Sans" w:cs="Huawei Sans"/>
          <w:sz w:val="21"/>
        </w:rPr>
      </w:pPr>
    </w:p>
    <w:p w14:paraId="1B8CECAF" w14:textId="77777777" w:rsidR="00BF5AB5" w:rsidRDefault="00BF5AB5" w:rsidP="00BF5AB5">
      <w:pPr>
        <w:pStyle w:val="1f0"/>
      </w:pPr>
      <w:r>
        <w:t xml:space="preserve">Open the Network Management app and choose </w:t>
      </w:r>
      <w:r>
        <w:rPr>
          <w:b/>
          <w:bCs/>
        </w:rPr>
        <w:t>Service</w:t>
      </w:r>
      <w:r>
        <w:t xml:space="preserve"> &gt; </w:t>
      </w:r>
      <w:r>
        <w:rPr>
          <w:b/>
          <w:bCs/>
        </w:rPr>
        <w:t>MBGP L3VPN</w:t>
      </w:r>
      <w:r>
        <w:t xml:space="preserve"> from the main menu to configure EVPN L3VPNv4. EVPN L3VPNv4 configuration mainly consists of the following four aspects:</w:t>
      </w:r>
    </w:p>
    <w:p w14:paraId="0860A5AF" w14:textId="77777777" w:rsidR="00BF5AB5" w:rsidRDefault="00BF5AB5" w:rsidP="00BF5AB5">
      <w:pPr>
        <w:pStyle w:val="1f0"/>
        <w:numPr>
          <w:ilvl w:val="0"/>
          <w:numId w:val="29"/>
        </w:numPr>
      </w:pPr>
      <w:r>
        <w:t>Basic parameters</w:t>
      </w:r>
    </w:p>
    <w:p w14:paraId="7EC0CF36" w14:textId="77777777" w:rsidR="00BF5AB5" w:rsidRDefault="00BF5AB5" w:rsidP="00BF5AB5">
      <w:pPr>
        <w:pStyle w:val="1f0"/>
        <w:numPr>
          <w:ilvl w:val="0"/>
          <w:numId w:val="29"/>
        </w:numPr>
      </w:pPr>
      <w:r>
        <w:t>Service nodes</w:t>
      </w:r>
    </w:p>
    <w:p w14:paraId="45DA4400" w14:textId="77777777" w:rsidR="00BF5AB5" w:rsidRDefault="00BF5AB5" w:rsidP="00BF5AB5">
      <w:pPr>
        <w:pStyle w:val="1f0"/>
        <w:numPr>
          <w:ilvl w:val="0"/>
          <w:numId w:val="29"/>
        </w:numPr>
      </w:pPr>
      <w:r>
        <w:t>Service access points</w:t>
      </w:r>
    </w:p>
    <w:p w14:paraId="20D2F90A" w14:textId="616F97BA" w:rsidR="005921CA" w:rsidRPr="006346DD" w:rsidRDefault="00BF5AB5" w:rsidP="00BF5AB5">
      <w:pPr>
        <w:pStyle w:val="1f0"/>
        <w:numPr>
          <w:ilvl w:val="0"/>
          <w:numId w:val="29"/>
        </w:numPr>
        <w:rPr>
          <w:rFonts w:cs="Huawei Sans"/>
        </w:rPr>
      </w:pPr>
      <w:r>
        <w:t>Tunnels</w:t>
      </w:r>
    </w:p>
    <w:p w14:paraId="58A8C34E" w14:textId="47C7A8EF" w:rsidR="005921CA" w:rsidRPr="006346DD" w:rsidRDefault="00BF5AB5" w:rsidP="005921CA">
      <w:pPr>
        <w:pStyle w:val="30"/>
        <w:rPr>
          <w:rFonts w:cs="Huawei Sans"/>
        </w:rPr>
      </w:pPr>
      <w:r>
        <w:t>Set basic parameters.</w:t>
      </w:r>
    </w:p>
    <w:p w14:paraId="5D597CE6" w14:textId="3D85DDF4" w:rsidR="005921CA" w:rsidRPr="006346DD" w:rsidRDefault="00BF5AB5" w:rsidP="00A37A78">
      <w:pPr>
        <w:pStyle w:val="1f0"/>
        <w:rPr>
          <w:rFonts w:cs="Huawei Sans"/>
        </w:rPr>
      </w:pPr>
      <w:r>
        <w:t xml:space="preserve">In the </w:t>
      </w:r>
      <w:r>
        <w:rPr>
          <w:b/>
          <w:bCs/>
        </w:rPr>
        <w:t>Basic Parameter</w:t>
      </w:r>
      <w:r>
        <w:t xml:space="preserve"> area, set </w:t>
      </w:r>
      <w:r>
        <w:rPr>
          <w:b/>
          <w:bCs/>
        </w:rPr>
        <w:t>Service template</w:t>
      </w:r>
      <w:r>
        <w:t xml:space="preserve"> to </w:t>
      </w:r>
      <w:r>
        <w:rPr>
          <w:b/>
          <w:bCs/>
        </w:rPr>
        <w:t>L3VPN_EVPN_Auto_Select</w:t>
      </w:r>
      <w:r>
        <w:t xml:space="preserve"> (default value), set </w:t>
      </w:r>
      <w:r>
        <w:rPr>
          <w:b/>
          <w:bCs/>
        </w:rPr>
        <w:t>Service name</w:t>
      </w:r>
      <w:r>
        <w:t xml:space="preserve"> and </w:t>
      </w:r>
      <w:r>
        <w:rPr>
          <w:b/>
          <w:bCs/>
        </w:rPr>
        <w:t>VRF Name</w:t>
      </w:r>
      <w:r>
        <w:t xml:space="preserve">, set </w:t>
      </w:r>
      <w:r>
        <w:rPr>
          <w:b/>
          <w:bCs/>
        </w:rPr>
        <w:t>Parameter template</w:t>
      </w:r>
      <w:r>
        <w:t xml:space="preserve"> to </w:t>
      </w:r>
      <w:r>
        <w:rPr>
          <w:b/>
          <w:bCs/>
        </w:rPr>
        <w:t>MBGP_L3VPN</w:t>
      </w:r>
      <w:r>
        <w:t xml:space="preserve">, and set </w:t>
      </w:r>
      <w:r>
        <w:rPr>
          <w:b/>
          <w:bCs/>
        </w:rPr>
        <w:t>Topology type</w:t>
      </w:r>
      <w:r>
        <w:t xml:space="preserve"> to </w:t>
      </w:r>
      <w:r>
        <w:rPr>
          <w:b/>
          <w:bCs/>
        </w:rPr>
        <w:t>Any-to-Any</w:t>
      </w:r>
      <w:r>
        <w:t>.</w:t>
      </w:r>
    </w:p>
    <w:p w14:paraId="4D195D2B" w14:textId="37FBDD2F" w:rsidR="005921CA" w:rsidRPr="006346DD" w:rsidRDefault="00850B11" w:rsidP="005921CA">
      <w:pPr>
        <w:ind w:left="1021"/>
        <w:rPr>
          <w:rFonts w:ascii="Huawei Sans" w:hAnsi="Huawei Sans" w:cs="Huawei Sans"/>
          <w:sz w:val="21"/>
        </w:rPr>
      </w:pPr>
      <w:r>
        <w:rPr>
          <w:noProof/>
        </w:rPr>
        <w:lastRenderedPageBreak/>
        <w:drawing>
          <wp:inline distT="0" distB="0" distL="0" distR="0" wp14:anchorId="54611663" wp14:editId="2BA4A44A">
            <wp:extent cx="3600000" cy="3411290"/>
            <wp:effectExtent l="19050" t="19050" r="19685" b="1778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600000" cy="3411290"/>
                    </a:xfrm>
                    <a:prstGeom prst="rect">
                      <a:avLst/>
                    </a:prstGeom>
                    <a:ln w="12700">
                      <a:solidFill>
                        <a:schemeClr val="bg1">
                          <a:lumMod val="85000"/>
                        </a:schemeClr>
                      </a:solidFill>
                    </a:ln>
                  </pic:spPr>
                </pic:pic>
              </a:graphicData>
            </a:graphic>
          </wp:inline>
        </w:drawing>
      </w:r>
    </w:p>
    <w:p w14:paraId="61181DC0" w14:textId="3F260BDF" w:rsidR="005921CA" w:rsidRPr="006346DD" w:rsidRDefault="00850B11" w:rsidP="005921CA">
      <w:pPr>
        <w:ind w:left="1021"/>
        <w:rPr>
          <w:rFonts w:ascii="Huawei Sans" w:hAnsi="Huawei Sans" w:cs="Huawei Sans"/>
          <w:sz w:val="21"/>
        </w:rPr>
      </w:pPr>
      <w:r>
        <w:rPr>
          <w:noProof/>
        </w:rPr>
        <w:drawing>
          <wp:inline distT="0" distB="0" distL="0" distR="0" wp14:anchorId="31A24DF8" wp14:editId="3A95E269">
            <wp:extent cx="3600000" cy="1235146"/>
            <wp:effectExtent l="19050" t="19050" r="19685" b="22225"/>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600000" cy="1235146"/>
                    </a:xfrm>
                    <a:prstGeom prst="rect">
                      <a:avLst/>
                    </a:prstGeom>
                    <a:ln w="12700">
                      <a:solidFill>
                        <a:schemeClr val="bg1">
                          <a:lumMod val="85000"/>
                        </a:schemeClr>
                      </a:solidFill>
                    </a:ln>
                  </pic:spPr>
                </pic:pic>
              </a:graphicData>
            </a:graphic>
          </wp:inline>
        </w:drawing>
      </w:r>
    </w:p>
    <w:p w14:paraId="1F6486C4" w14:textId="77777777" w:rsidR="001803A4" w:rsidRPr="006346DD" w:rsidRDefault="001803A4" w:rsidP="005921CA">
      <w:pPr>
        <w:ind w:left="1021"/>
        <w:rPr>
          <w:rFonts w:ascii="Huawei Sans" w:hAnsi="Huawei Sans" w:cs="Huawei Sans"/>
          <w:sz w:val="21"/>
        </w:rPr>
      </w:pPr>
    </w:p>
    <w:p w14:paraId="753A3480" w14:textId="5308D94F" w:rsidR="005921CA" w:rsidRPr="006346DD" w:rsidRDefault="003E363A" w:rsidP="005921CA">
      <w:pPr>
        <w:pStyle w:val="30"/>
        <w:rPr>
          <w:rFonts w:cs="Huawei Sans"/>
        </w:rPr>
      </w:pPr>
      <w:r>
        <w:t>Configure service nodes.</w:t>
      </w:r>
    </w:p>
    <w:p w14:paraId="3CB0B29F" w14:textId="77777777" w:rsidR="003E363A" w:rsidRPr="005F55EA" w:rsidRDefault="003E363A" w:rsidP="003E363A">
      <w:pPr>
        <w:pStyle w:val="1f0"/>
      </w:pPr>
      <w:r>
        <w:t>Configure service nodes to determine the tunnel ingress and egress. In this example, select PE1 and PE4.</w:t>
      </w:r>
    </w:p>
    <w:p w14:paraId="09DAAB20" w14:textId="61C155BA" w:rsidR="005921CA" w:rsidRPr="006346DD" w:rsidRDefault="003E363A" w:rsidP="003E363A">
      <w:pPr>
        <w:pStyle w:val="1f0"/>
        <w:rPr>
          <w:rFonts w:cs="Huawei Sans"/>
        </w:rPr>
      </w:pPr>
      <w:r>
        <w:t xml:space="preserve">Click </w:t>
      </w:r>
      <w:r>
        <w:rPr>
          <w:b/>
          <w:bCs/>
        </w:rPr>
        <w:t>+</w:t>
      </w:r>
      <w:r>
        <w:t xml:space="preserve"> in the </w:t>
      </w:r>
      <w:r>
        <w:rPr>
          <w:b/>
          <w:bCs/>
        </w:rPr>
        <w:t>Service Node</w:t>
      </w:r>
      <w:r>
        <w:t xml:space="preserve"> area.</w:t>
      </w:r>
    </w:p>
    <w:p w14:paraId="24E3AEA9" w14:textId="2E84FB8B" w:rsidR="005921CA" w:rsidRPr="006346DD" w:rsidRDefault="00850B11" w:rsidP="005921CA">
      <w:pPr>
        <w:ind w:left="1021"/>
        <w:rPr>
          <w:rFonts w:ascii="Huawei Sans" w:hAnsi="Huawei Sans" w:cs="Huawei Sans"/>
          <w:sz w:val="21"/>
        </w:rPr>
      </w:pPr>
      <w:r>
        <w:rPr>
          <w:noProof/>
        </w:rPr>
        <w:drawing>
          <wp:inline distT="0" distB="0" distL="0" distR="0" wp14:anchorId="3EB2E0A2" wp14:editId="6F607839">
            <wp:extent cx="3600000" cy="2067617"/>
            <wp:effectExtent l="19050" t="19050" r="19685" b="2794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600000" cy="2067617"/>
                    </a:xfrm>
                    <a:prstGeom prst="rect">
                      <a:avLst/>
                    </a:prstGeom>
                    <a:ln w="12700">
                      <a:solidFill>
                        <a:schemeClr val="bg1">
                          <a:lumMod val="85000"/>
                        </a:schemeClr>
                      </a:solidFill>
                    </a:ln>
                  </pic:spPr>
                </pic:pic>
              </a:graphicData>
            </a:graphic>
          </wp:inline>
        </w:drawing>
      </w:r>
    </w:p>
    <w:p w14:paraId="6E92C6F8" w14:textId="77777777" w:rsidR="001803A4" w:rsidRPr="006346DD" w:rsidRDefault="001803A4" w:rsidP="005921CA">
      <w:pPr>
        <w:ind w:left="1021"/>
        <w:rPr>
          <w:rFonts w:ascii="Huawei Sans" w:hAnsi="Huawei Sans" w:cs="Huawei Sans"/>
          <w:sz w:val="21"/>
        </w:rPr>
      </w:pPr>
    </w:p>
    <w:p w14:paraId="4DB06089" w14:textId="43F6C146" w:rsidR="005921CA" w:rsidRPr="006346DD" w:rsidRDefault="003E363A" w:rsidP="00A37A78">
      <w:pPr>
        <w:pStyle w:val="1f0"/>
        <w:rPr>
          <w:rFonts w:cs="Huawei Sans"/>
        </w:rPr>
      </w:pPr>
      <w:r>
        <w:lastRenderedPageBreak/>
        <w:t xml:space="preserve">In the dialog box that is displayed, set </w:t>
      </w:r>
      <w:r>
        <w:rPr>
          <w:b/>
          <w:bCs/>
        </w:rPr>
        <w:t>NE name</w:t>
      </w:r>
      <w:r>
        <w:t xml:space="preserve"> to </w:t>
      </w:r>
      <w:r>
        <w:rPr>
          <w:b/>
          <w:bCs/>
        </w:rPr>
        <w:t>PE1</w:t>
      </w:r>
      <w:r>
        <w:t xml:space="preserve"> and select </w:t>
      </w:r>
      <w:r>
        <w:rPr>
          <w:b/>
          <w:bCs/>
        </w:rPr>
        <w:t>Enable IPv4</w:t>
      </w:r>
      <w:r>
        <w:t>.</w:t>
      </w:r>
    </w:p>
    <w:p w14:paraId="02744B21" w14:textId="5F6B66AD" w:rsidR="005921CA" w:rsidRPr="006346DD" w:rsidRDefault="00850B11" w:rsidP="005921CA">
      <w:pPr>
        <w:ind w:left="1021"/>
        <w:rPr>
          <w:rFonts w:ascii="Huawei Sans" w:hAnsi="Huawei Sans" w:cs="Huawei Sans"/>
          <w:sz w:val="21"/>
        </w:rPr>
      </w:pPr>
      <w:r>
        <w:rPr>
          <w:noProof/>
        </w:rPr>
        <w:drawing>
          <wp:inline distT="0" distB="0" distL="0" distR="0" wp14:anchorId="364ED882" wp14:editId="09D4CF04">
            <wp:extent cx="3600000" cy="2113693"/>
            <wp:effectExtent l="19050" t="19050" r="19685" b="2032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600000" cy="2113693"/>
                    </a:xfrm>
                    <a:prstGeom prst="rect">
                      <a:avLst/>
                    </a:prstGeom>
                    <a:ln w="12700">
                      <a:solidFill>
                        <a:schemeClr val="bg1">
                          <a:lumMod val="85000"/>
                        </a:schemeClr>
                      </a:solidFill>
                    </a:ln>
                  </pic:spPr>
                </pic:pic>
              </a:graphicData>
            </a:graphic>
          </wp:inline>
        </w:drawing>
      </w:r>
    </w:p>
    <w:p w14:paraId="0FE81A06" w14:textId="77777777" w:rsidR="001803A4" w:rsidRPr="006346DD" w:rsidRDefault="001803A4" w:rsidP="005921CA">
      <w:pPr>
        <w:ind w:left="1021"/>
        <w:rPr>
          <w:rFonts w:ascii="Huawei Sans" w:hAnsi="Huawei Sans" w:cs="Huawei Sans"/>
          <w:sz w:val="21"/>
        </w:rPr>
      </w:pPr>
    </w:p>
    <w:p w14:paraId="4272DEEB" w14:textId="4AA812A5" w:rsidR="005921CA" w:rsidRPr="006346DD" w:rsidRDefault="003E363A" w:rsidP="00A37A78">
      <w:pPr>
        <w:pStyle w:val="1f0"/>
        <w:rPr>
          <w:rFonts w:cs="Huawei Sans"/>
        </w:rPr>
      </w:pPr>
      <w:r>
        <w:t>In the new area that is displayed, set the following parameters for the VRF used for service access. You only need to set the EVPN RD and RT values, and do not need to set the L3VPN RD and RT values. This can prevent VPNv4 routes from being imported. If VPNv4 routes are imported, route selection is affected.</w:t>
      </w:r>
      <w:r>
        <w:tab/>
      </w:r>
    </w:p>
    <w:p w14:paraId="4BDEC479" w14:textId="5B6D69D6" w:rsidR="005921CA" w:rsidRPr="006346DD" w:rsidRDefault="00850B11" w:rsidP="005921CA">
      <w:pPr>
        <w:ind w:left="1021"/>
        <w:rPr>
          <w:rFonts w:ascii="Huawei Sans" w:hAnsi="Huawei Sans" w:cs="Huawei Sans"/>
          <w:sz w:val="21"/>
        </w:rPr>
      </w:pPr>
      <w:r>
        <w:rPr>
          <w:noProof/>
        </w:rPr>
        <w:drawing>
          <wp:inline distT="0" distB="0" distL="0" distR="0" wp14:anchorId="0F822796" wp14:editId="0F356E1A">
            <wp:extent cx="3600000" cy="4868016"/>
            <wp:effectExtent l="19050" t="19050" r="19685" b="2794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600000" cy="4868016"/>
                    </a:xfrm>
                    <a:prstGeom prst="rect">
                      <a:avLst/>
                    </a:prstGeom>
                    <a:ln w="12700">
                      <a:solidFill>
                        <a:schemeClr val="bg1">
                          <a:lumMod val="85000"/>
                        </a:schemeClr>
                      </a:solidFill>
                    </a:ln>
                  </pic:spPr>
                </pic:pic>
              </a:graphicData>
            </a:graphic>
          </wp:inline>
        </w:drawing>
      </w:r>
    </w:p>
    <w:p w14:paraId="3C244467" w14:textId="77777777" w:rsidR="005921CA" w:rsidRPr="006346DD" w:rsidRDefault="005921CA" w:rsidP="005921CA">
      <w:pPr>
        <w:ind w:left="1021"/>
        <w:rPr>
          <w:rFonts w:ascii="Huawei Sans" w:hAnsi="Huawei Sans" w:cs="Huawei Sans"/>
          <w:sz w:val="21"/>
        </w:rPr>
      </w:pPr>
    </w:p>
    <w:p w14:paraId="5660F337" w14:textId="0C1DE594" w:rsidR="005921CA" w:rsidRPr="006346DD" w:rsidRDefault="003E363A" w:rsidP="00A37A78">
      <w:pPr>
        <w:pStyle w:val="1f0"/>
        <w:rPr>
          <w:rFonts w:cs="Huawei Sans"/>
        </w:rPr>
      </w:pPr>
      <w:r>
        <w:t xml:space="preserve">In the </w:t>
      </w:r>
      <w:r>
        <w:rPr>
          <w:b/>
          <w:bCs/>
        </w:rPr>
        <w:t>Service Node</w:t>
      </w:r>
      <w:r>
        <w:t xml:space="preserve"> area, configure a tunnel policy. Specifically, click </w:t>
      </w:r>
      <w:r>
        <w:rPr>
          <w:b/>
          <w:bCs/>
        </w:rPr>
        <w:t>+</w:t>
      </w:r>
      <w:r>
        <w:t xml:space="preserve"> next to </w:t>
      </w:r>
      <w:r>
        <w:rPr>
          <w:b/>
          <w:bCs/>
        </w:rPr>
        <w:t>Tunnel Policy</w:t>
      </w:r>
      <w:r>
        <w:t xml:space="preserve">. In the </w:t>
      </w:r>
      <w:r>
        <w:rPr>
          <w:b/>
          <w:bCs/>
        </w:rPr>
        <w:t>Tunnel Policy</w:t>
      </w:r>
      <w:r>
        <w:t xml:space="preserve"> dialog box, click the </w:t>
      </w:r>
      <w:r>
        <w:rPr>
          <w:b/>
          <w:bCs/>
        </w:rPr>
        <w:t>Tunnel Policy Evpn</w:t>
      </w:r>
      <w:r>
        <w:t xml:space="preserve"> tab and set </w:t>
      </w:r>
      <w:r>
        <w:rPr>
          <w:b/>
          <w:bCs/>
        </w:rPr>
        <w:t>Policy type</w:t>
      </w:r>
      <w:r>
        <w:t xml:space="preserve"> to </w:t>
      </w:r>
      <w:r>
        <w:rPr>
          <w:b/>
          <w:bCs/>
        </w:rPr>
        <w:t>Auto select</w:t>
      </w:r>
      <w:r>
        <w:t xml:space="preserve">. In the </w:t>
      </w:r>
      <w:r>
        <w:rPr>
          <w:b/>
          <w:bCs/>
        </w:rPr>
        <w:t>SRv6 tunnel policy</w:t>
      </w:r>
      <w:r>
        <w:t xml:space="preserve"> area, click </w:t>
      </w:r>
      <w:r>
        <w:rPr>
          <w:b/>
          <w:bCs/>
        </w:rPr>
        <w:t>+</w:t>
      </w:r>
      <w:r>
        <w:t xml:space="preserve"> and set </w:t>
      </w:r>
      <w:r>
        <w:rPr>
          <w:b/>
          <w:bCs/>
        </w:rPr>
        <w:t>Type</w:t>
      </w:r>
      <w:r>
        <w:t xml:space="preserve"> to </w:t>
      </w:r>
      <w:r>
        <w:rPr>
          <w:b/>
          <w:bCs/>
        </w:rPr>
        <w:t>SRv6 Policy</w:t>
      </w:r>
      <w:r>
        <w:t xml:space="preserve"> for route recursion to SRv6 Policies. EVPN routes then recurse to SRv6 TE Policies based on the color attribute.</w:t>
      </w:r>
    </w:p>
    <w:p w14:paraId="605F6FFA" w14:textId="352E4D07" w:rsidR="005921CA" w:rsidRPr="006346DD" w:rsidRDefault="00850B11" w:rsidP="005921CA">
      <w:pPr>
        <w:ind w:left="1021"/>
        <w:jc w:val="center"/>
        <w:rPr>
          <w:rFonts w:ascii="Huawei Sans" w:hAnsi="Huawei Sans" w:cs="Huawei Sans"/>
          <w:sz w:val="21"/>
        </w:rPr>
      </w:pPr>
      <w:r>
        <w:rPr>
          <w:noProof/>
        </w:rPr>
        <w:drawing>
          <wp:inline distT="0" distB="0" distL="0" distR="0" wp14:anchorId="4C4DCD79" wp14:editId="5FD0832E">
            <wp:extent cx="5454000" cy="3082942"/>
            <wp:effectExtent l="19050" t="19050" r="13970" b="22225"/>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454000" cy="3082942"/>
                    </a:xfrm>
                    <a:prstGeom prst="rect">
                      <a:avLst/>
                    </a:prstGeom>
                    <a:ln w="12700">
                      <a:solidFill>
                        <a:schemeClr val="bg1">
                          <a:lumMod val="85000"/>
                        </a:schemeClr>
                      </a:solidFill>
                    </a:ln>
                  </pic:spPr>
                </pic:pic>
              </a:graphicData>
            </a:graphic>
          </wp:inline>
        </w:drawing>
      </w:r>
    </w:p>
    <w:p w14:paraId="4857B258" w14:textId="6476EED8" w:rsidR="005921CA" w:rsidRPr="006346DD" w:rsidRDefault="00850B11" w:rsidP="005921CA">
      <w:pPr>
        <w:ind w:left="1021"/>
        <w:rPr>
          <w:rFonts w:ascii="Huawei Sans" w:hAnsi="Huawei Sans" w:cs="Huawei Sans"/>
          <w:sz w:val="21"/>
        </w:rPr>
      </w:pPr>
      <w:r>
        <w:rPr>
          <w:noProof/>
        </w:rPr>
        <w:drawing>
          <wp:inline distT="0" distB="0" distL="0" distR="0" wp14:anchorId="41B5CEFA" wp14:editId="76D225FB">
            <wp:extent cx="3600000" cy="2094200"/>
            <wp:effectExtent l="19050" t="19050" r="19685" b="20955"/>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600000" cy="2094200"/>
                    </a:xfrm>
                    <a:prstGeom prst="rect">
                      <a:avLst/>
                    </a:prstGeom>
                    <a:ln w="12700">
                      <a:solidFill>
                        <a:schemeClr val="bg1">
                          <a:lumMod val="85000"/>
                        </a:schemeClr>
                      </a:solidFill>
                    </a:ln>
                  </pic:spPr>
                </pic:pic>
              </a:graphicData>
            </a:graphic>
          </wp:inline>
        </w:drawing>
      </w:r>
    </w:p>
    <w:p w14:paraId="563B0A75" w14:textId="77777777" w:rsidR="001803A4" w:rsidRPr="006346DD" w:rsidRDefault="001803A4" w:rsidP="005921CA">
      <w:pPr>
        <w:ind w:left="1021"/>
        <w:rPr>
          <w:rFonts w:ascii="Huawei Sans" w:hAnsi="Huawei Sans" w:cs="Huawei Sans"/>
          <w:sz w:val="21"/>
        </w:rPr>
      </w:pPr>
    </w:p>
    <w:p w14:paraId="533C7ED4" w14:textId="77777777" w:rsidR="003E363A" w:rsidRDefault="003E363A" w:rsidP="003E363A">
      <w:pPr>
        <w:pStyle w:val="1f0"/>
      </w:pPr>
      <w:r>
        <w:t xml:space="preserve">After the parameters are set, click </w:t>
      </w:r>
      <w:r>
        <w:rPr>
          <w:b/>
          <w:bCs/>
        </w:rPr>
        <w:t>OK</w:t>
      </w:r>
      <w:r>
        <w:t>.</w:t>
      </w:r>
    </w:p>
    <w:p w14:paraId="52DA6168" w14:textId="77777777" w:rsidR="003E363A" w:rsidRPr="005F55EA" w:rsidRDefault="003E363A" w:rsidP="003E363A">
      <w:pPr>
        <w:pStyle w:val="1f0"/>
      </w:pPr>
      <w:r>
        <w:t xml:space="preserve">Note that </w:t>
      </w:r>
      <w:r>
        <w:rPr>
          <w:b/>
          <w:bCs/>
        </w:rPr>
        <w:t>Keep VRF up</w:t>
      </w:r>
      <w:r>
        <w:t xml:space="preserve"> must be selected in the </w:t>
      </w:r>
      <w:r>
        <w:rPr>
          <w:b/>
          <w:bCs/>
        </w:rPr>
        <w:t>Service Node</w:t>
      </w:r>
      <w:r>
        <w:t xml:space="preserve"> area.</w:t>
      </w:r>
    </w:p>
    <w:p w14:paraId="277ECEFF" w14:textId="558164DA" w:rsidR="005921CA" w:rsidRPr="006346DD" w:rsidRDefault="003E363A" w:rsidP="003E363A">
      <w:pPr>
        <w:pStyle w:val="1f0"/>
        <w:rPr>
          <w:rFonts w:cs="Huawei Sans"/>
        </w:rPr>
      </w:pPr>
      <w:r>
        <w:t xml:space="preserve">In the </w:t>
      </w:r>
      <w:r>
        <w:rPr>
          <w:b/>
          <w:bCs/>
        </w:rPr>
        <w:t>Service Node</w:t>
      </w:r>
      <w:r>
        <w:t xml:space="preserve"> area, configure a route-policy. Specifically, click </w:t>
      </w:r>
      <w:r>
        <w:rPr>
          <w:b/>
          <w:bCs/>
        </w:rPr>
        <w:t>+</w:t>
      </w:r>
      <w:r>
        <w:t xml:space="preserve"> next to </w:t>
      </w:r>
      <w:r>
        <w:rPr>
          <w:b/>
          <w:bCs/>
        </w:rPr>
        <w:t>Routing Policy</w:t>
      </w:r>
      <w:r>
        <w:t xml:space="preserve">. In the </w:t>
      </w:r>
      <w:r>
        <w:rPr>
          <w:b/>
          <w:bCs/>
        </w:rPr>
        <w:t>Routing Policy</w:t>
      </w:r>
      <w:r>
        <w:t xml:space="preserve"> dialog box, set </w:t>
      </w:r>
      <w:r>
        <w:rPr>
          <w:b/>
          <w:bCs/>
        </w:rPr>
        <w:t>Direction</w:t>
      </w:r>
      <w:r>
        <w:t xml:space="preserve"> to </w:t>
      </w:r>
      <w:r>
        <w:rPr>
          <w:b/>
          <w:bCs/>
        </w:rPr>
        <w:t>Out</w:t>
      </w:r>
      <w:r>
        <w:t xml:space="preserve"> and click the list button next to the </w:t>
      </w:r>
      <w:r>
        <w:rPr>
          <w:b/>
          <w:bCs/>
        </w:rPr>
        <w:t>Routing Policy Template</w:t>
      </w:r>
      <w:r>
        <w:t xml:space="preserve"> value. In the dialog box that is displayed, select the previously created route-policy template </w:t>
      </w:r>
      <w:r>
        <w:rPr>
          <w:b/>
          <w:bCs/>
        </w:rPr>
        <w:t>EVPN_SRv6</w:t>
      </w:r>
      <w:r>
        <w:t xml:space="preserve">. Then click </w:t>
      </w:r>
      <w:r>
        <w:rPr>
          <w:b/>
          <w:bCs/>
        </w:rPr>
        <w:t>OK</w:t>
      </w:r>
      <w:r>
        <w:t>.</w:t>
      </w:r>
    </w:p>
    <w:p w14:paraId="46D7CE20" w14:textId="3170077C" w:rsidR="005921CA" w:rsidRPr="006346DD" w:rsidRDefault="00850B11" w:rsidP="005921CA">
      <w:pPr>
        <w:ind w:left="1021"/>
        <w:jc w:val="center"/>
        <w:rPr>
          <w:rFonts w:ascii="Huawei Sans" w:hAnsi="Huawei Sans" w:cs="Huawei Sans"/>
          <w:sz w:val="21"/>
        </w:rPr>
      </w:pPr>
      <w:r>
        <w:rPr>
          <w:noProof/>
        </w:rPr>
        <w:lastRenderedPageBreak/>
        <w:drawing>
          <wp:inline distT="0" distB="0" distL="0" distR="0" wp14:anchorId="31DBFFF5" wp14:editId="5FF720A9">
            <wp:extent cx="5454000" cy="2665884"/>
            <wp:effectExtent l="19050" t="19050" r="13970" b="2032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454000" cy="2665884"/>
                    </a:xfrm>
                    <a:prstGeom prst="rect">
                      <a:avLst/>
                    </a:prstGeom>
                    <a:ln w="12700">
                      <a:solidFill>
                        <a:schemeClr val="bg1">
                          <a:lumMod val="85000"/>
                        </a:schemeClr>
                      </a:solidFill>
                    </a:ln>
                  </pic:spPr>
                </pic:pic>
              </a:graphicData>
            </a:graphic>
          </wp:inline>
        </w:drawing>
      </w:r>
    </w:p>
    <w:p w14:paraId="32222633" w14:textId="77777777" w:rsidR="005921CA" w:rsidRPr="006346DD" w:rsidRDefault="005921CA" w:rsidP="005921CA">
      <w:pPr>
        <w:ind w:left="1021"/>
        <w:rPr>
          <w:rFonts w:ascii="Huawei Sans" w:hAnsi="Huawei Sans" w:cs="Huawei Sans"/>
          <w:sz w:val="21"/>
        </w:rPr>
      </w:pPr>
    </w:p>
    <w:p w14:paraId="63203A15" w14:textId="01254A89" w:rsidR="005921CA" w:rsidRPr="006346DD" w:rsidRDefault="003E363A" w:rsidP="00A37A78">
      <w:pPr>
        <w:pStyle w:val="1f0"/>
        <w:rPr>
          <w:rFonts w:cs="Huawei Sans"/>
        </w:rPr>
      </w:pPr>
      <w:r>
        <w:t xml:space="preserve">In the </w:t>
      </w:r>
      <w:r>
        <w:rPr>
          <w:b/>
          <w:bCs/>
        </w:rPr>
        <w:t>Service Node</w:t>
      </w:r>
      <w:r>
        <w:t xml:space="preserve"> area, configure a routing protocol. Specifically, click </w:t>
      </w:r>
      <w:r>
        <w:rPr>
          <w:b/>
          <w:bCs/>
        </w:rPr>
        <w:t>+</w:t>
      </w:r>
      <w:r>
        <w:t xml:space="preserve"> next to </w:t>
      </w:r>
      <w:r>
        <w:rPr>
          <w:b/>
          <w:bCs/>
        </w:rPr>
        <w:t>Routing Protocol</w:t>
      </w:r>
      <w:r>
        <w:t xml:space="preserve">. In the </w:t>
      </w:r>
      <w:r>
        <w:rPr>
          <w:b/>
          <w:bCs/>
        </w:rPr>
        <w:t>Routing Policy</w:t>
      </w:r>
      <w:r>
        <w:t xml:space="preserve"> dialog box, set </w:t>
      </w:r>
      <w:r>
        <w:rPr>
          <w:b/>
          <w:bCs/>
        </w:rPr>
        <w:t>SRv6 VPN Locator</w:t>
      </w:r>
      <w:r>
        <w:t xml:space="preserve"> to </w:t>
      </w:r>
      <w:r>
        <w:rPr>
          <w:b/>
          <w:bCs/>
        </w:rPr>
        <w:t>SRv6</w:t>
      </w:r>
      <w:r>
        <w:t xml:space="preserve"> and turn on </w:t>
      </w:r>
      <w:r>
        <w:rPr>
          <w:b/>
          <w:bCs/>
        </w:rPr>
        <w:t>Enable SRv6 BE: Yes</w:t>
      </w:r>
      <w:r>
        <w:t xml:space="preserve"> and </w:t>
      </w:r>
      <w:r>
        <w:rPr>
          <w:b/>
          <w:bCs/>
        </w:rPr>
        <w:t>Enable SRv6 Policy: Yes</w:t>
      </w:r>
      <w:r>
        <w:t>.</w:t>
      </w:r>
    </w:p>
    <w:p w14:paraId="66612360" w14:textId="3D539DC1" w:rsidR="005921CA" w:rsidRPr="006346DD" w:rsidRDefault="002B18A6" w:rsidP="005921CA">
      <w:pPr>
        <w:ind w:left="1021"/>
        <w:jc w:val="center"/>
        <w:rPr>
          <w:rFonts w:ascii="Huawei Sans" w:hAnsi="Huawei Sans" w:cs="Huawei Sans"/>
          <w:sz w:val="21"/>
        </w:rPr>
      </w:pPr>
      <w:r>
        <w:rPr>
          <w:noProof/>
        </w:rPr>
        <w:drawing>
          <wp:inline distT="0" distB="0" distL="0" distR="0" wp14:anchorId="4BD7D83E" wp14:editId="328FA847">
            <wp:extent cx="5454000" cy="2972028"/>
            <wp:effectExtent l="19050" t="19050" r="13970" b="1905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454000" cy="2972028"/>
                    </a:xfrm>
                    <a:prstGeom prst="rect">
                      <a:avLst/>
                    </a:prstGeom>
                    <a:ln w="12700">
                      <a:solidFill>
                        <a:schemeClr val="bg1">
                          <a:lumMod val="85000"/>
                        </a:schemeClr>
                      </a:solidFill>
                    </a:ln>
                  </pic:spPr>
                </pic:pic>
              </a:graphicData>
            </a:graphic>
          </wp:inline>
        </w:drawing>
      </w:r>
    </w:p>
    <w:p w14:paraId="451E1135" w14:textId="77777777" w:rsidR="00981CEC" w:rsidRPr="006346DD" w:rsidRDefault="00981CEC" w:rsidP="005921CA">
      <w:pPr>
        <w:ind w:left="1021"/>
        <w:jc w:val="center"/>
        <w:rPr>
          <w:rFonts w:ascii="Huawei Sans" w:hAnsi="Huawei Sans" w:cs="Huawei Sans"/>
          <w:sz w:val="21"/>
        </w:rPr>
      </w:pPr>
    </w:p>
    <w:p w14:paraId="1463FA11" w14:textId="77777777" w:rsidR="003E363A" w:rsidRDefault="003E363A" w:rsidP="003E363A">
      <w:pPr>
        <w:pStyle w:val="1f0"/>
      </w:pPr>
      <w:r>
        <w:t xml:space="preserve">After the configuration is complete, click </w:t>
      </w:r>
      <w:r>
        <w:rPr>
          <w:b/>
          <w:bCs/>
        </w:rPr>
        <w:t>OK</w:t>
      </w:r>
      <w:r>
        <w:t>.</w:t>
      </w:r>
    </w:p>
    <w:p w14:paraId="45DF3368" w14:textId="0D348D29" w:rsidR="005921CA" w:rsidRPr="006346DD" w:rsidRDefault="003E363A" w:rsidP="003E363A">
      <w:pPr>
        <w:pStyle w:val="1f0"/>
        <w:rPr>
          <w:rFonts w:cs="Huawei Sans"/>
        </w:rPr>
      </w:pPr>
      <w:r>
        <w:t xml:space="preserve">After the basic VRF parameters, tunnel policy, route-policy, and routing protocol are configured for a service node, click </w:t>
      </w:r>
      <w:r>
        <w:rPr>
          <w:b/>
          <w:bCs/>
        </w:rPr>
        <w:t>OK</w:t>
      </w:r>
      <w:r>
        <w:t xml:space="preserve"> in the </w:t>
      </w:r>
      <w:r>
        <w:rPr>
          <w:b/>
          <w:bCs/>
        </w:rPr>
        <w:t>Service Node</w:t>
      </w:r>
      <w:r>
        <w:t xml:space="preserve"> area. The service node configuration is complete.</w:t>
      </w:r>
    </w:p>
    <w:p w14:paraId="1EC3EADC" w14:textId="319B324E" w:rsidR="005921CA" w:rsidRPr="006346DD" w:rsidRDefault="002B18A6" w:rsidP="005921CA">
      <w:pPr>
        <w:ind w:left="1021"/>
        <w:rPr>
          <w:rFonts w:ascii="Huawei Sans" w:hAnsi="Huawei Sans" w:cs="Huawei Sans"/>
          <w:sz w:val="21"/>
        </w:rPr>
      </w:pPr>
      <w:r>
        <w:rPr>
          <w:noProof/>
        </w:rPr>
        <w:lastRenderedPageBreak/>
        <w:drawing>
          <wp:inline distT="0" distB="0" distL="0" distR="0" wp14:anchorId="29E5B826" wp14:editId="6CD64D2A">
            <wp:extent cx="3600000" cy="4295541"/>
            <wp:effectExtent l="19050" t="19050" r="19685" b="1016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600000" cy="4295541"/>
                    </a:xfrm>
                    <a:prstGeom prst="rect">
                      <a:avLst/>
                    </a:prstGeom>
                    <a:ln w="12700">
                      <a:solidFill>
                        <a:schemeClr val="bg1">
                          <a:lumMod val="85000"/>
                        </a:schemeClr>
                      </a:solidFill>
                    </a:ln>
                  </pic:spPr>
                </pic:pic>
              </a:graphicData>
            </a:graphic>
          </wp:inline>
        </w:drawing>
      </w:r>
    </w:p>
    <w:p w14:paraId="5D15B7BC" w14:textId="1AAB36F1" w:rsidR="005921CA" w:rsidRPr="006346DD" w:rsidRDefault="002B18A6" w:rsidP="005921CA">
      <w:pPr>
        <w:ind w:left="1021"/>
        <w:rPr>
          <w:rFonts w:ascii="Huawei Sans" w:hAnsi="Huawei Sans" w:cs="Huawei Sans"/>
          <w:sz w:val="21"/>
        </w:rPr>
      </w:pPr>
      <w:r>
        <w:rPr>
          <w:noProof/>
        </w:rPr>
        <w:drawing>
          <wp:inline distT="0" distB="0" distL="0" distR="0" wp14:anchorId="35677219" wp14:editId="5C910BE9">
            <wp:extent cx="3600000" cy="1411200"/>
            <wp:effectExtent l="19050" t="19050" r="19685" b="1778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600000" cy="1411200"/>
                    </a:xfrm>
                    <a:prstGeom prst="rect">
                      <a:avLst/>
                    </a:prstGeom>
                    <a:ln w="12700">
                      <a:solidFill>
                        <a:schemeClr val="bg1">
                          <a:lumMod val="85000"/>
                        </a:schemeClr>
                      </a:solidFill>
                    </a:ln>
                  </pic:spPr>
                </pic:pic>
              </a:graphicData>
            </a:graphic>
          </wp:inline>
        </w:drawing>
      </w:r>
    </w:p>
    <w:p w14:paraId="2536A1E2" w14:textId="77777777" w:rsidR="005921CA" w:rsidRPr="006346DD" w:rsidRDefault="005921CA" w:rsidP="005921CA">
      <w:pPr>
        <w:ind w:left="1021"/>
        <w:rPr>
          <w:rFonts w:ascii="Huawei Sans" w:hAnsi="Huawei Sans" w:cs="Huawei Sans"/>
          <w:sz w:val="21"/>
        </w:rPr>
      </w:pPr>
    </w:p>
    <w:p w14:paraId="3BED14DF" w14:textId="4550D01D" w:rsidR="005921CA" w:rsidRPr="006346DD" w:rsidRDefault="003E363A" w:rsidP="00C67429">
      <w:pPr>
        <w:pStyle w:val="1f0"/>
        <w:rPr>
          <w:rFonts w:cs="Huawei Sans"/>
        </w:rPr>
      </w:pPr>
      <w:r>
        <w:rPr>
          <w:rStyle w:val="1f1"/>
        </w:rPr>
        <w:t>The service node configuration on PE1 is complete. The service node configuration on PE4 is similar to that on PE1.</w:t>
      </w:r>
    </w:p>
    <w:p w14:paraId="11468A94" w14:textId="46AF6A68" w:rsidR="0032063D" w:rsidRPr="006346DD" w:rsidRDefault="002B18A6" w:rsidP="00C67429">
      <w:pPr>
        <w:pStyle w:val="1f0"/>
        <w:rPr>
          <w:rFonts w:cs="Huawei Sans"/>
        </w:rPr>
      </w:pPr>
      <w:r>
        <w:rPr>
          <w:noProof/>
        </w:rPr>
        <w:drawing>
          <wp:inline distT="0" distB="0" distL="0" distR="0" wp14:anchorId="5291EA94" wp14:editId="42E0FE97">
            <wp:extent cx="3600000" cy="1672727"/>
            <wp:effectExtent l="19050" t="19050" r="19685" b="2286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3600000" cy="1672727"/>
                    </a:xfrm>
                    <a:prstGeom prst="rect">
                      <a:avLst/>
                    </a:prstGeom>
                    <a:ln w="12700">
                      <a:solidFill>
                        <a:schemeClr val="bg1">
                          <a:lumMod val="85000"/>
                        </a:schemeClr>
                      </a:solidFill>
                    </a:ln>
                  </pic:spPr>
                </pic:pic>
              </a:graphicData>
            </a:graphic>
          </wp:inline>
        </w:drawing>
      </w:r>
    </w:p>
    <w:p w14:paraId="5A3F01E4" w14:textId="77777777" w:rsidR="0032063D" w:rsidRPr="006346DD" w:rsidRDefault="0032063D" w:rsidP="00C67429">
      <w:pPr>
        <w:pStyle w:val="1f0"/>
        <w:rPr>
          <w:rFonts w:cs="Huawei Sans"/>
        </w:rPr>
      </w:pPr>
    </w:p>
    <w:p w14:paraId="3E387586" w14:textId="7FA6781E" w:rsidR="005921CA" w:rsidRPr="006346DD" w:rsidRDefault="003E363A" w:rsidP="005921CA">
      <w:pPr>
        <w:pStyle w:val="30"/>
        <w:rPr>
          <w:rFonts w:cs="Huawei Sans"/>
        </w:rPr>
      </w:pPr>
      <w:r>
        <w:lastRenderedPageBreak/>
        <w:t>Configure service access points.</w:t>
      </w:r>
    </w:p>
    <w:p w14:paraId="1E60B5F7" w14:textId="77777777" w:rsidR="003E363A" w:rsidRPr="005F55EA" w:rsidRDefault="003E363A" w:rsidP="003E363A">
      <w:pPr>
        <w:pStyle w:val="1f0"/>
      </w:pPr>
      <w:r>
        <w:t>Configure a service access point to determine the mode in which the user-side CE accesses the PE. In this experiment, Loopback3 is used to simulate user access.</w:t>
      </w:r>
    </w:p>
    <w:p w14:paraId="0784C1AD" w14:textId="2A3EBF83" w:rsidR="005921CA" w:rsidRPr="006346DD" w:rsidRDefault="003E363A" w:rsidP="003E363A">
      <w:pPr>
        <w:pStyle w:val="1f0"/>
        <w:rPr>
          <w:rFonts w:cs="Huawei Sans"/>
        </w:rPr>
      </w:pPr>
      <w:r>
        <w:t xml:space="preserve">Click </w:t>
      </w:r>
      <w:r>
        <w:rPr>
          <w:b/>
          <w:bCs/>
        </w:rPr>
        <w:t>+</w:t>
      </w:r>
      <w:r>
        <w:t xml:space="preserve"> in the </w:t>
      </w:r>
      <w:r>
        <w:rPr>
          <w:b/>
          <w:bCs/>
        </w:rPr>
        <w:t>Service Access Point</w:t>
      </w:r>
      <w:r>
        <w:t xml:space="preserve"> area.</w:t>
      </w:r>
    </w:p>
    <w:p w14:paraId="0B06C917" w14:textId="56D44472" w:rsidR="005921CA" w:rsidRPr="006346DD" w:rsidRDefault="002B18A6" w:rsidP="005921CA">
      <w:pPr>
        <w:ind w:left="1021"/>
        <w:rPr>
          <w:rFonts w:ascii="Huawei Sans" w:hAnsi="Huawei Sans" w:cs="Huawei Sans"/>
          <w:sz w:val="21"/>
        </w:rPr>
      </w:pPr>
      <w:r>
        <w:rPr>
          <w:noProof/>
        </w:rPr>
        <w:drawing>
          <wp:inline distT="0" distB="0" distL="0" distR="0" wp14:anchorId="2852A667" wp14:editId="05C680DB">
            <wp:extent cx="3600000" cy="2311730"/>
            <wp:effectExtent l="19050" t="19050" r="19685" b="1270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600000" cy="2311730"/>
                    </a:xfrm>
                    <a:prstGeom prst="rect">
                      <a:avLst/>
                    </a:prstGeom>
                    <a:ln w="12700">
                      <a:solidFill>
                        <a:schemeClr val="bg1">
                          <a:lumMod val="85000"/>
                        </a:schemeClr>
                      </a:solidFill>
                    </a:ln>
                  </pic:spPr>
                </pic:pic>
              </a:graphicData>
            </a:graphic>
          </wp:inline>
        </w:drawing>
      </w:r>
    </w:p>
    <w:p w14:paraId="1E5D3686" w14:textId="77777777" w:rsidR="005921CA" w:rsidRPr="006346DD" w:rsidRDefault="005921CA" w:rsidP="005921CA">
      <w:pPr>
        <w:ind w:left="1021"/>
        <w:rPr>
          <w:rFonts w:ascii="Huawei Sans" w:hAnsi="Huawei Sans" w:cs="Huawei Sans"/>
          <w:sz w:val="21"/>
        </w:rPr>
      </w:pPr>
    </w:p>
    <w:p w14:paraId="79016ADF" w14:textId="16BD32A5" w:rsidR="005921CA" w:rsidRPr="006346DD" w:rsidRDefault="003E363A" w:rsidP="00A37A78">
      <w:pPr>
        <w:pStyle w:val="1f0"/>
        <w:rPr>
          <w:rFonts w:cs="Huawei Sans"/>
        </w:rPr>
      </w:pPr>
      <w:r>
        <w:t xml:space="preserve">In the </w:t>
      </w:r>
      <w:r>
        <w:rPr>
          <w:b/>
          <w:bCs/>
        </w:rPr>
        <w:t>Service Access Point</w:t>
      </w:r>
      <w:r>
        <w:t xml:space="preserve"> dialog box, set </w:t>
      </w:r>
      <w:r>
        <w:rPr>
          <w:b/>
          <w:bCs/>
        </w:rPr>
        <w:t>Name</w:t>
      </w:r>
      <w:r>
        <w:t xml:space="preserve"> to </w:t>
      </w:r>
      <w:r>
        <w:rPr>
          <w:b/>
          <w:bCs/>
        </w:rPr>
        <w:t>PE1_Customer</w:t>
      </w:r>
      <w:r>
        <w:t xml:space="preserve"> for PE1, retain the default single-homing access mode, and click </w:t>
      </w:r>
      <w:r>
        <w:rPr>
          <w:b/>
          <w:bCs/>
        </w:rPr>
        <w:t>+</w:t>
      </w:r>
      <w:r>
        <w:t>.</w:t>
      </w:r>
    </w:p>
    <w:p w14:paraId="466DF60E" w14:textId="203BC58B" w:rsidR="005921CA" w:rsidRPr="006346DD" w:rsidRDefault="002B18A6" w:rsidP="005921CA">
      <w:pPr>
        <w:ind w:left="1021"/>
        <w:rPr>
          <w:rFonts w:ascii="Huawei Sans" w:hAnsi="Huawei Sans" w:cs="Huawei Sans"/>
          <w:sz w:val="21"/>
        </w:rPr>
      </w:pPr>
      <w:r>
        <w:rPr>
          <w:noProof/>
        </w:rPr>
        <w:drawing>
          <wp:inline distT="0" distB="0" distL="0" distR="0" wp14:anchorId="301627CF" wp14:editId="5D020085">
            <wp:extent cx="3600000" cy="2796813"/>
            <wp:effectExtent l="19050" t="19050" r="19685" b="2286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600000" cy="2796813"/>
                    </a:xfrm>
                    <a:prstGeom prst="rect">
                      <a:avLst/>
                    </a:prstGeom>
                    <a:ln w="12700">
                      <a:solidFill>
                        <a:schemeClr val="bg1">
                          <a:lumMod val="85000"/>
                        </a:schemeClr>
                      </a:solidFill>
                    </a:ln>
                  </pic:spPr>
                </pic:pic>
              </a:graphicData>
            </a:graphic>
          </wp:inline>
        </w:drawing>
      </w:r>
    </w:p>
    <w:p w14:paraId="2D86EF07" w14:textId="77777777" w:rsidR="00981CEC" w:rsidRPr="006346DD" w:rsidRDefault="00981CEC" w:rsidP="005921CA">
      <w:pPr>
        <w:ind w:left="1021"/>
        <w:rPr>
          <w:rFonts w:ascii="Huawei Sans" w:hAnsi="Huawei Sans" w:cs="Huawei Sans"/>
          <w:sz w:val="21"/>
        </w:rPr>
      </w:pPr>
    </w:p>
    <w:p w14:paraId="03855979" w14:textId="0FD6ECEF" w:rsidR="005921CA" w:rsidRPr="006346DD" w:rsidRDefault="003E363A" w:rsidP="00A37A78">
      <w:pPr>
        <w:pStyle w:val="1f0"/>
        <w:rPr>
          <w:rFonts w:cs="Huawei Sans"/>
        </w:rPr>
      </w:pPr>
      <w:r>
        <w:t xml:space="preserve">In the dialog box that is displayed, set </w:t>
      </w:r>
      <w:r>
        <w:rPr>
          <w:b/>
          <w:bCs/>
        </w:rPr>
        <w:t>NE</w:t>
      </w:r>
      <w:r>
        <w:t xml:space="preserve"> to </w:t>
      </w:r>
      <w:r>
        <w:rPr>
          <w:b/>
          <w:bCs/>
        </w:rPr>
        <w:t>PE1|EVPN_SRv6</w:t>
      </w:r>
      <w:r>
        <w:t xml:space="preserve"> and </w:t>
      </w:r>
      <w:r>
        <w:rPr>
          <w:b/>
          <w:bCs/>
        </w:rPr>
        <w:t>Interface</w:t>
      </w:r>
      <w:r>
        <w:t xml:space="preserve"> to </w:t>
      </w:r>
      <w:r>
        <w:rPr>
          <w:b/>
          <w:bCs/>
        </w:rPr>
        <w:t>Loopback3</w:t>
      </w:r>
      <w:r>
        <w:t xml:space="preserve">, and select </w:t>
      </w:r>
      <w:r>
        <w:rPr>
          <w:b/>
          <w:bCs/>
        </w:rPr>
        <w:t>Enable IPv4</w:t>
      </w:r>
      <w:r>
        <w:t>.</w:t>
      </w:r>
    </w:p>
    <w:p w14:paraId="2DC61707" w14:textId="0DF1669F" w:rsidR="005921CA" w:rsidRPr="006346DD" w:rsidRDefault="002B18A6" w:rsidP="00FE7343">
      <w:pPr>
        <w:ind w:left="1021"/>
        <w:rPr>
          <w:rFonts w:ascii="Huawei Sans" w:hAnsi="Huawei Sans" w:cs="Huawei Sans"/>
          <w:sz w:val="21"/>
        </w:rPr>
      </w:pPr>
      <w:r>
        <w:rPr>
          <w:noProof/>
        </w:rPr>
        <w:lastRenderedPageBreak/>
        <w:drawing>
          <wp:inline distT="0" distB="0" distL="0" distR="0" wp14:anchorId="00FA9FA8" wp14:editId="29CBA4DB">
            <wp:extent cx="3600000" cy="4103704"/>
            <wp:effectExtent l="19050" t="19050" r="19685" b="1143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600000" cy="4103704"/>
                    </a:xfrm>
                    <a:prstGeom prst="rect">
                      <a:avLst/>
                    </a:prstGeom>
                    <a:ln w="12700">
                      <a:solidFill>
                        <a:schemeClr val="bg1">
                          <a:lumMod val="85000"/>
                        </a:schemeClr>
                      </a:solidFill>
                    </a:ln>
                  </pic:spPr>
                </pic:pic>
              </a:graphicData>
            </a:graphic>
          </wp:inline>
        </w:drawing>
      </w:r>
    </w:p>
    <w:p w14:paraId="236E377E" w14:textId="7D77B0E5" w:rsidR="00FE7343" w:rsidRPr="006346DD" w:rsidRDefault="002B18A6" w:rsidP="005921CA">
      <w:pPr>
        <w:ind w:left="1021"/>
        <w:rPr>
          <w:rFonts w:ascii="Huawei Sans" w:hAnsi="Huawei Sans" w:cs="Huawei Sans"/>
          <w:sz w:val="21"/>
        </w:rPr>
      </w:pPr>
      <w:r>
        <w:rPr>
          <w:noProof/>
        </w:rPr>
        <w:lastRenderedPageBreak/>
        <w:drawing>
          <wp:inline distT="0" distB="0" distL="0" distR="0" wp14:anchorId="73CA4AE8" wp14:editId="32A8A117">
            <wp:extent cx="3600000" cy="5163992"/>
            <wp:effectExtent l="19050" t="19050" r="19685" b="1778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600000" cy="5163992"/>
                    </a:xfrm>
                    <a:prstGeom prst="rect">
                      <a:avLst/>
                    </a:prstGeom>
                    <a:ln w="12700">
                      <a:solidFill>
                        <a:schemeClr val="bg1">
                          <a:lumMod val="85000"/>
                        </a:schemeClr>
                      </a:solidFill>
                    </a:ln>
                  </pic:spPr>
                </pic:pic>
              </a:graphicData>
            </a:graphic>
          </wp:inline>
        </w:drawing>
      </w:r>
    </w:p>
    <w:p w14:paraId="191EA822" w14:textId="77777777" w:rsidR="00981CEC" w:rsidRPr="006346DD" w:rsidRDefault="00981CEC" w:rsidP="005921CA">
      <w:pPr>
        <w:ind w:left="1021"/>
        <w:rPr>
          <w:rFonts w:ascii="Huawei Sans" w:hAnsi="Huawei Sans" w:cs="Huawei Sans"/>
          <w:sz w:val="21"/>
        </w:rPr>
      </w:pPr>
    </w:p>
    <w:p w14:paraId="61769AD0" w14:textId="77777777" w:rsidR="003E363A" w:rsidRDefault="003E363A" w:rsidP="003E363A">
      <w:pPr>
        <w:pStyle w:val="1f0"/>
      </w:pPr>
      <w:r>
        <w:t xml:space="preserve">Finally, click </w:t>
      </w:r>
      <w:r>
        <w:rPr>
          <w:b/>
          <w:bCs/>
        </w:rPr>
        <w:t>OK</w:t>
      </w:r>
      <w:r>
        <w:t>. The service access point PE1_Customer is configured. The service access point configuration on PE4 is similar to that on PE1.</w:t>
      </w:r>
    </w:p>
    <w:p w14:paraId="0115E029" w14:textId="77777777" w:rsidR="003E363A" w:rsidRPr="005F55EA" w:rsidRDefault="003E363A" w:rsidP="003E363A">
      <w:pPr>
        <w:pStyle w:val="1f0"/>
      </w:pPr>
      <w:r>
        <w:t>Because loopback interfaces are used to simulate user access, you do not need to configure the interconnection mode between the PE and CE. You can configure the interconnection mode (such as static or BGP) during protocol information configuration in actual scenarios.</w:t>
      </w:r>
    </w:p>
    <w:p w14:paraId="2053F529" w14:textId="5C543469" w:rsidR="005921CA" w:rsidRPr="006346DD" w:rsidRDefault="003E363A" w:rsidP="003E363A">
      <w:pPr>
        <w:pStyle w:val="1f0"/>
        <w:rPr>
          <w:rFonts w:cs="Huawei Sans"/>
        </w:rPr>
      </w:pPr>
      <w:r>
        <w:t>The service access point configurations (CE-related configurations) on PE1 and PE4 are complete.</w:t>
      </w:r>
    </w:p>
    <w:p w14:paraId="4FF0D64C" w14:textId="12141846" w:rsidR="005921CA" w:rsidRPr="006346DD" w:rsidRDefault="003E363A" w:rsidP="00981CEC">
      <w:pPr>
        <w:pStyle w:val="30"/>
        <w:keepNext/>
        <w:rPr>
          <w:rFonts w:cs="Huawei Sans"/>
        </w:rPr>
      </w:pPr>
      <w:r>
        <w:lastRenderedPageBreak/>
        <w:t>Configure tunnels.</w:t>
      </w:r>
    </w:p>
    <w:p w14:paraId="655A087C" w14:textId="7AA4C000" w:rsidR="005921CA" w:rsidRPr="006346DD" w:rsidRDefault="003E363A" w:rsidP="00981CEC">
      <w:pPr>
        <w:pStyle w:val="1f0"/>
        <w:keepNext/>
        <w:rPr>
          <w:rFonts w:cs="Huawei Sans"/>
        </w:rPr>
      </w:pPr>
      <w:r>
        <w:t xml:space="preserve">Associate the VRF instance with an SRv6 Policy. In the </w:t>
      </w:r>
      <w:r>
        <w:rPr>
          <w:b/>
          <w:bCs/>
        </w:rPr>
        <w:t>Tunnel Configuration</w:t>
      </w:r>
      <w:r>
        <w:t xml:space="preserve"> area, select </w:t>
      </w:r>
      <w:r>
        <w:rPr>
          <w:b/>
          <w:bCs/>
        </w:rPr>
        <w:t>Enable IPv4</w:t>
      </w:r>
      <w:r>
        <w:t>.</w:t>
      </w:r>
    </w:p>
    <w:p w14:paraId="4A0465F2" w14:textId="7CCEEB18" w:rsidR="005921CA" w:rsidRPr="006346DD" w:rsidRDefault="002B18A6" w:rsidP="005921CA">
      <w:pPr>
        <w:ind w:left="1021"/>
        <w:rPr>
          <w:rFonts w:ascii="Huawei Sans" w:hAnsi="Huawei Sans" w:cs="Huawei Sans"/>
          <w:sz w:val="21"/>
        </w:rPr>
      </w:pPr>
      <w:r>
        <w:rPr>
          <w:noProof/>
        </w:rPr>
        <w:drawing>
          <wp:inline distT="0" distB="0" distL="0" distR="0" wp14:anchorId="291DF41A" wp14:editId="7D2A5100">
            <wp:extent cx="3600000" cy="2982036"/>
            <wp:effectExtent l="19050" t="19050" r="19685" b="2794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600000" cy="2982036"/>
                    </a:xfrm>
                    <a:prstGeom prst="rect">
                      <a:avLst/>
                    </a:prstGeom>
                    <a:ln w="12700">
                      <a:solidFill>
                        <a:schemeClr val="bg1">
                          <a:lumMod val="85000"/>
                        </a:schemeClr>
                      </a:solidFill>
                    </a:ln>
                  </pic:spPr>
                </pic:pic>
              </a:graphicData>
            </a:graphic>
          </wp:inline>
        </w:drawing>
      </w:r>
    </w:p>
    <w:p w14:paraId="4824E356" w14:textId="77777777" w:rsidR="00981CEC" w:rsidRPr="006346DD" w:rsidRDefault="00981CEC" w:rsidP="005921CA">
      <w:pPr>
        <w:ind w:left="1021"/>
        <w:rPr>
          <w:rFonts w:ascii="Huawei Sans" w:hAnsi="Huawei Sans" w:cs="Huawei Sans"/>
          <w:sz w:val="21"/>
        </w:rPr>
      </w:pPr>
    </w:p>
    <w:p w14:paraId="25C7DA25" w14:textId="1D887E97" w:rsidR="005921CA" w:rsidRPr="006346DD" w:rsidRDefault="003E363A" w:rsidP="00A37A78">
      <w:pPr>
        <w:pStyle w:val="1f0"/>
        <w:rPr>
          <w:rFonts w:cs="Huawei Sans"/>
        </w:rPr>
      </w:pPr>
      <w:r>
        <w:t xml:space="preserve">In the </w:t>
      </w:r>
      <w:r>
        <w:rPr>
          <w:b/>
          <w:bCs/>
        </w:rPr>
        <w:t>SRv6 Tunnel Policy</w:t>
      </w:r>
      <w:r>
        <w:t xml:space="preserve"> area, click </w:t>
      </w:r>
      <w:r>
        <w:rPr>
          <w:b/>
          <w:bCs/>
        </w:rPr>
        <w:t>+</w:t>
      </w:r>
      <w:r>
        <w:t xml:space="preserve"> and set </w:t>
      </w:r>
      <w:r>
        <w:rPr>
          <w:b/>
          <w:bCs/>
        </w:rPr>
        <w:t>Tunnel type</w:t>
      </w:r>
      <w:r>
        <w:t xml:space="preserve"> to </w:t>
      </w:r>
      <w:r>
        <w:rPr>
          <w:b/>
          <w:bCs/>
        </w:rPr>
        <w:t>SR-MPLS TE Policy</w:t>
      </w:r>
      <w:r>
        <w:t>.</w:t>
      </w:r>
    </w:p>
    <w:p w14:paraId="7F088020" w14:textId="7A5D9B26" w:rsidR="005921CA" w:rsidRPr="006346DD" w:rsidRDefault="002B18A6" w:rsidP="00C67429">
      <w:pPr>
        <w:pStyle w:val="1f0"/>
        <w:rPr>
          <w:rFonts w:cs="Huawei Sans"/>
        </w:rPr>
      </w:pPr>
      <w:r>
        <w:rPr>
          <w:noProof/>
        </w:rPr>
        <w:drawing>
          <wp:inline distT="0" distB="0" distL="0" distR="0" wp14:anchorId="74160D4B" wp14:editId="0D08E644">
            <wp:extent cx="3600000" cy="2258964"/>
            <wp:effectExtent l="19050" t="19050" r="19685" b="27305"/>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600000" cy="2258964"/>
                    </a:xfrm>
                    <a:prstGeom prst="rect">
                      <a:avLst/>
                    </a:prstGeom>
                    <a:ln w="12700">
                      <a:solidFill>
                        <a:schemeClr val="bg1">
                          <a:lumMod val="85000"/>
                        </a:schemeClr>
                      </a:solidFill>
                    </a:ln>
                  </pic:spPr>
                </pic:pic>
              </a:graphicData>
            </a:graphic>
          </wp:inline>
        </w:drawing>
      </w:r>
    </w:p>
    <w:p w14:paraId="4A3242EB" w14:textId="77777777" w:rsidR="00981CEC" w:rsidRPr="006346DD" w:rsidRDefault="00981CEC" w:rsidP="00C67429">
      <w:pPr>
        <w:pStyle w:val="1f0"/>
        <w:rPr>
          <w:rFonts w:cs="Huawei Sans"/>
        </w:rPr>
      </w:pPr>
    </w:p>
    <w:p w14:paraId="3CBEBE26" w14:textId="77777777" w:rsidR="003E363A" w:rsidRDefault="003E363A" w:rsidP="003E363A">
      <w:pPr>
        <w:pStyle w:val="1f0"/>
      </w:pPr>
      <w:r>
        <w:t xml:space="preserve">Finally, click </w:t>
      </w:r>
      <w:r>
        <w:rPr>
          <w:b/>
          <w:bCs/>
        </w:rPr>
        <w:t>Apply</w:t>
      </w:r>
      <w:r>
        <w:t xml:space="preserve"> and wait until the EVPN L3VPN service configurations are delivered to devices.</w:t>
      </w:r>
    </w:p>
    <w:p w14:paraId="1CC6813A" w14:textId="77455BD8" w:rsidR="00FE7343" w:rsidRPr="006346DD" w:rsidRDefault="003E363A" w:rsidP="003E363A">
      <w:pPr>
        <w:pStyle w:val="1f0"/>
        <w:rPr>
          <w:rFonts w:cs="Huawei Sans"/>
        </w:rPr>
      </w:pPr>
      <w:r>
        <w:t xml:space="preserve">After the service configurations are successfully delivered, click </w:t>
      </w:r>
      <w:r>
        <w:rPr>
          <w:b/>
          <w:bCs/>
        </w:rPr>
        <w:t>View Service</w:t>
      </w:r>
      <w:r>
        <w:t>.</w:t>
      </w:r>
    </w:p>
    <w:p w14:paraId="7D9135EA" w14:textId="59D12831" w:rsidR="00FE7343" w:rsidRPr="006346DD" w:rsidRDefault="003E363A" w:rsidP="00A37A78">
      <w:pPr>
        <w:pStyle w:val="1f0"/>
        <w:rPr>
          <w:rFonts w:cs="Huawei Sans"/>
        </w:rPr>
      </w:pPr>
      <w:r>
        <w:t>The alarm status and running status are normal.</w:t>
      </w:r>
    </w:p>
    <w:p w14:paraId="46CE57FB" w14:textId="21112C1A" w:rsidR="00FE7343" w:rsidRPr="006346DD" w:rsidRDefault="002B18A6" w:rsidP="00FE7343">
      <w:pPr>
        <w:ind w:left="1021"/>
        <w:rPr>
          <w:rFonts w:ascii="Huawei Sans" w:hAnsi="Huawei Sans" w:cs="Huawei Sans"/>
          <w:sz w:val="21"/>
        </w:rPr>
      </w:pPr>
      <w:r>
        <w:rPr>
          <w:noProof/>
        </w:rPr>
        <w:drawing>
          <wp:inline distT="0" distB="0" distL="0" distR="0" wp14:anchorId="2AD596CC" wp14:editId="5F06D02C">
            <wp:extent cx="5454000" cy="535893"/>
            <wp:effectExtent l="19050" t="19050" r="13970" b="17145"/>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454000" cy="535893"/>
                    </a:xfrm>
                    <a:prstGeom prst="rect">
                      <a:avLst/>
                    </a:prstGeom>
                    <a:ln w="12700">
                      <a:solidFill>
                        <a:schemeClr val="bg1">
                          <a:lumMod val="85000"/>
                        </a:schemeClr>
                      </a:solidFill>
                    </a:ln>
                  </pic:spPr>
                </pic:pic>
              </a:graphicData>
            </a:graphic>
          </wp:inline>
        </w:drawing>
      </w:r>
    </w:p>
    <w:p w14:paraId="75122068" w14:textId="77777777" w:rsidR="005921CA" w:rsidRPr="006346DD" w:rsidRDefault="005921CA" w:rsidP="005921CA">
      <w:pPr>
        <w:ind w:left="1021"/>
        <w:rPr>
          <w:rFonts w:ascii="Huawei Sans" w:hAnsi="Huawei Sans" w:cs="Huawei Sans"/>
          <w:sz w:val="21"/>
        </w:rPr>
      </w:pPr>
    </w:p>
    <w:p w14:paraId="53722905" w14:textId="7030DF6F" w:rsidR="005921CA" w:rsidRPr="006346DD" w:rsidRDefault="003E363A" w:rsidP="00A37A78">
      <w:pPr>
        <w:pStyle w:val="30"/>
        <w:rPr>
          <w:rFonts w:cs="Huawei Sans"/>
        </w:rPr>
      </w:pPr>
      <w:r>
        <w:lastRenderedPageBreak/>
        <w:t>Verify delivered configurations.</w:t>
      </w:r>
    </w:p>
    <w:p w14:paraId="5D9C8CBE" w14:textId="3C04A355" w:rsidR="005921CA" w:rsidRPr="006346DD" w:rsidRDefault="003E363A" w:rsidP="00A37A78">
      <w:pPr>
        <w:pStyle w:val="1f0"/>
        <w:rPr>
          <w:rFonts w:cs="Huawei Sans"/>
        </w:rPr>
      </w:pPr>
      <w:r>
        <w:t>Check VRF and Loopback3 configurations.</w:t>
      </w:r>
    </w:p>
    <w:p w14:paraId="59D02C63" w14:textId="77777777" w:rsidR="00106C7D" w:rsidRPr="006346DD" w:rsidRDefault="00106C7D" w:rsidP="00A37A78">
      <w:pPr>
        <w:pStyle w:val="2f2"/>
        <w:rPr>
          <w:rFonts w:cs="Huawei Sans"/>
        </w:rPr>
      </w:pPr>
      <w:r w:rsidRPr="006346DD">
        <w:rPr>
          <w:rFonts w:cs="Huawei Sans"/>
        </w:rPr>
        <w:t>[PE1]display current-configuration configuration vpn-instance EVPN_SRV6</w:t>
      </w:r>
    </w:p>
    <w:p w14:paraId="2243CA3A" w14:textId="77777777" w:rsidR="00106C7D" w:rsidRPr="006346DD" w:rsidRDefault="00106C7D" w:rsidP="00A37A78">
      <w:pPr>
        <w:pStyle w:val="2f2"/>
        <w:rPr>
          <w:rFonts w:cs="Huawei Sans"/>
        </w:rPr>
      </w:pPr>
      <w:r w:rsidRPr="006346DD">
        <w:rPr>
          <w:rFonts w:cs="Huawei Sans"/>
        </w:rPr>
        <w:t>#</w:t>
      </w:r>
    </w:p>
    <w:p w14:paraId="1DB1DB01" w14:textId="77777777" w:rsidR="00106C7D" w:rsidRPr="006346DD" w:rsidRDefault="00106C7D" w:rsidP="00A37A78">
      <w:pPr>
        <w:pStyle w:val="2f2"/>
        <w:rPr>
          <w:rFonts w:cs="Huawei Sans"/>
        </w:rPr>
      </w:pPr>
      <w:r w:rsidRPr="006346DD">
        <w:rPr>
          <w:rFonts w:cs="Huawei Sans"/>
        </w:rPr>
        <w:t>ip vpn-instance EVPN_SRV6</w:t>
      </w:r>
    </w:p>
    <w:p w14:paraId="4B2B773A" w14:textId="77777777" w:rsidR="00106C7D" w:rsidRPr="006346DD" w:rsidRDefault="00106C7D" w:rsidP="00A37A78">
      <w:pPr>
        <w:pStyle w:val="2f2"/>
        <w:rPr>
          <w:rFonts w:cs="Huawei Sans"/>
        </w:rPr>
      </w:pPr>
      <w:r w:rsidRPr="006346DD">
        <w:rPr>
          <w:rFonts w:cs="Huawei Sans"/>
        </w:rPr>
        <w:t xml:space="preserve"> ipv4-family</w:t>
      </w:r>
    </w:p>
    <w:p w14:paraId="5D89B8F2" w14:textId="77777777" w:rsidR="00106C7D" w:rsidRPr="006346DD" w:rsidRDefault="00106C7D" w:rsidP="00A37A78">
      <w:pPr>
        <w:pStyle w:val="2f2"/>
        <w:rPr>
          <w:rFonts w:cs="Huawei Sans"/>
        </w:rPr>
      </w:pPr>
      <w:r w:rsidRPr="006346DD">
        <w:rPr>
          <w:rFonts w:cs="Huawei Sans"/>
        </w:rPr>
        <w:t xml:space="preserve">  route-distinguisher 10:10</w:t>
      </w:r>
    </w:p>
    <w:p w14:paraId="078903B2" w14:textId="77777777" w:rsidR="00106C7D" w:rsidRPr="006346DD" w:rsidRDefault="00106C7D" w:rsidP="00A37A78">
      <w:pPr>
        <w:pStyle w:val="2f2"/>
        <w:rPr>
          <w:rFonts w:cs="Huawei Sans"/>
        </w:rPr>
      </w:pPr>
      <w:r w:rsidRPr="006346DD">
        <w:rPr>
          <w:rFonts w:cs="Huawei Sans"/>
        </w:rPr>
        <w:t xml:space="preserve">  tnl-policy NCE-VRF-EVPN_SRV6</w:t>
      </w:r>
    </w:p>
    <w:p w14:paraId="2E5F66BB" w14:textId="77777777" w:rsidR="00106C7D" w:rsidRPr="006346DD" w:rsidRDefault="00106C7D" w:rsidP="00A37A78">
      <w:pPr>
        <w:pStyle w:val="2f2"/>
        <w:rPr>
          <w:rFonts w:cs="Huawei Sans"/>
        </w:rPr>
      </w:pPr>
      <w:r w:rsidRPr="006346DD">
        <w:rPr>
          <w:rFonts w:cs="Huawei Sans"/>
        </w:rPr>
        <w:t xml:space="preserve">  apply-label per-instance</w:t>
      </w:r>
    </w:p>
    <w:p w14:paraId="1CF4EE13" w14:textId="77777777" w:rsidR="00106C7D" w:rsidRPr="006346DD" w:rsidRDefault="00106C7D" w:rsidP="00A37A78">
      <w:pPr>
        <w:pStyle w:val="2f2"/>
        <w:rPr>
          <w:rFonts w:cs="Huawei Sans"/>
        </w:rPr>
      </w:pPr>
      <w:r w:rsidRPr="006346DD">
        <w:rPr>
          <w:rFonts w:cs="Huawei Sans"/>
        </w:rPr>
        <w:t xml:space="preserve">  transit-vpn</w:t>
      </w:r>
    </w:p>
    <w:p w14:paraId="7B5E1615" w14:textId="77777777" w:rsidR="00106C7D" w:rsidRPr="006346DD" w:rsidRDefault="00106C7D" w:rsidP="00A37A78">
      <w:pPr>
        <w:pStyle w:val="2f2"/>
        <w:rPr>
          <w:rFonts w:cs="Huawei Sans"/>
        </w:rPr>
      </w:pPr>
      <w:r w:rsidRPr="006346DD">
        <w:rPr>
          <w:rFonts w:cs="Huawei Sans"/>
        </w:rPr>
        <w:t xml:space="preserve">  export route-policy EVPN_SRv6 evpn</w:t>
      </w:r>
    </w:p>
    <w:p w14:paraId="638212E5" w14:textId="77777777" w:rsidR="00106C7D" w:rsidRPr="006346DD" w:rsidRDefault="00106C7D" w:rsidP="00A37A78">
      <w:pPr>
        <w:pStyle w:val="2f2"/>
        <w:rPr>
          <w:rFonts w:cs="Huawei Sans"/>
        </w:rPr>
      </w:pPr>
      <w:r w:rsidRPr="006346DD">
        <w:rPr>
          <w:rFonts w:cs="Huawei Sans"/>
        </w:rPr>
        <w:t xml:space="preserve">  vpn-target 10:1000 export-extcommunity evpn</w:t>
      </w:r>
    </w:p>
    <w:p w14:paraId="101BD15B" w14:textId="77777777" w:rsidR="00106C7D" w:rsidRPr="006346DD" w:rsidRDefault="00106C7D" w:rsidP="00A37A78">
      <w:pPr>
        <w:pStyle w:val="2f2"/>
        <w:rPr>
          <w:rFonts w:cs="Huawei Sans"/>
        </w:rPr>
      </w:pPr>
      <w:r w:rsidRPr="006346DD">
        <w:rPr>
          <w:rFonts w:cs="Huawei Sans"/>
        </w:rPr>
        <w:t xml:space="preserve">  vpn-target 10:1000 import-extcommunity evpn</w:t>
      </w:r>
    </w:p>
    <w:p w14:paraId="163B54B2" w14:textId="77777777" w:rsidR="00106C7D" w:rsidRPr="006346DD" w:rsidRDefault="00106C7D" w:rsidP="00A37A78">
      <w:pPr>
        <w:pStyle w:val="2f2"/>
        <w:rPr>
          <w:rFonts w:cs="Huawei Sans"/>
        </w:rPr>
      </w:pPr>
      <w:r w:rsidRPr="006346DD">
        <w:rPr>
          <w:rFonts w:cs="Huawei Sans"/>
        </w:rPr>
        <w:t xml:space="preserve">  tnl-policy </w:t>
      </w:r>
      <w:r w:rsidRPr="006346DD">
        <w:rPr>
          <w:rFonts w:cs="Huawei Sans"/>
          <w:color w:val="C7000B"/>
        </w:rPr>
        <w:t>NCE-VRF-E-EVPN_SRV6</w:t>
      </w:r>
      <w:r w:rsidRPr="006346DD">
        <w:rPr>
          <w:rFonts w:cs="Huawei Sans"/>
        </w:rPr>
        <w:t xml:space="preserve"> evpn</w:t>
      </w:r>
    </w:p>
    <w:p w14:paraId="7D2CF2D3" w14:textId="77777777" w:rsidR="00106C7D" w:rsidRPr="006346DD" w:rsidRDefault="00106C7D" w:rsidP="00A37A78">
      <w:pPr>
        <w:pStyle w:val="2f2"/>
        <w:rPr>
          <w:rFonts w:cs="Huawei Sans"/>
        </w:rPr>
      </w:pPr>
      <w:r w:rsidRPr="006346DD">
        <w:rPr>
          <w:rFonts w:cs="Huawei Sans"/>
        </w:rPr>
        <w:t xml:space="preserve">  evpn mpls routing-enable</w:t>
      </w:r>
    </w:p>
    <w:p w14:paraId="406C7167" w14:textId="77777777" w:rsidR="00106C7D" w:rsidRPr="006346DD" w:rsidRDefault="00106C7D" w:rsidP="00A37A78">
      <w:pPr>
        <w:pStyle w:val="2f2"/>
        <w:rPr>
          <w:rFonts w:cs="Huawei Sans"/>
        </w:rPr>
      </w:pPr>
      <w:r w:rsidRPr="006346DD">
        <w:rPr>
          <w:rFonts w:cs="Huawei Sans"/>
        </w:rPr>
        <w:t xml:space="preserve">  default-color 7 evpn</w:t>
      </w:r>
    </w:p>
    <w:p w14:paraId="1B4753DD" w14:textId="77777777" w:rsidR="00106C7D" w:rsidRPr="006346DD" w:rsidRDefault="00106C7D" w:rsidP="00A37A78">
      <w:pPr>
        <w:pStyle w:val="2f2"/>
        <w:rPr>
          <w:rFonts w:cs="Huawei Sans"/>
        </w:rPr>
      </w:pPr>
      <w:r w:rsidRPr="006346DD">
        <w:rPr>
          <w:rFonts w:cs="Huawei Sans"/>
        </w:rPr>
        <w:t>#</w:t>
      </w:r>
    </w:p>
    <w:p w14:paraId="1A68F7CA" w14:textId="77777777" w:rsidR="00106C7D" w:rsidRPr="006346DD" w:rsidRDefault="00106C7D" w:rsidP="00A37A78">
      <w:pPr>
        <w:pStyle w:val="2f2"/>
        <w:rPr>
          <w:rFonts w:cs="Huawei Sans"/>
        </w:rPr>
      </w:pPr>
      <w:r w:rsidRPr="006346DD">
        <w:rPr>
          <w:rFonts w:cs="Huawei Sans"/>
        </w:rPr>
        <w:t>[PE1]display current-configuration interface LoopBack 3</w:t>
      </w:r>
    </w:p>
    <w:p w14:paraId="47F6C431" w14:textId="77777777" w:rsidR="00106C7D" w:rsidRPr="006346DD" w:rsidRDefault="00106C7D" w:rsidP="00A37A78">
      <w:pPr>
        <w:pStyle w:val="2f2"/>
        <w:rPr>
          <w:rFonts w:cs="Huawei Sans"/>
        </w:rPr>
      </w:pPr>
      <w:r w:rsidRPr="006346DD">
        <w:rPr>
          <w:rFonts w:cs="Huawei Sans"/>
        </w:rPr>
        <w:t>#</w:t>
      </w:r>
    </w:p>
    <w:p w14:paraId="60D17466" w14:textId="77777777" w:rsidR="00106C7D" w:rsidRPr="006346DD" w:rsidRDefault="00106C7D" w:rsidP="00A37A78">
      <w:pPr>
        <w:pStyle w:val="2f2"/>
        <w:rPr>
          <w:rFonts w:cs="Huawei Sans"/>
        </w:rPr>
      </w:pPr>
      <w:r w:rsidRPr="006346DD">
        <w:rPr>
          <w:rFonts w:cs="Huawei Sans"/>
        </w:rPr>
        <w:t>interface LoopBack3</w:t>
      </w:r>
    </w:p>
    <w:p w14:paraId="5E6B5CC5" w14:textId="77777777" w:rsidR="00106C7D" w:rsidRPr="006346DD" w:rsidRDefault="00106C7D" w:rsidP="00A37A78">
      <w:pPr>
        <w:pStyle w:val="2f2"/>
        <w:rPr>
          <w:rFonts w:cs="Huawei Sans"/>
        </w:rPr>
      </w:pPr>
      <w:r w:rsidRPr="006346DD">
        <w:rPr>
          <w:rFonts w:cs="Huawei Sans"/>
        </w:rPr>
        <w:t xml:space="preserve"> ip binding vpn-instance EVPN_SRV6</w:t>
      </w:r>
    </w:p>
    <w:p w14:paraId="57D2EB19" w14:textId="77777777" w:rsidR="00106C7D" w:rsidRPr="006346DD" w:rsidRDefault="00106C7D" w:rsidP="00A37A78">
      <w:pPr>
        <w:pStyle w:val="2f2"/>
        <w:rPr>
          <w:rFonts w:cs="Huawei Sans"/>
        </w:rPr>
      </w:pPr>
      <w:r w:rsidRPr="006346DD">
        <w:rPr>
          <w:rFonts w:cs="Huawei Sans"/>
        </w:rPr>
        <w:t xml:space="preserve"> ip address 172.20.1.1 255.255.255.255</w:t>
      </w:r>
    </w:p>
    <w:p w14:paraId="51920FBF" w14:textId="77777777" w:rsidR="00106C7D" w:rsidRPr="006346DD" w:rsidRDefault="00106C7D" w:rsidP="00A37A78">
      <w:pPr>
        <w:pStyle w:val="2f2"/>
        <w:rPr>
          <w:rFonts w:cs="Huawei Sans"/>
        </w:rPr>
      </w:pPr>
      <w:r w:rsidRPr="006346DD">
        <w:rPr>
          <w:rFonts w:cs="Huawei Sans"/>
        </w:rPr>
        <w:t>#</w:t>
      </w:r>
    </w:p>
    <w:p w14:paraId="6B730147" w14:textId="77777777" w:rsidR="00106C7D" w:rsidRPr="006346DD" w:rsidRDefault="00106C7D" w:rsidP="00A37A78">
      <w:pPr>
        <w:pStyle w:val="2f2"/>
        <w:rPr>
          <w:rFonts w:cs="Huawei Sans"/>
        </w:rPr>
      </w:pPr>
      <w:r w:rsidRPr="006346DD">
        <w:rPr>
          <w:rFonts w:cs="Huawei Sans"/>
        </w:rPr>
        <w:t>Return</w:t>
      </w:r>
    </w:p>
    <w:p w14:paraId="5E7BF130" w14:textId="77777777" w:rsidR="003E363A" w:rsidRPr="005F55EA" w:rsidRDefault="003E363A" w:rsidP="003E363A">
      <w:pPr>
        <w:pStyle w:val="1f0"/>
      </w:pPr>
      <w:r>
        <w:t>According to the configuration information, the tunnel policy applied to the VRF is NCE-VRF-E-EVPN_SRV6.</w:t>
      </w:r>
    </w:p>
    <w:p w14:paraId="428E1195" w14:textId="6B4A016F" w:rsidR="005921CA" w:rsidRPr="006346DD" w:rsidRDefault="003E363A" w:rsidP="003E363A">
      <w:pPr>
        <w:pStyle w:val="1f0"/>
        <w:rPr>
          <w:rFonts w:cs="Huawei Sans"/>
        </w:rPr>
      </w:pPr>
      <w:r>
        <w:t># Check tunnel information.</w:t>
      </w:r>
    </w:p>
    <w:p w14:paraId="5F4550C7" w14:textId="77777777" w:rsidR="00106C7D" w:rsidRPr="006346DD" w:rsidRDefault="00106C7D" w:rsidP="00A37A78">
      <w:pPr>
        <w:pStyle w:val="2f2"/>
        <w:rPr>
          <w:rFonts w:cs="Huawei Sans"/>
        </w:rPr>
      </w:pPr>
      <w:r w:rsidRPr="006346DD">
        <w:rPr>
          <w:rFonts w:cs="Huawei Sans"/>
        </w:rPr>
        <w:t xml:space="preserve">[PE1]display tunnel-info all </w:t>
      </w:r>
    </w:p>
    <w:p w14:paraId="0138BF5C" w14:textId="77777777" w:rsidR="00106C7D" w:rsidRPr="006346DD" w:rsidRDefault="00106C7D" w:rsidP="00A37A78">
      <w:pPr>
        <w:pStyle w:val="2f2"/>
        <w:rPr>
          <w:rFonts w:cs="Huawei Sans"/>
        </w:rPr>
      </w:pPr>
      <w:r w:rsidRPr="006346DD">
        <w:rPr>
          <w:rFonts w:cs="Huawei Sans"/>
        </w:rPr>
        <w:t>Tunnel</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Status</w:t>
      </w:r>
    </w:p>
    <w:p w14:paraId="7911D076" w14:textId="77777777" w:rsidR="00106C7D" w:rsidRPr="006346DD" w:rsidRDefault="00106C7D" w:rsidP="00A37A78">
      <w:pPr>
        <w:pStyle w:val="2f2"/>
        <w:rPr>
          <w:rFonts w:cs="Huawei Sans"/>
        </w:rPr>
      </w:pPr>
      <w:r w:rsidRPr="006346DD">
        <w:rPr>
          <w:rFonts w:cs="Huawei Sans"/>
        </w:rPr>
        <w:t>----------------------------------------------------------------------------------------</w:t>
      </w:r>
    </w:p>
    <w:p w14:paraId="3B7726DF" w14:textId="77777777" w:rsidR="00106C7D" w:rsidRPr="006346DD" w:rsidRDefault="00106C7D" w:rsidP="00A37A78">
      <w:pPr>
        <w:pStyle w:val="2f2"/>
        <w:rPr>
          <w:rFonts w:cs="Huawei Sans"/>
        </w:rPr>
      </w:pPr>
      <w:r w:rsidRPr="006346DD">
        <w:rPr>
          <w:rFonts w:cs="Huawei Sans"/>
        </w:rPr>
        <w:t>0x000000000300002002</w:t>
      </w:r>
      <w:r w:rsidRPr="006346DD">
        <w:rPr>
          <w:rFonts w:cs="Huawei Sans"/>
        </w:rPr>
        <w:tab/>
        <w:t>sr-te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651AFC85" w14:textId="77777777" w:rsidR="00106C7D" w:rsidRPr="006346DD" w:rsidRDefault="00106C7D" w:rsidP="00A37A78">
      <w:pPr>
        <w:pStyle w:val="2f2"/>
        <w:rPr>
          <w:rFonts w:cs="Huawei Sans"/>
        </w:rPr>
      </w:pPr>
      <w:r w:rsidRPr="006346DD">
        <w:rPr>
          <w:rFonts w:cs="Huawei Sans"/>
        </w:rPr>
        <w:t>0x000000002900000003</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57566D68" w14:textId="77777777" w:rsidR="00106C7D" w:rsidRPr="006346DD" w:rsidRDefault="00106C7D" w:rsidP="00A37A78">
      <w:pPr>
        <w:pStyle w:val="2f2"/>
        <w:rPr>
          <w:rFonts w:cs="Huawei Sans"/>
        </w:rPr>
      </w:pPr>
      <w:r w:rsidRPr="006346DD">
        <w:rPr>
          <w:rFonts w:cs="Huawei Sans"/>
        </w:rPr>
        <w:t>0x000000002900000004</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29B0089F" w14:textId="77777777" w:rsidR="00106C7D" w:rsidRPr="006346DD" w:rsidRDefault="00106C7D" w:rsidP="00A37A78">
      <w:pPr>
        <w:pStyle w:val="2f2"/>
        <w:rPr>
          <w:rFonts w:cs="Huawei Sans"/>
        </w:rPr>
      </w:pPr>
      <w:r w:rsidRPr="006346DD">
        <w:rPr>
          <w:rFonts w:cs="Huawei Sans"/>
        </w:rPr>
        <w:t>0x000000002900000005</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61478D6F" w14:textId="77777777" w:rsidR="00106C7D" w:rsidRPr="006346DD" w:rsidRDefault="00106C7D" w:rsidP="00A37A78">
      <w:pPr>
        <w:pStyle w:val="2f2"/>
        <w:rPr>
          <w:rFonts w:cs="Huawei Sans"/>
        </w:rPr>
      </w:pPr>
      <w:r w:rsidRPr="006346DD">
        <w:rPr>
          <w:rFonts w:cs="Huawei Sans"/>
        </w:rPr>
        <w:t>0x000000002900000008</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1109B4B8" w14:textId="77777777" w:rsidR="00106C7D" w:rsidRPr="006346DD" w:rsidRDefault="00106C7D" w:rsidP="00A37A78">
      <w:pPr>
        <w:pStyle w:val="2f2"/>
        <w:rPr>
          <w:rFonts w:cs="Huawei Sans"/>
        </w:rPr>
      </w:pPr>
      <w:r w:rsidRPr="006346DD">
        <w:rPr>
          <w:rFonts w:cs="Huawei Sans"/>
        </w:rPr>
        <w:t>0x000000002900000009</w:t>
      </w:r>
      <w:r w:rsidRPr="006346DD">
        <w:rPr>
          <w:rFonts w:cs="Huawei Sans"/>
        </w:rPr>
        <w:tab/>
        <w:t>srbe-lsp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1.0.0.3</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3C669EB5" w14:textId="77777777" w:rsidR="00106C7D" w:rsidRPr="006346DD" w:rsidRDefault="00106C7D" w:rsidP="00A37A78">
      <w:pPr>
        <w:pStyle w:val="2f2"/>
        <w:rPr>
          <w:rFonts w:cs="Huawei Sans"/>
        </w:rPr>
      </w:pPr>
      <w:r w:rsidRPr="006346DD">
        <w:rPr>
          <w:rFonts w:cs="Huawei Sans"/>
        </w:rPr>
        <w:t>0x00000000320004e002</w:t>
      </w:r>
      <w:r w:rsidRPr="006346DD">
        <w:rPr>
          <w:rFonts w:cs="Huawei Sans"/>
        </w:rPr>
        <w:tab/>
        <w:t>srtepolicy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1.0.0.4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47E35182" w14:textId="77777777" w:rsidR="00106C7D" w:rsidRPr="006346DD" w:rsidRDefault="00106C7D" w:rsidP="00A37A78">
      <w:pPr>
        <w:pStyle w:val="2f2"/>
        <w:rPr>
          <w:rFonts w:cs="Huawei Sans"/>
        </w:rPr>
      </w:pPr>
      <w:r w:rsidRPr="006346DD">
        <w:rPr>
          <w:rFonts w:cs="Huawei Sans"/>
        </w:rPr>
        <w:t>0x000000003400028001</w:t>
      </w:r>
      <w:r w:rsidRPr="006346DD">
        <w:rPr>
          <w:rFonts w:cs="Huawei Sans"/>
          <w:color w:val="C7000B"/>
        </w:rPr>
        <w:tab/>
        <w:t>srv6tepolicy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p>
    <w:p w14:paraId="3B5AE899" w14:textId="77777777" w:rsidR="003E363A" w:rsidRPr="005F55EA" w:rsidRDefault="003E363A" w:rsidP="003E363A">
      <w:pPr>
        <w:pStyle w:val="1f0"/>
      </w:pPr>
      <w:r>
        <w:t>In this case, an SRv6 Policy is delivered.</w:t>
      </w:r>
    </w:p>
    <w:p w14:paraId="5E89F386" w14:textId="16C44E9B" w:rsidR="005921CA" w:rsidRPr="006346DD" w:rsidRDefault="003E363A" w:rsidP="003E363A">
      <w:pPr>
        <w:pStyle w:val="1f0"/>
        <w:rPr>
          <w:rFonts w:cs="Huawei Sans"/>
        </w:rPr>
      </w:pPr>
      <w:r>
        <w:t>Check tunnel information.</w:t>
      </w:r>
    </w:p>
    <w:p w14:paraId="6D50385D" w14:textId="77777777" w:rsidR="005921CA" w:rsidRPr="006346DD" w:rsidRDefault="005921CA" w:rsidP="00A37A78">
      <w:pPr>
        <w:pStyle w:val="2f2"/>
        <w:rPr>
          <w:rFonts w:cs="Huawei Sans"/>
        </w:rPr>
      </w:pPr>
      <w:r w:rsidRPr="006346DD">
        <w:rPr>
          <w:rFonts w:cs="Huawei Sans"/>
        </w:rPr>
        <w:t xml:space="preserve">[PE1]display </w:t>
      </w:r>
      <w:r w:rsidRPr="006346DD">
        <w:rPr>
          <w:rFonts w:cs="Huawei Sans"/>
        </w:rPr>
        <w:tab/>
        <w:t>tunnel-info</w:t>
      </w:r>
      <w:r w:rsidRPr="006346DD">
        <w:rPr>
          <w:rFonts w:cs="Huawei Sans"/>
        </w:rPr>
        <w:tab/>
        <w:t>0x000000003400028001</w:t>
      </w:r>
    </w:p>
    <w:p w14:paraId="398F3C13" w14:textId="77777777" w:rsidR="006A614C" w:rsidRPr="006346DD" w:rsidRDefault="006A614C" w:rsidP="00A37A78">
      <w:pPr>
        <w:pStyle w:val="2f2"/>
        <w:rPr>
          <w:rFonts w:cs="Huawei Sans"/>
        </w:rPr>
      </w:pPr>
      <w:r w:rsidRPr="006346DD">
        <w:rPr>
          <w:rFonts w:cs="Huawei Sans"/>
        </w:rPr>
        <w:t>Tunnel</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0x000000003400028001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7007B25" w14:textId="77777777" w:rsidR="006A614C" w:rsidRPr="006346DD" w:rsidRDefault="006A614C" w:rsidP="00A37A78">
      <w:pPr>
        <w:pStyle w:val="2f2"/>
        <w:rPr>
          <w:rFonts w:cs="Huawei Sans"/>
        </w:rPr>
      </w:pPr>
      <w:r w:rsidRPr="006346DD">
        <w:rPr>
          <w:rFonts w:cs="Huawei Sans"/>
        </w:rPr>
        <w:t xml:space="preserve">Type: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srv6tepolicy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788116E6" w14:textId="77777777" w:rsidR="006A614C" w:rsidRPr="006346DD" w:rsidRDefault="006A614C" w:rsidP="00A37A78">
      <w:pPr>
        <w:pStyle w:val="2f2"/>
        <w:rPr>
          <w:rFonts w:cs="Huawei Sans"/>
        </w:rPr>
      </w:pPr>
      <w:r w:rsidRPr="006346DD">
        <w:rPr>
          <w:rFonts w:cs="Huawei Sans"/>
        </w:rPr>
        <w:t xml:space="preserve">Name: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SRv6-TE</w:t>
      </w:r>
      <w:r w:rsidRPr="006346DD">
        <w:rPr>
          <w:rFonts w:cs="Huawei Sans"/>
        </w:rPr>
        <w:tab/>
        <w:t>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0B587B4E" w14:textId="77777777" w:rsidR="006A614C" w:rsidRPr="006346DD" w:rsidRDefault="006A614C" w:rsidP="00A37A78">
      <w:pPr>
        <w:pStyle w:val="2f2"/>
        <w:rPr>
          <w:rFonts w:cs="Huawei Sans"/>
        </w:rPr>
      </w:pPr>
      <w:r w:rsidRPr="006346DD">
        <w:rPr>
          <w:rFonts w:cs="Huawei Sans"/>
        </w:rPr>
        <w:t xml:space="preserve">Destination: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5C7F1BA7" w14:textId="77777777" w:rsidR="006A614C" w:rsidRPr="006346DD" w:rsidRDefault="006A614C" w:rsidP="00A37A78">
      <w:pPr>
        <w:pStyle w:val="2f2"/>
        <w:rPr>
          <w:rFonts w:cs="Huawei Sans"/>
        </w:rPr>
      </w:pPr>
      <w:r w:rsidRPr="006346DD">
        <w:rPr>
          <w:rFonts w:cs="Huawei Sans"/>
        </w:rPr>
        <w:t>Instance</w:t>
      </w:r>
      <w:r w:rsidRPr="006346DD">
        <w:rPr>
          <w:rFonts w:cs="Huawei Sans"/>
        </w:rPr>
        <w:tab/>
        <w:t xml:space="preserve">ID: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354B7FA" w14:textId="77777777" w:rsidR="006A614C" w:rsidRPr="006346DD" w:rsidRDefault="006A614C" w:rsidP="00A37A78">
      <w:pPr>
        <w:pStyle w:val="2f2"/>
        <w:rPr>
          <w:rFonts w:cs="Huawei Sans"/>
        </w:rPr>
      </w:pPr>
      <w:r w:rsidRPr="006346DD">
        <w:rPr>
          <w:rFonts w:cs="Huawei Sans"/>
        </w:rPr>
        <w:t xml:space="preserve">Cost: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422B149" w14:textId="77777777" w:rsidR="006A614C" w:rsidRPr="006346DD" w:rsidRDefault="006A614C" w:rsidP="00A37A78">
      <w:pPr>
        <w:pStyle w:val="2f2"/>
        <w:rPr>
          <w:rFonts w:cs="Huawei Sans"/>
        </w:rPr>
      </w:pPr>
      <w:r w:rsidRPr="006346DD">
        <w:rPr>
          <w:rFonts w:cs="Huawei Sans"/>
        </w:rPr>
        <w:lastRenderedPageBreak/>
        <w:t xml:space="preserve">Status: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31F81197" w14:textId="77777777" w:rsidR="006A614C" w:rsidRPr="006346DD" w:rsidRDefault="006A614C" w:rsidP="00A37A78">
      <w:pPr>
        <w:pStyle w:val="2f2"/>
        <w:rPr>
          <w:rFonts w:cs="Huawei Sans"/>
        </w:rPr>
      </w:pPr>
      <w:r w:rsidRPr="006346DD">
        <w:rPr>
          <w:rFonts w:cs="Huawei Sans"/>
        </w:rPr>
        <w:t xml:space="preserve">Color: </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11</w:t>
      </w:r>
      <w:r w:rsidRPr="006346DD">
        <w:rPr>
          <w:rFonts w:cs="Huawei Sans"/>
        </w:rPr>
        <w:tab/>
      </w:r>
      <w:r w:rsidRPr="006346DD">
        <w:rPr>
          <w:rFonts w:cs="Huawei Sans"/>
        </w:rPr>
        <w:tab/>
      </w:r>
    </w:p>
    <w:p w14:paraId="18A22281" w14:textId="29ED4E49" w:rsidR="00667A2E" w:rsidRDefault="003E363A" w:rsidP="00667A2E">
      <w:pPr>
        <w:pStyle w:val="1f0"/>
      </w:pPr>
      <w:r>
        <w:t>The color with ID 11 corresponds to the color in the color template (SRv6-PE1_PE4) applied to the SR Policy configured on the controller.</w:t>
      </w:r>
    </w:p>
    <w:p w14:paraId="37AC3E17" w14:textId="77777777" w:rsidR="00667A2E" w:rsidRDefault="00667A2E" w:rsidP="003E363A">
      <w:pPr>
        <w:pStyle w:val="1f0"/>
      </w:pPr>
    </w:p>
    <w:p w14:paraId="1F127F30" w14:textId="629000A7" w:rsidR="00667A2E" w:rsidRDefault="00667A2E" w:rsidP="003E363A">
      <w:pPr>
        <w:pStyle w:val="1f0"/>
      </w:pPr>
      <w:r>
        <w:t>C</w:t>
      </w:r>
      <w:r>
        <w:rPr>
          <w:rFonts w:hint="eastAsia"/>
        </w:rPr>
        <w:t>heck</w:t>
      </w:r>
      <w:r w:rsidRPr="00667A2E">
        <w:rPr>
          <w:rFonts w:hint="eastAsia"/>
        </w:rPr>
        <w:t xml:space="preserve"> the Color Value of an EVPN Route</w:t>
      </w:r>
      <w:r w:rsidR="00B4792C">
        <w:t>.</w:t>
      </w:r>
    </w:p>
    <w:p w14:paraId="135C575E" w14:textId="77777777" w:rsidR="00B4792C" w:rsidRDefault="00B4792C" w:rsidP="00B4792C">
      <w:pPr>
        <w:pStyle w:val="2f2"/>
      </w:pPr>
      <w:r>
        <w:rPr>
          <w:rFonts w:hint="eastAsia"/>
        </w:rPr>
        <w:t>[PE1-bgp]display bgp evpn all routing-table prefix-route 0:172.20.4.1:32 | include Color</w:t>
      </w:r>
    </w:p>
    <w:p w14:paraId="58906F43" w14:textId="77777777" w:rsidR="00B4792C" w:rsidRDefault="00B4792C" w:rsidP="00B4792C">
      <w:pPr>
        <w:pStyle w:val="2f2"/>
      </w:pPr>
    </w:p>
    <w:p w14:paraId="38094D6F" w14:textId="77777777" w:rsidR="00B4792C" w:rsidRDefault="00B4792C" w:rsidP="00B4792C">
      <w:pPr>
        <w:pStyle w:val="2f2"/>
      </w:pPr>
      <w:r>
        <w:rPr>
          <w:rFonts w:hint="eastAsia"/>
        </w:rPr>
        <w:t xml:space="preserve"> BGP local router ID : 1.0.0.1</w:t>
      </w:r>
    </w:p>
    <w:p w14:paraId="57EC6AF9" w14:textId="77777777" w:rsidR="00B4792C" w:rsidRDefault="00B4792C" w:rsidP="00B4792C">
      <w:pPr>
        <w:pStyle w:val="2f2"/>
      </w:pPr>
      <w:r>
        <w:rPr>
          <w:rFonts w:hint="eastAsia"/>
        </w:rPr>
        <w:t xml:space="preserve"> Local AS number : 65001</w:t>
      </w:r>
    </w:p>
    <w:p w14:paraId="4975E54D" w14:textId="23D0AF85" w:rsidR="00B4792C" w:rsidRDefault="00B4792C" w:rsidP="00B4792C">
      <w:pPr>
        <w:pStyle w:val="2f2"/>
      </w:pPr>
      <w:r>
        <w:rPr>
          <w:rFonts w:hint="eastAsia"/>
        </w:rPr>
        <w:t xml:space="preserve"> Ext-Community: RT &lt;10 : 1000&gt;, Color &lt;0 : </w:t>
      </w:r>
      <w:r w:rsidRPr="00B4792C">
        <w:rPr>
          <w:rFonts w:hint="eastAsia"/>
          <w:color w:val="C7000B"/>
        </w:rPr>
        <w:t>11</w:t>
      </w:r>
      <w:r>
        <w:rPr>
          <w:rFonts w:hint="eastAsia"/>
        </w:rPr>
        <w:t>&gt;</w:t>
      </w:r>
    </w:p>
    <w:p w14:paraId="23A6237D" w14:textId="096CB533" w:rsidR="00667A2E" w:rsidRDefault="00B4792C" w:rsidP="003E363A">
      <w:pPr>
        <w:pStyle w:val="1f0"/>
      </w:pPr>
      <w:r w:rsidRPr="00B4792C">
        <w:rPr>
          <w:rFonts w:hint="eastAsia"/>
        </w:rPr>
        <w:t>The command output shows that the route carries the extended community attribute Color 11.</w:t>
      </w:r>
    </w:p>
    <w:p w14:paraId="1CDBCF56" w14:textId="77777777" w:rsidR="00B4792C" w:rsidRPr="005F55EA" w:rsidRDefault="00B4792C" w:rsidP="003E363A">
      <w:pPr>
        <w:pStyle w:val="1f0"/>
      </w:pPr>
    </w:p>
    <w:p w14:paraId="7C57BBE6" w14:textId="77777777" w:rsidR="003E363A" w:rsidRPr="005F55EA" w:rsidRDefault="003E363A" w:rsidP="003E363A">
      <w:pPr>
        <w:pStyle w:val="1f0"/>
      </w:pPr>
      <w:r>
        <w:t>Check VRF EVPN_SRV6's routing table information.</w:t>
      </w:r>
    </w:p>
    <w:p w14:paraId="78649D64" w14:textId="77777777" w:rsidR="005921CA" w:rsidRPr="006346DD" w:rsidRDefault="00805DE1" w:rsidP="00A37A78">
      <w:pPr>
        <w:pStyle w:val="2f2"/>
        <w:rPr>
          <w:rFonts w:cs="Huawei Sans"/>
        </w:rPr>
      </w:pPr>
      <w:r w:rsidRPr="006346DD">
        <w:rPr>
          <w:rFonts w:cs="Huawei Sans"/>
        </w:rPr>
        <w:t>[PE1]display ip routing-table vpn-instance</w:t>
      </w:r>
      <w:r w:rsidRPr="006346DD">
        <w:rPr>
          <w:rFonts w:cs="Huawei Sans"/>
        </w:rPr>
        <w:tab/>
        <w:t xml:space="preserve"> EVPN_SRv6</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46F70561" w14:textId="77777777" w:rsidR="00805DE1" w:rsidRPr="006346DD" w:rsidRDefault="00805DE1" w:rsidP="00A37A78">
      <w:pPr>
        <w:pStyle w:val="2f2"/>
        <w:rPr>
          <w:rFonts w:cs="Huawei Sans"/>
        </w:rPr>
      </w:pPr>
      <w:r w:rsidRPr="006346DD">
        <w:rPr>
          <w:rFonts w:cs="Huawei Sans"/>
        </w:rPr>
        <w:t>Route</w:t>
      </w:r>
      <w:r w:rsidRPr="006346DD">
        <w:rPr>
          <w:rFonts w:cs="Huawei Sans"/>
        </w:rPr>
        <w:tab/>
        <w:t xml:space="preserve">Flags: </w:t>
      </w:r>
      <w:r w:rsidRPr="006346DD">
        <w:rPr>
          <w:rFonts w:cs="Huawei Sans"/>
        </w:rPr>
        <w:tab/>
        <w:t>R</w:t>
      </w:r>
      <w:r w:rsidRPr="006346DD">
        <w:rPr>
          <w:rFonts w:cs="Huawei Sans"/>
        </w:rPr>
        <w:tab/>
        <w:t>-</w:t>
      </w:r>
      <w:r w:rsidRPr="006346DD">
        <w:rPr>
          <w:rFonts w:cs="Huawei Sans"/>
        </w:rPr>
        <w:tab/>
        <w:t>relay,</w:t>
      </w:r>
      <w:r w:rsidRPr="006346DD">
        <w:rPr>
          <w:rFonts w:cs="Huawei Sans"/>
        </w:rPr>
        <w:tab/>
        <w:t>D</w:t>
      </w:r>
      <w:r w:rsidRPr="006346DD">
        <w:rPr>
          <w:rFonts w:cs="Huawei Sans"/>
        </w:rPr>
        <w:tab/>
        <w:t>-</w:t>
      </w:r>
      <w:r w:rsidRPr="006346DD">
        <w:rPr>
          <w:rFonts w:cs="Huawei Sans"/>
        </w:rPr>
        <w:tab/>
        <w:t>download</w:t>
      </w:r>
      <w:r w:rsidRPr="006346DD">
        <w:rPr>
          <w:rFonts w:cs="Huawei Sans"/>
        </w:rPr>
        <w:tab/>
        <w:t>to</w:t>
      </w:r>
      <w:r w:rsidRPr="006346DD">
        <w:rPr>
          <w:rFonts w:cs="Huawei Sans"/>
        </w:rPr>
        <w:tab/>
        <w:t>fib,</w:t>
      </w:r>
      <w:r w:rsidRPr="006346DD">
        <w:rPr>
          <w:rFonts w:cs="Huawei Sans"/>
        </w:rPr>
        <w:tab/>
        <w:t>T</w:t>
      </w:r>
      <w:r w:rsidRPr="006346DD">
        <w:rPr>
          <w:rFonts w:cs="Huawei Sans"/>
        </w:rPr>
        <w:tab/>
        <w:t>-</w:t>
      </w:r>
      <w:r w:rsidRPr="006346DD">
        <w:rPr>
          <w:rFonts w:cs="Huawei Sans"/>
        </w:rPr>
        <w:tab/>
        <w:t>to</w:t>
      </w:r>
      <w:r w:rsidRPr="006346DD">
        <w:rPr>
          <w:rFonts w:cs="Huawei Sans"/>
        </w:rPr>
        <w:tab/>
        <w:t>vpn-instance,</w:t>
      </w:r>
      <w:r w:rsidRPr="006346DD">
        <w:rPr>
          <w:rFonts w:cs="Huawei Sans"/>
        </w:rPr>
        <w:tab/>
        <w:t>B</w:t>
      </w:r>
      <w:r w:rsidRPr="006346DD">
        <w:rPr>
          <w:rFonts w:cs="Huawei Sans"/>
        </w:rPr>
        <w:tab/>
        <w:t>-</w:t>
      </w:r>
      <w:r w:rsidRPr="006346DD">
        <w:rPr>
          <w:rFonts w:cs="Huawei Sans"/>
        </w:rPr>
        <w:tab/>
        <w:t>black</w:t>
      </w:r>
      <w:r w:rsidRPr="006346DD">
        <w:rPr>
          <w:rFonts w:cs="Huawei Sans"/>
        </w:rPr>
        <w:tab/>
        <w:t>hole</w:t>
      </w:r>
      <w:r w:rsidRPr="006346DD">
        <w:rPr>
          <w:rFonts w:cs="Huawei Sans"/>
        </w:rPr>
        <w:tab/>
        <w:t>route</w:t>
      </w:r>
    </w:p>
    <w:p w14:paraId="0D96446A" w14:textId="77777777" w:rsidR="00805DE1" w:rsidRPr="006346DD" w:rsidRDefault="00805DE1" w:rsidP="00A37A78">
      <w:pPr>
        <w:pStyle w:val="2f2"/>
        <w:rPr>
          <w:rFonts w:cs="Huawei Sans"/>
        </w:rPr>
      </w:pPr>
      <w:r w:rsidRPr="006346DD">
        <w:rPr>
          <w:rFonts w:cs="Huawei Sans"/>
        </w:rPr>
        <w:t>------------------------------------------------------------------------------</w:t>
      </w:r>
    </w:p>
    <w:p w14:paraId="58CB58BE" w14:textId="77777777" w:rsidR="00805DE1" w:rsidRPr="006346DD" w:rsidRDefault="00805DE1" w:rsidP="00A37A78">
      <w:pPr>
        <w:pStyle w:val="2f2"/>
        <w:rPr>
          <w:rFonts w:cs="Huawei Sans"/>
        </w:rPr>
      </w:pPr>
      <w:r w:rsidRPr="006346DD">
        <w:rPr>
          <w:rFonts w:cs="Huawei Sans"/>
        </w:rPr>
        <w:t>Routing</w:t>
      </w:r>
      <w:r w:rsidRPr="006346DD">
        <w:rPr>
          <w:rFonts w:cs="Huawei Sans"/>
        </w:rPr>
        <w:tab/>
        <w:t>Table</w:t>
      </w:r>
      <w:r w:rsidRPr="006346DD">
        <w:rPr>
          <w:rFonts w:cs="Huawei Sans"/>
        </w:rPr>
        <w:tab/>
        <w:t>:</w:t>
      </w:r>
      <w:r w:rsidRPr="006346DD">
        <w:rPr>
          <w:rFonts w:cs="Huawei Sans"/>
        </w:rPr>
        <w:tab/>
        <w:t>EVPN_SRV6</w:t>
      </w:r>
    </w:p>
    <w:p w14:paraId="0C1860BF" w14:textId="77777777" w:rsidR="00805DE1" w:rsidRPr="006346DD" w:rsidRDefault="00805DE1"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Destinations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Routes</w:t>
      </w:r>
      <w:r w:rsidRPr="006346DD">
        <w:rPr>
          <w:rFonts w:cs="Huawei Sans"/>
        </w:rPr>
        <w:tab/>
        <w:t>:</w:t>
      </w:r>
      <w:r w:rsidRPr="006346DD">
        <w:rPr>
          <w:rFonts w:cs="Huawei Sans"/>
        </w:rPr>
        <w:tab/>
        <w:t>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E442C32" w14:textId="77777777" w:rsidR="00805DE1" w:rsidRPr="006346DD" w:rsidRDefault="00805DE1" w:rsidP="00A37A78">
      <w:pPr>
        <w:pStyle w:val="2f2"/>
        <w:rPr>
          <w:rFonts w:cs="Huawei Sans"/>
        </w:rPr>
      </w:pPr>
    </w:p>
    <w:p w14:paraId="38604578" w14:textId="77777777" w:rsidR="00805DE1" w:rsidRPr="006346DD" w:rsidRDefault="00805DE1" w:rsidP="00A37A78">
      <w:pPr>
        <w:pStyle w:val="2f2"/>
        <w:rPr>
          <w:rFonts w:cs="Huawei Sans"/>
        </w:rPr>
      </w:pPr>
      <w:r w:rsidRPr="006346DD">
        <w:rPr>
          <w:rFonts w:cs="Huawei Sans"/>
        </w:rPr>
        <w:t>Destination/Mask</w:t>
      </w:r>
      <w:r w:rsidRPr="006346DD">
        <w:rPr>
          <w:rFonts w:cs="Huawei Sans"/>
        </w:rPr>
        <w:tab/>
      </w:r>
      <w:r w:rsidRPr="006346DD">
        <w:rPr>
          <w:rFonts w:cs="Huawei Sans"/>
        </w:rPr>
        <w:tab/>
      </w:r>
      <w:r w:rsidRPr="006346DD">
        <w:rPr>
          <w:rFonts w:cs="Huawei Sans"/>
        </w:rPr>
        <w:tab/>
      </w:r>
      <w:r w:rsidRPr="006346DD">
        <w:rPr>
          <w:rFonts w:cs="Huawei Sans"/>
        </w:rPr>
        <w:tab/>
        <w:t>Proto</w:t>
      </w:r>
      <w:r w:rsidRPr="006346DD">
        <w:rPr>
          <w:rFonts w:cs="Huawei Sans"/>
        </w:rPr>
        <w:tab/>
      </w:r>
      <w:r w:rsidRPr="006346DD">
        <w:rPr>
          <w:rFonts w:cs="Huawei Sans"/>
        </w:rPr>
        <w:tab/>
      </w:r>
      <w:r w:rsidRPr="006346DD">
        <w:rPr>
          <w:rFonts w:cs="Huawei Sans"/>
        </w:rPr>
        <w:tab/>
        <w:t>Pre</w:t>
      </w:r>
      <w:r w:rsidRPr="006346DD">
        <w:rPr>
          <w:rFonts w:cs="Huawei Sans"/>
        </w:rPr>
        <w:tab/>
      </w:r>
      <w:r w:rsidRPr="006346DD">
        <w:rPr>
          <w:rFonts w:cs="Huawei Sans"/>
        </w:rPr>
        <w:tab/>
        <w:t>Cost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Flags</w:t>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Interface</w:t>
      </w:r>
    </w:p>
    <w:p w14:paraId="6055D51F" w14:textId="77777777" w:rsidR="00805DE1" w:rsidRPr="006346DD" w:rsidRDefault="00805DE1" w:rsidP="00A37A78">
      <w:pPr>
        <w:pStyle w:val="2f2"/>
        <w:rPr>
          <w:rFonts w:cs="Huawei Sans"/>
        </w:rPr>
      </w:pPr>
    </w:p>
    <w:p w14:paraId="57DDFFDF" w14:textId="77777777" w:rsidR="00805DE1" w:rsidRPr="006346DD" w:rsidRDefault="00805DE1"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127.0.0.0/8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7AADE048" w14:textId="77777777" w:rsidR="00805DE1" w:rsidRPr="006346DD" w:rsidRDefault="00805DE1"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172.20.1.1/32</w:t>
      </w:r>
      <w:r w:rsidRPr="006346DD">
        <w:rPr>
          <w:rFonts w:cs="Huawei Sans"/>
        </w:rPr>
        <w:tab/>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LoopBack3</w:t>
      </w:r>
    </w:p>
    <w:p w14:paraId="7B8214ED" w14:textId="77777777" w:rsidR="00805DE1" w:rsidRPr="006346DD" w:rsidRDefault="00805DE1"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172.20.4.1/32</w:t>
      </w:r>
      <w:r w:rsidRPr="006346DD">
        <w:rPr>
          <w:rFonts w:cs="Huawei Sans"/>
        </w:rPr>
        <w:tab/>
      </w:r>
      <w:r w:rsidRPr="006346DD">
        <w:rPr>
          <w:rFonts w:cs="Huawei Sans"/>
        </w:rPr>
        <w:tab/>
      </w:r>
      <w:r w:rsidRPr="006346DD">
        <w:rPr>
          <w:rFonts w:cs="Huawei Sans"/>
        </w:rPr>
        <w:tab/>
        <w:t>IBGP</w:t>
      </w:r>
      <w:r w:rsidRPr="006346DD">
        <w:rPr>
          <w:rFonts w:cs="Huawei Sans"/>
        </w:rPr>
        <w:tab/>
      </w:r>
      <w:r w:rsidRPr="006346DD">
        <w:rPr>
          <w:rFonts w:cs="Huawei Sans"/>
        </w:rPr>
        <w:tab/>
      </w:r>
      <w:r w:rsidRPr="006346DD">
        <w:rPr>
          <w:rFonts w:cs="Huawei Sans"/>
        </w:rPr>
        <w:tab/>
        <w:t>255</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RD</w:t>
      </w:r>
      <w:r w:rsidRPr="006346DD">
        <w:rPr>
          <w:rFonts w:cs="Huawei Sans"/>
        </w:rPr>
        <w:tab/>
      </w:r>
      <w:r w:rsidRPr="006346DD">
        <w:rPr>
          <w:rFonts w:cs="Huawei Sans"/>
        </w:rPr>
        <w:tab/>
        <w:t>FC01::4</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color w:val="C7000B"/>
        </w:rPr>
        <w:t>SRv6-TE</w:t>
      </w:r>
      <w:r w:rsidRPr="006346DD">
        <w:rPr>
          <w:rFonts w:cs="Huawei Sans"/>
          <w:color w:val="C7000B"/>
        </w:rPr>
        <w:tab/>
        <w:t>Policy</w:t>
      </w:r>
    </w:p>
    <w:p w14:paraId="4869C228" w14:textId="77777777" w:rsidR="00805DE1" w:rsidRPr="006346DD" w:rsidRDefault="00805DE1" w:rsidP="00A37A78">
      <w:pPr>
        <w:pStyle w:val="2f2"/>
        <w:rPr>
          <w:rFonts w:cs="Huawei Sans"/>
        </w:rPr>
      </w:pPr>
      <w:r w:rsidRPr="006346DD">
        <w:rPr>
          <w:rFonts w:cs="Huawei Sans"/>
        </w:rPr>
        <w:t>255.255.255.255/32</w:t>
      </w:r>
      <w:r w:rsidRPr="006346DD">
        <w:rPr>
          <w:rFonts w:cs="Huawei Sans"/>
        </w:rPr>
        <w:tab/>
      </w:r>
      <w:r w:rsidRPr="006346DD">
        <w:rPr>
          <w:rFonts w:cs="Huawei Sans"/>
        </w:rPr>
        <w:tab/>
        <w:t>Direct</w:t>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w:t>
      </w:r>
      <w:r w:rsidRPr="006346DD">
        <w:rPr>
          <w:rFonts w:cs="Huawei Sans"/>
        </w:rPr>
        <w:tab/>
      </w:r>
      <w:r w:rsidRPr="006346DD">
        <w:rPr>
          <w:rFonts w:cs="Huawei Sans"/>
        </w:rPr>
        <w:tab/>
      </w:r>
      <w:r w:rsidRPr="006346DD">
        <w:rPr>
          <w:rFonts w:cs="Huawei Sans"/>
        </w:rPr>
        <w:tab/>
        <w:t>127.0.0.1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InLoopBack0</w:t>
      </w:r>
    </w:p>
    <w:p w14:paraId="4D956E82" w14:textId="77777777" w:rsidR="003E363A" w:rsidRPr="005F55EA" w:rsidRDefault="003E363A" w:rsidP="003E363A">
      <w:pPr>
        <w:pStyle w:val="1f0"/>
      </w:pPr>
      <w:r>
        <w:t>The outbound interface of the route to 172.20.4.1 is an SRv6 Policy, not a specific tunnel interface.</w:t>
      </w:r>
    </w:p>
    <w:p w14:paraId="1137D0E1" w14:textId="77777777" w:rsidR="003E363A" w:rsidRPr="005F55EA" w:rsidRDefault="003E363A" w:rsidP="003E363A">
      <w:pPr>
        <w:pStyle w:val="1f0"/>
      </w:pPr>
      <w:r>
        <w:t>Check SRv6 Policy information.</w:t>
      </w:r>
    </w:p>
    <w:p w14:paraId="1A2F2482" w14:textId="77777777" w:rsidR="005921CA" w:rsidRPr="006346DD" w:rsidRDefault="005921CA" w:rsidP="00B4792C">
      <w:pPr>
        <w:pStyle w:val="2f2"/>
        <w:pBdr>
          <w:bottom w:val="single" w:sz="4" w:space="0" w:color="auto"/>
        </w:pBdr>
        <w:rPr>
          <w:rFonts w:cs="Huawei Sans"/>
        </w:rPr>
      </w:pPr>
      <w:r w:rsidRPr="006346DD">
        <w:rPr>
          <w:rFonts w:cs="Huawei Sans"/>
        </w:rPr>
        <w:t>[PE1]display</w:t>
      </w:r>
      <w:r w:rsidRPr="006346DD">
        <w:rPr>
          <w:rFonts w:cs="Huawei Sans"/>
        </w:rPr>
        <w:tab/>
        <w:t>srv6-te</w:t>
      </w:r>
      <w:r w:rsidRPr="006346DD">
        <w:rPr>
          <w:rFonts w:cs="Huawei Sans"/>
        </w:rPr>
        <w:tab/>
        <w:t>policy</w:t>
      </w:r>
    </w:p>
    <w:p w14:paraId="1D98597C" w14:textId="77777777" w:rsidR="000B7D35" w:rsidRPr="006346DD" w:rsidRDefault="000B7D35" w:rsidP="00B4792C">
      <w:pPr>
        <w:pStyle w:val="2f2"/>
        <w:pBdr>
          <w:bottom w:val="single" w:sz="4" w:space="0" w:color="auto"/>
        </w:pBdr>
        <w:rPr>
          <w:rFonts w:cs="Huawei Sans"/>
        </w:rPr>
      </w:pPr>
      <w:r w:rsidRPr="006346DD">
        <w:rPr>
          <w:rFonts w:cs="Huawei Sans"/>
        </w:rPr>
        <w:t>PolicyName</w:t>
      </w:r>
      <w:r w:rsidRPr="006346DD">
        <w:rPr>
          <w:rFonts w:cs="Huawei Sans"/>
        </w:rPr>
        <w:tab/>
        <w:t>:</w:t>
      </w:r>
      <w:r w:rsidRPr="006346DD">
        <w:rPr>
          <w:rFonts w:cs="Huawei Sans"/>
        </w:rPr>
        <w:tab/>
        <w:t>-</w:t>
      </w:r>
    </w:p>
    <w:p w14:paraId="78AD9DBF" w14:textId="77777777" w:rsidR="000B7D35" w:rsidRPr="006346DD" w:rsidRDefault="000B7D35" w:rsidP="00B4792C">
      <w:pPr>
        <w:pStyle w:val="2f2"/>
        <w:pBdr>
          <w:bottom w:val="single" w:sz="4" w:space="0" w:color="auto"/>
        </w:pBdr>
        <w:rPr>
          <w:rFonts w:cs="Huawei Sans"/>
        </w:rPr>
      </w:pPr>
      <w:r w:rsidRPr="006346DD">
        <w:rPr>
          <w:rFonts w:cs="Huawei Sans"/>
        </w:rPr>
        <w:t>Color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Endpoint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r>
      <w:r w:rsidRPr="006346DD">
        <w:rPr>
          <w:rFonts w:cs="Huawei Sans"/>
          <w:color w:val="C7000B"/>
        </w:rPr>
        <w:t>FC01::4</w:t>
      </w:r>
    </w:p>
    <w:p w14:paraId="37898EF7" w14:textId="77777777" w:rsidR="000B7D35" w:rsidRPr="006346DD" w:rsidRDefault="000B7D35" w:rsidP="00B4792C">
      <w:pPr>
        <w:pStyle w:val="2f2"/>
        <w:pBdr>
          <w:bottom w:val="single" w:sz="4" w:space="0" w:color="auto"/>
        </w:pBdr>
        <w:rPr>
          <w:rFonts w:cs="Huawei Sans"/>
        </w:rPr>
      </w:pPr>
      <w:r w:rsidRPr="006346DD">
        <w:rPr>
          <w:rFonts w:cs="Huawei Sans"/>
        </w:rPr>
        <w:t>TunnelId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163841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Binding</w:t>
      </w:r>
      <w:r w:rsidRPr="006346DD">
        <w:rPr>
          <w:rFonts w:cs="Huawei Sans"/>
        </w:rPr>
        <w:tab/>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FC00:1::1:B</w:t>
      </w:r>
    </w:p>
    <w:p w14:paraId="333E66D5" w14:textId="77777777" w:rsidR="000B7D35" w:rsidRPr="006346DD" w:rsidRDefault="000B7D35" w:rsidP="00B4792C">
      <w:pPr>
        <w:pStyle w:val="2f2"/>
        <w:pBdr>
          <w:bottom w:val="single" w:sz="4" w:space="0" w:color="auto"/>
        </w:pBdr>
        <w:rPr>
          <w:rFonts w:cs="Huawei Sans"/>
        </w:rPr>
      </w:pPr>
      <w:r w:rsidRPr="006346DD">
        <w:rPr>
          <w:rFonts w:cs="Huawei Sans"/>
        </w:rPr>
        <w:t>TunnelType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SRv6-TE</w:t>
      </w:r>
      <w:r w:rsidRPr="006346DD">
        <w:rPr>
          <w:rFonts w:cs="Huawei Sans"/>
        </w:rPr>
        <w:tab/>
        <w:t>Policy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DelayTimerRemain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7BFBCFB1" w14:textId="77777777" w:rsidR="000B7D35" w:rsidRPr="006346DD" w:rsidRDefault="000B7D35" w:rsidP="00B4792C">
      <w:pPr>
        <w:pStyle w:val="2f2"/>
        <w:pBdr>
          <w:bottom w:val="single" w:sz="4" w:space="0" w:color="auto"/>
        </w:pBdr>
        <w:rPr>
          <w:rFonts w:cs="Huawei Sans"/>
        </w:rPr>
      </w:pPr>
      <w:r w:rsidRPr="006346DD">
        <w:rPr>
          <w:rFonts w:cs="Huawei Sans"/>
        </w:rPr>
        <w:t>Policy</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State</w:t>
      </w:r>
      <w:r w:rsidRPr="006346DD">
        <w:rPr>
          <w:rFonts w:cs="Huawei Sans"/>
        </w:rPr>
        <w:tab/>
        <w:t>Change</w:t>
      </w:r>
      <w:r w:rsidRPr="006346DD">
        <w:rPr>
          <w:rFonts w:cs="Huawei Sans"/>
        </w:rPr>
        <w:tab/>
        <w:t>Time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2021-05-08</w:t>
      </w:r>
      <w:r w:rsidRPr="006346DD">
        <w:rPr>
          <w:rFonts w:cs="Huawei Sans"/>
        </w:rPr>
        <w:tab/>
        <w:t>10:45:55</w:t>
      </w:r>
    </w:p>
    <w:p w14:paraId="065BC319" w14:textId="77777777" w:rsidR="000B7D35" w:rsidRPr="006346DD" w:rsidRDefault="000B7D35" w:rsidP="00B4792C">
      <w:pPr>
        <w:pStyle w:val="2f2"/>
        <w:pBdr>
          <w:bottom w:val="single" w:sz="4" w:space="0" w:color="auto"/>
        </w:pBdr>
        <w:rPr>
          <w:rFonts w:cs="Huawei Sans"/>
        </w:rPr>
      </w:pPr>
      <w:r w:rsidRPr="006346DD">
        <w:rPr>
          <w:rFonts w:cs="Huawei Sans"/>
        </w:rPr>
        <w:t>Admin</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Traffic</w:t>
      </w:r>
      <w:r w:rsidRPr="006346DD">
        <w:rPr>
          <w:rFonts w:cs="Huawei Sans"/>
        </w:rPr>
        <w:tab/>
        <w:t>Statistics</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p>
    <w:p w14:paraId="09584B0F" w14:textId="77777777" w:rsidR="000B7D35" w:rsidRPr="006346DD" w:rsidRDefault="000B7D35" w:rsidP="00B4792C">
      <w:pPr>
        <w:pStyle w:val="2f2"/>
        <w:pBdr>
          <w:bottom w:val="single" w:sz="4" w:space="0" w:color="auto"/>
        </w:pBdr>
        <w:rPr>
          <w:rFonts w:cs="Huawei Sans"/>
        </w:rPr>
      </w:pPr>
      <w:r w:rsidRPr="006346DD">
        <w:rPr>
          <w:rFonts w:cs="Huawei Sans"/>
        </w:rPr>
        <w:t>Backup</w:t>
      </w:r>
      <w:r w:rsidRPr="006346DD">
        <w:rPr>
          <w:rFonts w:cs="Huawei Sans"/>
        </w:rPr>
        <w:tab/>
        <w:t>Hot-Standby</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BFD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1B444209" w14:textId="77777777" w:rsidR="000B7D35" w:rsidRPr="006346DD" w:rsidRDefault="000B7D35" w:rsidP="00B4792C">
      <w:pPr>
        <w:pStyle w:val="2f2"/>
        <w:pBdr>
          <w:bottom w:val="single" w:sz="4" w:space="0" w:color="auto"/>
        </w:pBdr>
        <w:rPr>
          <w:rFonts w:cs="Huawei Sans"/>
        </w:rPr>
      </w:pPr>
      <w:r w:rsidRPr="006346DD">
        <w:rPr>
          <w:rFonts w:cs="Huawei Sans"/>
        </w:rPr>
        <w:t>Candidate-path</w:t>
      </w:r>
      <w:r w:rsidRPr="006346DD">
        <w:rPr>
          <w:rFonts w:cs="Huawei Sans"/>
        </w:rPr>
        <w:tab/>
        <w:t>Count</w:t>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p>
    <w:p w14:paraId="24A626F7" w14:textId="77777777" w:rsidR="000B7D35" w:rsidRPr="006346DD" w:rsidRDefault="000B7D35" w:rsidP="00B4792C">
      <w:pPr>
        <w:pStyle w:val="2f2"/>
        <w:pBdr>
          <w:bottom w:val="single" w:sz="4" w:space="0" w:color="auto"/>
        </w:pBdr>
        <w:rPr>
          <w:rFonts w:cs="Huawei Sans"/>
        </w:rPr>
      </w:pPr>
    </w:p>
    <w:p w14:paraId="1531A774" w14:textId="77777777" w:rsidR="000B7D35" w:rsidRPr="006346DD" w:rsidRDefault="000B7D35" w:rsidP="00B4792C">
      <w:pPr>
        <w:pStyle w:val="2f2"/>
        <w:pBdr>
          <w:bottom w:val="single" w:sz="4" w:space="0" w:color="auto"/>
        </w:pBdr>
        <w:rPr>
          <w:rFonts w:cs="Huawei Sans"/>
        </w:rPr>
      </w:pPr>
      <w:r w:rsidRPr="006346DD">
        <w:rPr>
          <w:rFonts w:cs="Huawei Sans"/>
        </w:rPr>
        <w:tab/>
        <w:t>Candidate-path</w:t>
      </w:r>
      <w:r w:rsidRPr="006346DD">
        <w:rPr>
          <w:rFonts w:cs="Huawei Sans"/>
        </w:rPr>
        <w:tab/>
        <w:t>Preference</w:t>
      </w:r>
      <w:r w:rsidRPr="006346DD">
        <w:rPr>
          <w:rFonts w:cs="Huawei Sans"/>
        </w:rPr>
        <w:tab/>
        <w:t>:</w:t>
      </w:r>
      <w:r w:rsidRPr="006346DD">
        <w:rPr>
          <w:rFonts w:cs="Huawei Sans"/>
        </w:rPr>
        <w:tab/>
        <w:t>65535</w:t>
      </w:r>
    </w:p>
    <w:p w14:paraId="2CF1B8D3" w14:textId="77777777" w:rsidR="000B7D35" w:rsidRPr="006346DD" w:rsidRDefault="000B7D35" w:rsidP="00B4792C">
      <w:pPr>
        <w:pStyle w:val="2f2"/>
        <w:pBdr>
          <w:bottom w:val="single" w:sz="4" w:space="0" w:color="auto"/>
        </w:pBdr>
        <w:rPr>
          <w:rFonts w:cs="Huawei Sans"/>
        </w:rPr>
      </w:pPr>
      <w:r w:rsidRPr="006346DD">
        <w:rPr>
          <w:rFonts w:cs="Huawei Sans"/>
        </w:rPr>
        <w:tab/>
        <w:t>Path</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Active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Path</w:t>
      </w:r>
      <w:r w:rsidRPr="006346DD">
        <w:rPr>
          <w:rFonts w:cs="Huawei Sans"/>
        </w:rPr>
        <w:tab/>
        <w:t>Type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Primary</w:t>
      </w:r>
    </w:p>
    <w:p w14:paraId="504C4C85" w14:textId="77777777" w:rsidR="000B7D35" w:rsidRPr="006346DD" w:rsidRDefault="000B7D35" w:rsidP="00A37A78">
      <w:pPr>
        <w:pStyle w:val="2f2"/>
        <w:rPr>
          <w:rFonts w:cs="Huawei Sans"/>
        </w:rPr>
      </w:pPr>
      <w:r w:rsidRPr="006346DD">
        <w:rPr>
          <w:rFonts w:cs="Huawei Sans"/>
        </w:rPr>
        <w:lastRenderedPageBreak/>
        <w:tab/>
        <w:t>Protocol-Origin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BGP(20)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Originator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65001,</w:t>
      </w:r>
      <w:r w:rsidRPr="006346DD">
        <w:rPr>
          <w:rFonts w:cs="Huawei Sans"/>
        </w:rPr>
        <w:tab/>
        <w:t>172.21.17.102</w:t>
      </w:r>
    </w:p>
    <w:p w14:paraId="1A206A4D" w14:textId="77777777" w:rsidR="000B7D35" w:rsidRPr="006346DD" w:rsidRDefault="000B7D35" w:rsidP="00A37A78">
      <w:pPr>
        <w:pStyle w:val="2f2"/>
        <w:rPr>
          <w:rFonts w:cs="Huawei Sans"/>
        </w:rPr>
      </w:pPr>
      <w:r w:rsidRPr="006346DD">
        <w:rPr>
          <w:rFonts w:cs="Huawei Sans"/>
        </w:rPr>
        <w:tab/>
        <w:t>Discriminator</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Binding</w:t>
      </w:r>
      <w:r w:rsidRPr="006346DD">
        <w:rPr>
          <w:rFonts w:cs="Huawei Sans"/>
        </w:rPr>
        <w:tab/>
        <w:t>SID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FC00:1::1:B</w:t>
      </w:r>
    </w:p>
    <w:p w14:paraId="689AD999" w14:textId="77777777" w:rsidR="000B7D35" w:rsidRPr="006346DD" w:rsidRDefault="000B7D35" w:rsidP="00A37A78">
      <w:pPr>
        <w:pStyle w:val="2f2"/>
        <w:rPr>
          <w:rFonts w:cs="Huawei Sans"/>
        </w:rPr>
      </w:pPr>
      <w:r w:rsidRPr="006346DD">
        <w:rPr>
          <w:rFonts w:cs="Huawei Sans"/>
        </w:rPr>
        <w:tab/>
        <w:t>GroupId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163841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Policy</w:t>
      </w:r>
      <w:r w:rsidRPr="006346DD">
        <w:rPr>
          <w:rFonts w:cs="Huawei Sans"/>
        </w:rPr>
        <w:tab/>
        <w:t>Name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179AA351" w14:textId="77777777" w:rsidR="000B7D35" w:rsidRPr="006346DD" w:rsidRDefault="000B7D35" w:rsidP="00A37A78">
      <w:pPr>
        <w:pStyle w:val="2f2"/>
        <w:rPr>
          <w:rFonts w:cs="Huawei Sans"/>
        </w:rPr>
      </w:pPr>
      <w:r w:rsidRPr="006346DD">
        <w:rPr>
          <w:rFonts w:cs="Huawei Sans"/>
        </w:rPr>
        <w:tab/>
        <w:t>Template</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4294967278</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Path</w:t>
      </w:r>
      <w:r w:rsidRPr="006346DD">
        <w:rPr>
          <w:rFonts w:cs="Huawei Sans"/>
        </w:rPr>
        <w:tab/>
        <w:t>Verification</w:t>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Disable</w:t>
      </w:r>
    </w:p>
    <w:p w14:paraId="22782103" w14:textId="77777777" w:rsidR="000B7D35" w:rsidRPr="006346DD" w:rsidRDefault="000B7D35" w:rsidP="00A37A78">
      <w:pPr>
        <w:pStyle w:val="2f2"/>
        <w:rPr>
          <w:rFonts w:cs="Huawei Sans"/>
        </w:rPr>
      </w:pPr>
      <w:r w:rsidRPr="006346DD">
        <w:rPr>
          <w:rFonts w:cs="Huawei Sans"/>
        </w:rPr>
        <w:tab/>
        <w:t>DelayTimerRemain</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Segment-List</w:t>
      </w:r>
      <w:r w:rsidRPr="006346DD">
        <w:rPr>
          <w:rFonts w:cs="Huawei Sans"/>
        </w:rPr>
        <w:tab/>
        <w:t>Count</w:t>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p>
    <w:p w14:paraId="7597279C" w14:textId="77777777" w:rsidR="000B7D35" w:rsidRPr="006346DD" w:rsidRDefault="000B7D35" w:rsidP="00A37A78">
      <w:pPr>
        <w:pStyle w:val="2f2"/>
        <w:rPr>
          <w:rFonts w:cs="Huawei Sans"/>
        </w:rPr>
      </w:pPr>
      <w:r w:rsidRPr="006346DD">
        <w:rPr>
          <w:rFonts w:cs="Huawei Sans"/>
        </w:rPr>
        <w:tab/>
      </w:r>
      <w:r w:rsidRPr="006346DD">
        <w:rPr>
          <w:rFonts w:cs="Huawei Sans"/>
        </w:rPr>
        <w:tab/>
        <w:t>Segment-List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42D77C5D"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Segment-List</w:t>
      </w:r>
      <w:r w:rsidRPr="006346DD">
        <w:rPr>
          <w:rFonts w:cs="Huawei Sans"/>
        </w:rPr>
        <w:tab/>
        <w:t>ID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16385</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XcIndex</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16385</w:t>
      </w:r>
      <w:r w:rsidRPr="006346DD">
        <w:rPr>
          <w:rFonts w:cs="Huawei Sans"/>
        </w:rPr>
        <w:tab/>
      </w:r>
      <w:r w:rsidRPr="006346DD">
        <w:rPr>
          <w:rFonts w:cs="Huawei Sans"/>
        </w:rPr>
        <w:tab/>
      </w:r>
    </w:p>
    <w:p w14:paraId="5FCADCD1"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List</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Up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DelayTimerRemain</w:t>
      </w:r>
      <w:r w:rsidRPr="006346DD">
        <w:rPr>
          <w:rFonts w:cs="Huawei Sans"/>
        </w:rPr>
        <w:tab/>
      </w:r>
      <w:r w:rsidRPr="006346DD">
        <w:rPr>
          <w:rFonts w:cs="Huawei Sans"/>
        </w:rPr>
        <w:tab/>
      </w:r>
      <w:r w:rsidRPr="006346DD">
        <w:rPr>
          <w:rFonts w:cs="Huawei Sans"/>
        </w:rPr>
        <w:tab/>
        <w:t>:</w:t>
      </w:r>
      <w:r w:rsidRPr="006346DD">
        <w:rPr>
          <w:rFonts w:cs="Huawei Sans"/>
        </w:rPr>
        <w:tab/>
        <w:t>-</w:t>
      </w:r>
    </w:p>
    <w:p w14:paraId="04862063"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Verification</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SuppressTimeRemain</w:t>
      </w:r>
      <w:r w:rsidRPr="006346DD">
        <w:rPr>
          <w:rFonts w:cs="Huawei Sans"/>
        </w:rPr>
        <w:tab/>
      </w:r>
      <w:r w:rsidRPr="006346DD">
        <w:rPr>
          <w:rFonts w:cs="Huawei Sans"/>
        </w:rPr>
        <w:tab/>
        <w:t>:</w:t>
      </w:r>
      <w:r w:rsidRPr="006346DD">
        <w:rPr>
          <w:rFonts w:cs="Huawei Sans"/>
        </w:rPr>
        <w:tab/>
        <w:t>-</w:t>
      </w:r>
    </w:p>
    <w:p w14:paraId="28951D01"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PMTU</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9600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Active</w:t>
      </w:r>
      <w:r w:rsidRPr="006346DD">
        <w:rPr>
          <w:rFonts w:cs="Huawei Sans"/>
        </w:rPr>
        <w:tab/>
        <w:t>PMTU</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9600</w:t>
      </w:r>
    </w:p>
    <w:p w14:paraId="7B867B30"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Weight</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1</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BFD</w:t>
      </w:r>
      <w:r w:rsidRPr="006346DD">
        <w:rPr>
          <w:rFonts w:cs="Huawei Sans"/>
        </w:rPr>
        <w:tab/>
        <w:t>State</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r w:rsidRPr="006346DD">
        <w:rPr>
          <w:rFonts w:cs="Huawei Sans"/>
        </w:rPr>
        <w:tab/>
        <w:t>-</w:t>
      </w:r>
    </w:p>
    <w:p w14:paraId="7130D9BE"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t>SID</w:t>
      </w:r>
      <w:r w:rsidRPr="006346DD">
        <w:rPr>
          <w:rFonts w:cs="Huawei Sans"/>
        </w:rPr>
        <w:tab/>
        <w:t>:</w:t>
      </w:r>
      <w:r w:rsidRPr="006346DD">
        <w:rPr>
          <w:rFonts w:cs="Huawei Sans"/>
        </w:rPr>
        <w:tab/>
      </w:r>
      <w:r w:rsidRPr="006346DD">
        <w:rPr>
          <w:rFonts w:cs="Huawei Sans"/>
        </w:rPr>
        <w:tab/>
      </w:r>
    </w:p>
    <w:p w14:paraId="7A1E5138" w14:textId="77777777" w:rsidR="000B7D35" w:rsidRPr="006346DD" w:rsidRDefault="000B7D35" w:rsidP="00A37A78">
      <w:pPr>
        <w:pStyle w:val="2f2"/>
        <w:rPr>
          <w:rFonts w:cs="Huawei Sans"/>
          <w:color w:val="C7000B"/>
        </w:rPr>
      </w:pP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t>FC00:1::1:22</w:t>
      </w:r>
    </w:p>
    <w:p w14:paraId="781ED3A4" w14:textId="77777777" w:rsidR="000B7D35" w:rsidRPr="006346DD" w:rsidRDefault="000B7D35" w:rsidP="00A37A78">
      <w:pPr>
        <w:pStyle w:val="2f2"/>
        <w:rPr>
          <w:rFonts w:cs="Huawei Sans"/>
          <w:color w:val="C7000B"/>
        </w:rPr>
      </w:pP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t>FC00:5::1:22</w:t>
      </w:r>
    </w:p>
    <w:p w14:paraId="51AA35FC" w14:textId="77777777" w:rsidR="000B7D35" w:rsidRPr="006346DD" w:rsidRDefault="000B7D35" w:rsidP="00A37A78">
      <w:pPr>
        <w:pStyle w:val="2f2"/>
        <w:rPr>
          <w:rFonts w:cs="Huawei Sans"/>
          <w:color w:val="C7000B"/>
        </w:rPr>
      </w:pP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r>
      <w:r w:rsidRPr="006346DD">
        <w:rPr>
          <w:rFonts w:cs="Huawei Sans"/>
          <w:color w:val="C7000B"/>
        </w:rPr>
        <w:tab/>
        <w:t>FC00:3::1:2</w:t>
      </w:r>
    </w:p>
    <w:p w14:paraId="725B38DF" w14:textId="77777777" w:rsidR="003E363A" w:rsidRPr="005F55EA" w:rsidRDefault="003E363A" w:rsidP="003E363A">
      <w:pPr>
        <w:pStyle w:val="1f0"/>
      </w:pPr>
      <w:r>
        <w:t>The tunnel egress is FC01::4 (PE4) and the SIDs of nodes along the tunnel are FC00:1::1:22, FC00:5::1:22, and FC00:3::1:2.</w:t>
      </w:r>
    </w:p>
    <w:p w14:paraId="456C8D86" w14:textId="77777777" w:rsidR="003E363A" w:rsidRPr="005F55EA" w:rsidRDefault="003E363A" w:rsidP="003E363A">
      <w:pPr>
        <w:pStyle w:val="1f0"/>
      </w:pPr>
      <w:r>
        <w:t>Check BGP SRv6 Policy route information.</w:t>
      </w:r>
    </w:p>
    <w:p w14:paraId="220B3C91" w14:textId="77777777" w:rsidR="005921CA" w:rsidRPr="006346DD" w:rsidRDefault="00CC70E3" w:rsidP="00A37A78">
      <w:pPr>
        <w:pStyle w:val="2f2"/>
        <w:rPr>
          <w:rFonts w:cs="Huawei Sans"/>
        </w:rPr>
      </w:pPr>
      <w:r w:rsidRPr="006346DD">
        <w:rPr>
          <w:rFonts w:cs="Huawei Sans"/>
        </w:rPr>
        <w:t xml:space="preserve">[PE1]display bgp sr-policy </w:t>
      </w:r>
      <w:r w:rsidRPr="006346DD">
        <w:rPr>
          <w:rFonts w:cs="Huawei Sans"/>
        </w:rPr>
        <w:tab/>
        <w:t>ipv6 routing-table</w:t>
      </w:r>
      <w:r w:rsidRPr="006346DD">
        <w:rPr>
          <w:rFonts w:cs="Huawei Sans"/>
        </w:rPr>
        <w:tab/>
      </w:r>
    </w:p>
    <w:p w14:paraId="241F5D85" w14:textId="77777777" w:rsidR="005921CA" w:rsidRPr="006346DD" w:rsidRDefault="005921CA" w:rsidP="00A37A78">
      <w:pPr>
        <w:pStyle w:val="2f2"/>
        <w:rPr>
          <w:rFonts w:cs="Huawei Sans"/>
        </w:rPr>
      </w:pPr>
      <w:r w:rsidRPr="006346DD">
        <w:rPr>
          <w:rFonts w:cs="Huawei Sans"/>
        </w:rPr>
        <w:tab/>
      </w:r>
    </w:p>
    <w:p w14:paraId="62537ECC" w14:textId="77777777" w:rsidR="000B7D35" w:rsidRPr="006346DD" w:rsidRDefault="000B7D35" w:rsidP="00A37A78">
      <w:pPr>
        <w:pStyle w:val="2f2"/>
        <w:rPr>
          <w:rFonts w:cs="Huawei Sans"/>
        </w:rPr>
      </w:pPr>
      <w:r w:rsidRPr="006346DD">
        <w:rPr>
          <w:rFonts w:cs="Huawei Sans"/>
        </w:rPr>
        <w:tab/>
      </w:r>
    </w:p>
    <w:p w14:paraId="38343CE4" w14:textId="77777777" w:rsidR="000B7D35" w:rsidRPr="006346DD" w:rsidRDefault="000B7D35" w:rsidP="00A37A78">
      <w:pPr>
        <w:pStyle w:val="2f2"/>
        <w:rPr>
          <w:rFonts w:cs="Huawei Sans"/>
        </w:rPr>
      </w:pPr>
      <w:r w:rsidRPr="006346DD">
        <w:rPr>
          <w:rFonts w:cs="Huawei Sans"/>
        </w:rPr>
        <w:tab/>
        <w:t>BGP</w:t>
      </w:r>
      <w:r w:rsidRPr="006346DD">
        <w:rPr>
          <w:rFonts w:cs="Huawei Sans"/>
        </w:rPr>
        <w:tab/>
        <w:t>Local</w:t>
      </w:r>
      <w:r w:rsidRPr="006346DD">
        <w:rPr>
          <w:rFonts w:cs="Huawei Sans"/>
        </w:rPr>
        <w:tab/>
        <w:t>router</w:t>
      </w:r>
      <w:r w:rsidRPr="006346DD">
        <w:rPr>
          <w:rFonts w:cs="Huawei Sans"/>
        </w:rPr>
        <w:tab/>
        <w:t>ID</w:t>
      </w:r>
      <w:r w:rsidRPr="006346DD">
        <w:rPr>
          <w:rFonts w:cs="Huawei Sans"/>
        </w:rPr>
        <w:tab/>
        <w:t>is</w:t>
      </w:r>
      <w:r w:rsidRPr="006346DD">
        <w:rPr>
          <w:rFonts w:cs="Huawei Sans"/>
        </w:rPr>
        <w:tab/>
        <w:t>1.0.0.1</w:t>
      </w:r>
    </w:p>
    <w:p w14:paraId="4710B611" w14:textId="77777777" w:rsidR="000B7D35" w:rsidRPr="006346DD" w:rsidRDefault="000B7D35" w:rsidP="00A37A78">
      <w:pPr>
        <w:pStyle w:val="2f2"/>
        <w:rPr>
          <w:rFonts w:cs="Huawei Sans"/>
        </w:rPr>
      </w:pPr>
      <w:r w:rsidRPr="006346DD">
        <w:rPr>
          <w:rFonts w:cs="Huawei Sans"/>
        </w:rPr>
        <w:tab/>
        <w:t>Status</w:t>
      </w:r>
      <w:r w:rsidRPr="006346DD">
        <w:rPr>
          <w:rFonts w:cs="Huawei Sans"/>
        </w:rPr>
        <w:tab/>
        <w:t xml:space="preserve">codes: </w:t>
      </w:r>
      <w:r w:rsidRPr="006346DD">
        <w:rPr>
          <w:rFonts w:cs="Huawei Sans"/>
        </w:rPr>
        <w:tab/>
        <w:t>*</w:t>
      </w:r>
      <w:r w:rsidRPr="006346DD">
        <w:rPr>
          <w:rFonts w:cs="Huawei Sans"/>
        </w:rPr>
        <w:tab/>
        <w:t>-</w:t>
      </w:r>
      <w:r w:rsidRPr="006346DD">
        <w:rPr>
          <w:rFonts w:cs="Huawei Sans"/>
        </w:rPr>
        <w:tab/>
        <w:t>valid,</w:t>
      </w:r>
      <w:r w:rsidRPr="006346DD">
        <w:rPr>
          <w:rFonts w:cs="Huawei Sans"/>
        </w:rPr>
        <w:tab/>
        <w:t>&gt;</w:t>
      </w:r>
      <w:r w:rsidRPr="006346DD">
        <w:rPr>
          <w:rFonts w:cs="Huawei Sans"/>
        </w:rPr>
        <w:tab/>
        <w:t>-</w:t>
      </w:r>
      <w:r w:rsidRPr="006346DD">
        <w:rPr>
          <w:rFonts w:cs="Huawei Sans"/>
        </w:rPr>
        <w:tab/>
        <w:t>best,</w:t>
      </w:r>
      <w:r w:rsidRPr="006346DD">
        <w:rPr>
          <w:rFonts w:cs="Huawei Sans"/>
        </w:rPr>
        <w:tab/>
        <w:t>d</w:t>
      </w:r>
      <w:r w:rsidRPr="006346DD">
        <w:rPr>
          <w:rFonts w:cs="Huawei Sans"/>
        </w:rPr>
        <w:tab/>
        <w:t>-</w:t>
      </w:r>
      <w:r w:rsidRPr="006346DD">
        <w:rPr>
          <w:rFonts w:cs="Huawei Sans"/>
        </w:rPr>
        <w:tab/>
        <w:t>damped,</w:t>
      </w:r>
      <w:r w:rsidRPr="006346DD">
        <w:rPr>
          <w:rFonts w:cs="Huawei Sans"/>
        </w:rPr>
        <w:tab/>
        <w:t>x</w:t>
      </w:r>
      <w:r w:rsidRPr="006346DD">
        <w:rPr>
          <w:rFonts w:cs="Huawei Sans"/>
        </w:rPr>
        <w:tab/>
        <w:t>-</w:t>
      </w:r>
      <w:r w:rsidRPr="006346DD">
        <w:rPr>
          <w:rFonts w:cs="Huawei Sans"/>
        </w:rPr>
        <w:tab/>
        <w:t>best</w:t>
      </w:r>
      <w:r w:rsidRPr="006346DD">
        <w:rPr>
          <w:rFonts w:cs="Huawei Sans"/>
        </w:rPr>
        <w:tab/>
        <w:t>external,</w:t>
      </w:r>
      <w:r w:rsidRPr="006346DD">
        <w:rPr>
          <w:rFonts w:cs="Huawei Sans"/>
        </w:rPr>
        <w:tab/>
        <w:t>a</w:t>
      </w:r>
      <w:r w:rsidRPr="006346DD">
        <w:rPr>
          <w:rFonts w:cs="Huawei Sans"/>
        </w:rPr>
        <w:tab/>
        <w:t>-</w:t>
      </w:r>
      <w:r w:rsidRPr="006346DD">
        <w:rPr>
          <w:rFonts w:cs="Huawei Sans"/>
        </w:rPr>
        <w:tab/>
        <w:t>add</w:t>
      </w:r>
      <w:r w:rsidRPr="006346DD">
        <w:rPr>
          <w:rFonts w:cs="Huawei Sans"/>
        </w:rPr>
        <w:tab/>
        <w:t>path,</w:t>
      </w:r>
    </w:p>
    <w:p w14:paraId="67258FB4"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h</w:t>
      </w:r>
      <w:r w:rsidRPr="006346DD">
        <w:rPr>
          <w:rFonts w:cs="Huawei Sans"/>
        </w:rPr>
        <w:tab/>
        <w:t>-</w:t>
      </w:r>
      <w:r w:rsidRPr="006346DD">
        <w:rPr>
          <w:rFonts w:cs="Huawei Sans"/>
        </w:rPr>
        <w:tab/>
        <w:t>history,</w:t>
      </w:r>
      <w:r w:rsidRPr="006346DD">
        <w:rPr>
          <w:rFonts w:cs="Huawei Sans"/>
        </w:rPr>
        <w:tab/>
      </w:r>
      <w:r w:rsidRPr="006346DD">
        <w:rPr>
          <w:rFonts w:cs="Huawei Sans"/>
        </w:rPr>
        <w:tab/>
        <w:t>i</w:t>
      </w:r>
      <w:r w:rsidRPr="006346DD">
        <w:rPr>
          <w:rFonts w:cs="Huawei Sans"/>
        </w:rPr>
        <w:tab/>
        <w:t>-</w:t>
      </w:r>
      <w:r w:rsidRPr="006346DD">
        <w:rPr>
          <w:rFonts w:cs="Huawei Sans"/>
        </w:rPr>
        <w:tab/>
        <w:t>internal,</w:t>
      </w:r>
      <w:r w:rsidRPr="006346DD">
        <w:rPr>
          <w:rFonts w:cs="Huawei Sans"/>
        </w:rPr>
        <w:tab/>
        <w:t>s</w:t>
      </w:r>
      <w:r w:rsidRPr="006346DD">
        <w:rPr>
          <w:rFonts w:cs="Huawei Sans"/>
        </w:rPr>
        <w:tab/>
        <w:t>-</w:t>
      </w:r>
      <w:r w:rsidRPr="006346DD">
        <w:rPr>
          <w:rFonts w:cs="Huawei Sans"/>
        </w:rPr>
        <w:tab/>
        <w:t>suppressed,</w:t>
      </w:r>
      <w:r w:rsidRPr="006346DD">
        <w:rPr>
          <w:rFonts w:cs="Huawei Sans"/>
        </w:rPr>
        <w:tab/>
        <w:t>S</w:t>
      </w:r>
      <w:r w:rsidRPr="006346DD">
        <w:rPr>
          <w:rFonts w:cs="Huawei Sans"/>
        </w:rPr>
        <w:tab/>
        <w:t>-</w:t>
      </w:r>
      <w:r w:rsidRPr="006346DD">
        <w:rPr>
          <w:rFonts w:cs="Huawei Sans"/>
        </w:rPr>
        <w:tab/>
        <w:t>Stale</w:t>
      </w:r>
    </w:p>
    <w:p w14:paraId="2706CAF4"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Origin</w:t>
      </w:r>
      <w:r w:rsidRPr="006346DD">
        <w:rPr>
          <w:rFonts w:cs="Huawei Sans"/>
        </w:rPr>
        <w:tab/>
        <w:t>:</w:t>
      </w:r>
      <w:r w:rsidRPr="006346DD">
        <w:rPr>
          <w:rFonts w:cs="Huawei Sans"/>
        </w:rPr>
        <w:tab/>
        <w:t>i</w:t>
      </w:r>
      <w:r w:rsidRPr="006346DD">
        <w:rPr>
          <w:rFonts w:cs="Huawei Sans"/>
        </w:rPr>
        <w:tab/>
        <w:t>-</w:t>
      </w:r>
      <w:r w:rsidRPr="006346DD">
        <w:rPr>
          <w:rFonts w:cs="Huawei Sans"/>
        </w:rPr>
        <w:tab/>
        <w:t>IGP,</w:t>
      </w:r>
      <w:r w:rsidRPr="006346DD">
        <w:rPr>
          <w:rFonts w:cs="Huawei Sans"/>
        </w:rPr>
        <w:tab/>
        <w:t>e</w:t>
      </w:r>
      <w:r w:rsidRPr="006346DD">
        <w:rPr>
          <w:rFonts w:cs="Huawei Sans"/>
        </w:rPr>
        <w:tab/>
        <w:t>-</w:t>
      </w:r>
      <w:r w:rsidRPr="006346DD">
        <w:rPr>
          <w:rFonts w:cs="Huawei Sans"/>
        </w:rPr>
        <w:tab/>
        <w:t>EGP,</w:t>
      </w:r>
      <w:r w:rsidRPr="006346DD">
        <w:rPr>
          <w:rFonts w:cs="Huawei Sans"/>
        </w:rPr>
        <w:tab/>
        <w:t>?</w:t>
      </w:r>
      <w:r w:rsidRPr="006346DD">
        <w:rPr>
          <w:rFonts w:cs="Huawei Sans"/>
        </w:rPr>
        <w:tab/>
        <w:t>-</w:t>
      </w:r>
      <w:r w:rsidRPr="006346DD">
        <w:rPr>
          <w:rFonts w:cs="Huawei Sans"/>
        </w:rPr>
        <w:tab/>
        <w:t>incomplete</w:t>
      </w:r>
    </w:p>
    <w:p w14:paraId="4AA4AEF5" w14:textId="77777777" w:rsidR="000B7D35" w:rsidRPr="006346DD" w:rsidRDefault="000B7D35" w:rsidP="00A37A78">
      <w:pPr>
        <w:pStyle w:val="2f2"/>
        <w:rPr>
          <w:rFonts w:cs="Huawei Sans"/>
        </w:rPr>
      </w:pPr>
      <w:r w:rsidRPr="006346DD">
        <w:rPr>
          <w:rFonts w:cs="Huawei Sans"/>
        </w:rPr>
        <w:tab/>
        <w:t>RPKI</w:t>
      </w:r>
      <w:r w:rsidRPr="006346DD">
        <w:rPr>
          <w:rFonts w:cs="Huawei Sans"/>
        </w:rPr>
        <w:tab/>
        <w:t>validation</w:t>
      </w:r>
      <w:r w:rsidRPr="006346DD">
        <w:rPr>
          <w:rFonts w:cs="Huawei Sans"/>
        </w:rPr>
        <w:tab/>
        <w:t xml:space="preserve">codes: </w:t>
      </w:r>
      <w:r w:rsidRPr="006346DD">
        <w:rPr>
          <w:rFonts w:cs="Huawei Sans"/>
        </w:rPr>
        <w:tab/>
        <w:t>V</w:t>
      </w:r>
      <w:r w:rsidRPr="006346DD">
        <w:rPr>
          <w:rFonts w:cs="Huawei Sans"/>
        </w:rPr>
        <w:tab/>
        <w:t>-</w:t>
      </w:r>
      <w:r w:rsidRPr="006346DD">
        <w:rPr>
          <w:rFonts w:cs="Huawei Sans"/>
        </w:rPr>
        <w:tab/>
        <w:t>valid,</w:t>
      </w:r>
      <w:r w:rsidRPr="006346DD">
        <w:rPr>
          <w:rFonts w:cs="Huawei Sans"/>
        </w:rPr>
        <w:tab/>
        <w:t>I</w:t>
      </w:r>
      <w:r w:rsidRPr="006346DD">
        <w:rPr>
          <w:rFonts w:cs="Huawei Sans"/>
        </w:rPr>
        <w:tab/>
        <w:t>-</w:t>
      </w:r>
      <w:r w:rsidRPr="006346DD">
        <w:rPr>
          <w:rFonts w:cs="Huawei Sans"/>
        </w:rPr>
        <w:tab/>
        <w:t>invalid,</w:t>
      </w:r>
      <w:r w:rsidRPr="006346DD">
        <w:rPr>
          <w:rFonts w:cs="Huawei Sans"/>
        </w:rPr>
        <w:tab/>
        <w:t>N</w:t>
      </w:r>
      <w:r w:rsidRPr="006346DD">
        <w:rPr>
          <w:rFonts w:cs="Huawei Sans"/>
        </w:rPr>
        <w:tab/>
        <w:t>-</w:t>
      </w:r>
      <w:r w:rsidRPr="006346DD">
        <w:rPr>
          <w:rFonts w:cs="Huawei Sans"/>
        </w:rPr>
        <w:tab/>
        <w:t>not-found</w:t>
      </w:r>
    </w:p>
    <w:p w14:paraId="2AD8CF50" w14:textId="77777777" w:rsidR="000B7D35" w:rsidRPr="006346DD" w:rsidRDefault="000B7D35" w:rsidP="00A37A78">
      <w:pPr>
        <w:pStyle w:val="2f2"/>
        <w:rPr>
          <w:rFonts w:cs="Huawei Sans"/>
        </w:rPr>
      </w:pPr>
    </w:p>
    <w:p w14:paraId="5A95EF87" w14:textId="77777777" w:rsidR="000B7D35" w:rsidRPr="006346DD" w:rsidRDefault="000B7D35" w:rsidP="00A37A78">
      <w:pPr>
        <w:pStyle w:val="2f2"/>
        <w:rPr>
          <w:rFonts w:cs="Huawei Sans"/>
        </w:rPr>
      </w:pPr>
    </w:p>
    <w:p w14:paraId="4512E21D" w14:textId="77777777" w:rsidR="000B7D35" w:rsidRPr="006346DD" w:rsidRDefault="000B7D35" w:rsidP="00A37A78">
      <w:pPr>
        <w:pStyle w:val="2f2"/>
        <w:rPr>
          <w:rFonts w:cs="Huawei Sans"/>
        </w:rPr>
      </w:pPr>
      <w:r w:rsidRPr="006346DD">
        <w:rPr>
          <w:rFonts w:cs="Huawei Sans"/>
        </w:rPr>
        <w:tab/>
        <w:t>Total</w:t>
      </w:r>
      <w:r w:rsidRPr="006346DD">
        <w:rPr>
          <w:rFonts w:cs="Huawei Sans"/>
        </w:rPr>
        <w:tab/>
        <w:t>Number</w:t>
      </w:r>
      <w:r w:rsidRPr="006346DD">
        <w:rPr>
          <w:rFonts w:cs="Huawei Sans"/>
        </w:rPr>
        <w:tab/>
        <w:t>of</w:t>
      </w:r>
      <w:r w:rsidRPr="006346DD">
        <w:rPr>
          <w:rFonts w:cs="Huawei Sans"/>
        </w:rPr>
        <w:tab/>
        <w:t xml:space="preserve">Routes: </w:t>
      </w:r>
      <w:r w:rsidRPr="006346DD">
        <w:rPr>
          <w:rFonts w:cs="Huawei Sans"/>
        </w:rPr>
        <w:tab/>
        <w:t>2</w:t>
      </w:r>
    </w:p>
    <w:p w14:paraId="007944BC" w14:textId="77777777" w:rsidR="000B7D35" w:rsidRPr="006346DD" w:rsidRDefault="000B7D35" w:rsidP="00A37A78">
      <w:pPr>
        <w:pStyle w:val="2f2"/>
        <w:rPr>
          <w:rFonts w:cs="Huawei Sans"/>
        </w:rPr>
      </w:pP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Network</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Nexthop</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MED</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LocPrf</w:t>
      </w:r>
      <w:r w:rsidRPr="006346DD">
        <w:rPr>
          <w:rFonts w:cs="Huawei Sans"/>
        </w:rPr>
        <w:tab/>
      </w:r>
      <w:r w:rsidRPr="006346DD">
        <w:rPr>
          <w:rFonts w:cs="Huawei Sans"/>
        </w:rPr>
        <w:tab/>
      </w:r>
      <w:r w:rsidRPr="006346DD">
        <w:rPr>
          <w:rFonts w:cs="Huawei Sans"/>
        </w:rPr>
        <w:tab/>
      </w:r>
      <w:r w:rsidRPr="006346DD">
        <w:rPr>
          <w:rFonts w:cs="Huawei Sans"/>
        </w:rPr>
        <w:tab/>
        <w:t>PrefVal</w:t>
      </w:r>
      <w:r w:rsidRPr="006346DD">
        <w:rPr>
          <w:rFonts w:cs="Huawei Sans"/>
        </w:rPr>
        <w:tab/>
        <w:t>Path/Ogn</w:t>
      </w:r>
    </w:p>
    <w:p w14:paraId="474E9DBD" w14:textId="77777777" w:rsidR="000B7D35" w:rsidRPr="006346DD" w:rsidRDefault="000B7D35" w:rsidP="00A37A78">
      <w:pPr>
        <w:pStyle w:val="2f2"/>
        <w:rPr>
          <w:rFonts w:cs="Huawei Sans"/>
        </w:rPr>
      </w:pPr>
    </w:p>
    <w:p w14:paraId="2E063367" w14:textId="77777777" w:rsidR="000B7D35" w:rsidRPr="006346DD" w:rsidRDefault="000B7D35" w:rsidP="00A37A78">
      <w:pPr>
        <w:pStyle w:val="2f2"/>
        <w:rPr>
          <w:rFonts w:cs="Huawei Sans"/>
        </w:rPr>
      </w:pPr>
      <w:r w:rsidRPr="006346DD">
        <w:rPr>
          <w:rFonts w:cs="Huawei Sans"/>
        </w:rPr>
        <w:tab/>
        <w:t>*&gt;i</w:t>
      </w:r>
      <w:r w:rsidRPr="006346DD">
        <w:rPr>
          <w:rFonts w:cs="Huawei Sans"/>
        </w:rPr>
        <w:tab/>
      </w:r>
      <w:r w:rsidRPr="006346DD">
        <w:rPr>
          <w:rFonts w:cs="Huawei Sans"/>
        </w:rPr>
        <w:tab/>
      </w:r>
      <w:r w:rsidRPr="006346DD">
        <w:rPr>
          <w:rFonts w:cs="Huawei Sans"/>
        </w:rPr>
        <w:tab/>
      </w:r>
      <w:r w:rsidRPr="006346DD">
        <w:rPr>
          <w:rFonts w:cs="Huawei Sans"/>
        </w:rPr>
        <w:tab/>
        <w:t>[5][11][FC01::4]</w:t>
      </w:r>
      <w:r w:rsidRPr="006346DD">
        <w:rPr>
          <w:rFonts w:cs="Huawei Sans"/>
        </w:rPr>
        <w:tab/>
      </w:r>
      <w:r w:rsidRPr="006346DD">
        <w:rPr>
          <w:rFonts w:cs="Huawei Sans"/>
        </w:rPr>
        <w:tab/>
      </w:r>
      <w:r w:rsidRPr="006346DD">
        <w:rPr>
          <w:rFonts w:cs="Huawei Sans"/>
        </w:rPr>
        <w:tab/>
      </w:r>
      <w:r w:rsidRPr="006346DD">
        <w:rPr>
          <w:rFonts w:cs="Huawei Sans"/>
        </w:rPr>
        <w:tab/>
        <w:t>2000::102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4294967276</w:t>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6AB845A5" w14:textId="2A702E49" w:rsidR="000B7D35" w:rsidRPr="006346DD" w:rsidRDefault="000B7D35" w:rsidP="00B4792C">
      <w:pPr>
        <w:pStyle w:val="2f2"/>
        <w:rPr>
          <w:rFonts w:cs="Huawei Sans"/>
        </w:rPr>
      </w:pPr>
      <w:r w:rsidRPr="006346DD">
        <w:rPr>
          <w:rFonts w:cs="Huawei Sans"/>
        </w:rPr>
        <w:tab/>
        <w:t>*</w:t>
      </w:r>
      <w:r w:rsidRPr="006346DD">
        <w:rPr>
          <w:rFonts w:cs="Huawei Sans"/>
        </w:rPr>
        <w:tab/>
        <w:t>i</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2000::102</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4294967276</w:t>
      </w:r>
      <w:r w:rsidRPr="006346DD">
        <w:rPr>
          <w:rFonts w:cs="Huawei Sans"/>
        </w:rPr>
        <w:tab/>
        <w:t>100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0</w:t>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r>
      <w:r w:rsidRPr="006346DD">
        <w:rPr>
          <w:rFonts w:cs="Huawei Sans"/>
        </w:rPr>
        <w:tab/>
        <w:t>?</w:t>
      </w:r>
    </w:p>
    <w:p w14:paraId="350670BC" w14:textId="77777777" w:rsidR="003E363A" w:rsidRPr="005F55EA" w:rsidRDefault="003E363A" w:rsidP="003E363A">
      <w:pPr>
        <w:pStyle w:val="1f0"/>
      </w:pPr>
      <w:r>
        <w:t>Check BGP SRv6 Policy route details.</w:t>
      </w:r>
    </w:p>
    <w:p w14:paraId="7056E294" w14:textId="77777777" w:rsidR="005921CA" w:rsidRPr="006346DD" w:rsidRDefault="005921CA" w:rsidP="000B7D35">
      <w:pPr>
        <w:pStyle w:val="2f2"/>
        <w:rPr>
          <w:rFonts w:cs="Huawei Sans"/>
        </w:rPr>
      </w:pPr>
      <w:r w:rsidRPr="006346DD">
        <w:rPr>
          <w:rFonts w:cs="Huawei Sans"/>
        </w:rPr>
        <w:t>[PE1]display bgp sr-policy ipv6 routing-table [5][11][FC01::4]</w:t>
      </w:r>
    </w:p>
    <w:p w14:paraId="503F3A1B" w14:textId="77777777" w:rsidR="000B7D35" w:rsidRPr="006346DD" w:rsidRDefault="000B7D35" w:rsidP="000B7D35">
      <w:pPr>
        <w:pStyle w:val="2f2"/>
        <w:rPr>
          <w:rFonts w:cs="Huawei Sans"/>
        </w:rPr>
      </w:pPr>
    </w:p>
    <w:p w14:paraId="24A4FED8" w14:textId="77777777" w:rsidR="000B7D35" w:rsidRPr="006346DD" w:rsidRDefault="000B7D35" w:rsidP="000B7D35">
      <w:pPr>
        <w:pStyle w:val="2f2"/>
        <w:rPr>
          <w:rFonts w:cs="Huawei Sans"/>
        </w:rPr>
      </w:pPr>
      <w:r w:rsidRPr="006346DD">
        <w:rPr>
          <w:rFonts w:cs="Huawei Sans"/>
        </w:rPr>
        <w:t xml:space="preserve"> BGP local router ID : 1.0.0.1</w:t>
      </w:r>
    </w:p>
    <w:p w14:paraId="68D1608F" w14:textId="77777777" w:rsidR="000B7D35" w:rsidRPr="006346DD" w:rsidRDefault="000B7D35" w:rsidP="000B7D35">
      <w:pPr>
        <w:pStyle w:val="2f2"/>
        <w:rPr>
          <w:rFonts w:cs="Huawei Sans"/>
        </w:rPr>
      </w:pPr>
      <w:r w:rsidRPr="006346DD">
        <w:rPr>
          <w:rFonts w:cs="Huawei Sans"/>
        </w:rPr>
        <w:t xml:space="preserve"> Local AS number : 65001</w:t>
      </w:r>
    </w:p>
    <w:p w14:paraId="437241B7" w14:textId="77777777" w:rsidR="000B7D35" w:rsidRPr="006346DD" w:rsidRDefault="000B7D35" w:rsidP="000B7D35">
      <w:pPr>
        <w:pStyle w:val="2f2"/>
        <w:rPr>
          <w:rFonts w:cs="Huawei Sans"/>
        </w:rPr>
      </w:pPr>
      <w:r w:rsidRPr="006346DD">
        <w:rPr>
          <w:rFonts w:cs="Huawei Sans"/>
        </w:rPr>
        <w:t xml:space="preserve"> Paths:   2 available, 1 best, 1 select, 0 best-external, 0 add-path</w:t>
      </w:r>
    </w:p>
    <w:p w14:paraId="114FD550" w14:textId="77777777" w:rsidR="000B7D35" w:rsidRPr="006346DD" w:rsidRDefault="000B7D35" w:rsidP="000B7D35">
      <w:pPr>
        <w:pStyle w:val="2f2"/>
        <w:rPr>
          <w:rFonts w:cs="Huawei Sans"/>
        </w:rPr>
      </w:pPr>
      <w:r w:rsidRPr="006346DD">
        <w:rPr>
          <w:rFonts w:cs="Huawei Sans"/>
        </w:rPr>
        <w:t xml:space="preserve"> BGP routing table entry information of [5][11][FC01::4]:</w:t>
      </w:r>
    </w:p>
    <w:p w14:paraId="3EB70AA5" w14:textId="77777777" w:rsidR="000B7D35" w:rsidRPr="006346DD" w:rsidRDefault="000B7D35" w:rsidP="000B7D35">
      <w:pPr>
        <w:pStyle w:val="2f2"/>
        <w:rPr>
          <w:rFonts w:cs="Huawei Sans"/>
        </w:rPr>
      </w:pPr>
      <w:r w:rsidRPr="006346DD">
        <w:rPr>
          <w:rFonts w:cs="Huawei Sans"/>
        </w:rPr>
        <w:t xml:space="preserve"> From: FC01::5 (1.0.0.5) </w:t>
      </w:r>
    </w:p>
    <w:p w14:paraId="0F2038B5" w14:textId="77777777" w:rsidR="000B7D35" w:rsidRPr="006346DD" w:rsidRDefault="000B7D35" w:rsidP="000B7D35">
      <w:pPr>
        <w:pStyle w:val="2f2"/>
        <w:rPr>
          <w:rFonts w:cs="Huawei Sans"/>
        </w:rPr>
      </w:pPr>
      <w:r w:rsidRPr="006346DD">
        <w:rPr>
          <w:rFonts w:cs="Huawei Sans"/>
        </w:rPr>
        <w:t xml:space="preserve"> Route Duration: 0d00h12m47s</w:t>
      </w:r>
    </w:p>
    <w:p w14:paraId="622C2648" w14:textId="77777777" w:rsidR="000B7D35" w:rsidRPr="006346DD" w:rsidRDefault="000B7D35" w:rsidP="000B7D35">
      <w:pPr>
        <w:pStyle w:val="2f2"/>
        <w:rPr>
          <w:rFonts w:cs="Huawei Sans"/>
        </w:rPr>
      </w:pPr>
      <w:r w:rsidRPr="006346DD">
        <w:rPr>
          <w:rFonts w:cs="Huawei Sans"/>
        </w:rPr>
        <w:t xml:space="preserve"> Relay IP Nexthop: ::</w:t>
      </w:r>
    </w:p>
    <w:p w14:paraId="52C590A4" w14:textId="77777777" w:rsidR="000B7D35" w:rsidRPr="006346DD" w:rsidRDefault="000B7D35" w:rsidP="000B7D35">
      <w:pPr>
        <w:pStyle w:val="2f2"/>
        <w:rPr>
          <w:rFonts w:cs="Huawei Sans"/>
        </w:rPr>
      </w:pPr>
      <w:r w:rsidRPr="006346DD">
        <w:rPr>
          <w:rFonts w:cs="Huawei Sans"/>
        </w:rPr>
        <w:t xml:space="preserve"> Relay IP Out-Interface:GigabitEthernet0/0/0</w:t>
      </w:r>
    </w:p>
    <w:p w14:paraId="004AC06B" w14:textId="77777777" w:rsidR="000B7D35" w:rsidRPr="006346DD" w:rsidRDefault="000B7D35" w:rsidP="000B7D35">
      <w:pPr>
        <w:pStyle w:val="2f2"/>
        <w:rPr>
          <w:rFonts w:cs="Huawei Sans"/>
        </w:rPr>
      </w:pPr>
      <w:r w:rsidRPr="006346DD">
        <w:rPr>
          <w:rFonts w:cs="Huawei Sans"/>
        </w:rPr>
        <w:t xml:space="preserve"> Original nexthop: 2000::102</w:t>
      </w:r>
    </w:p>
    <w:p w14:paraId="4EC47E5F" w14:textId="77777777" w:rsidR="000B7D35" w:rsidRPr="006346DD" w:rsidRDefault="000B7D35" w:rsidP="000B7D35">
      <w:pPr>
        <w:pStyle w:val="2f2"/>
        <w:rPr>
          <w:rFonts w:cs="Huawei Sans"/>
        </w:rPr>
      </w:pPr>
      <w:r w:rsidRPr="006346DD">
        <w:rPr>
          <w:rFonts w:cs="Huawei Sans"/>
        </w:rPr>
        <w:t xml:space="preserve"> Qos information : 0x0</w:t>
      </w:r>
    </w:p>
    <w:p w14:paraId="6330D083" w14:textId="77777777" w:rsidR="000B7D35" w:rsidRPr="006346DD" w:rsidRDefault="000B7D35" w:rsidP="000B7D35">
      <w:pPr>
        <w:pStyle w:val="2f2"/>
        <w:rPr>
          <w:rFonts w:cs="Huawei Sans"/>
        </w:rPr>
      </w:pPr>
      <w:r w:rsidRPr="006346DD">
        <w:rPr>
          <w:rFonts w:cs="Huawei Sans"/>
        </w:rPr>
        <w:t xml:space="preserve"> Ext-Community: RT &lt;1.0.0.1 : 0&gt;, SoO &lt;172.21.17.102 : 0&gt;</w:t>
      </w:r>
    </w:p>
    <w:p w14:paraId="62BC1D2F" w14:textId="77777777" w:rsidR="000B7D35" w:rsidRPr="00B4792C" w:rsidRDefault="000B7D35" w:rsidP="00B4792C">
      <w:pPr>
        <w:pStyle w:val="2f2"/>
      </w:pPr>
      <w:r w:rsidRPr="006346DD">
        <w:t xml:space="preserve"> AS-path Nil, origin incomplete, MED 4294967276, localpref 100, pref-val 0, valid, internal, best, select, pre 255</w:t>
      </w:r>
    </w:p>
    <w:p w14:paraId="65B88DFB" w14:textId="77777777" w:rsidR="000B7D35" w:rsidRPr="006346DD" w:rsidRDefault="000B7D35" w:rsidP="000B7D35">
      <w:pPr>
        <w:pStyle w:val="2f2"/>
        <w:rPr>
          <w:rFonts w:cs="Huawei Sans"/>
        </w:rPr>
      </w:pPr>
      <w:r w:rsidRPr="006346DD">
        <w:rPr>
          <w:rFonts w:cs="Huawei Sans"/>
        </w:rPr>
        <w:lastRenderedPageBreak/>
        <w:t xml:space="preserve"> Originator: 172.21.17.102</w:t>
      </w:r>
    </w:p>
    <w:p w14:paraId="742BC453" w14:textId="77777777" w:rsidR="000B7D35" w:rsidRPr="006346DD" w:rsidRDefault="000B7D35" w:rsidP="000B7D35">
      <w:pPr>
        <w:pStyle w:val="2f2"/>
        <w:rPr>
          <w:rFonts w:cs="Huawei Sans"/>
        </w:rPr>
      </w:pPr>
      <w:r w:rsidRPr="006346DD">
        <w:rPr>
          <w:rFonts w:cs="Huawei Sans"/>
        </w:rPr>
        <w:t xml:space="preserve"> Cluster list: 1.0.0.5</w:t>
      </w:r>
    </w:p>
    <w:p w14:paraId="4E17A4CE" w14:textId="77777777" w:rsidR="000B7D35" w:rsidRPr="006346DD" w:rsidRDefault="000B7D35" w:rsidP="000B7D35">
      <w:pPr>
        <w:pStyle w:val="2f2"/>
        <w:rPr>
          <w:rFonts w:cs="Huawei Sans"/>
        </w:rPr>
      </w:pPr>
      <w:r w:rsidRPr="006346DD">
        <w:rPr>
          <w:rFonts w:cs="Huawei Sans"/>
        </w:rPr>
        <w:t xml:space="preserve"> Tunnel Encaps Attribute (23):</w:t>
      </w:r>
    </w:p>
    <w:p w14:paraId="7C1A4807" w14:textId="77777777" w:rsidR="000B7D35" w:rsidRPr="006346DD" w:rsidRDefault="000B7D35" w:rsidP="000B7D35">
      <w:pPr>
        <w:pStyle w:val="2f2"/>
        <w:rPr>
          <w:rFonts w:cs="Huawei Sans"/>
        </w:rPr>
      </w:pPr>
      <w:r w:rsidRPr="006346DD">
        <w:rPr>
          <w:rFonts w:cs="Huawei Sans"/>
        </w:rPr>
        <w:t xml:space="preserve"> Tunnel Type: SR Policy (15)</w:t>
      </w:r>
    </w:p>
    <w:p w14:paraId="174A228A" w14:textId="77777777" w:rsidR="000B7D35" w:rsidRPr="006346DD" w:rsidRDefault="000B7D35" w:rsidP="000B7D35">
      <w:pPr>
        <w:pStyle w:val="2f2"/>
        <w:rPr>
          <w:rFonts w:cs="Huawei Sans"/>
        </w:rPr>
      </w:pPr>
      <w:r w:rsidRPr="006346DD">
        <w:rPr>
          <w:rFonts w:cs="Huawei Sans"/>
        </w:rPr>
        <w:t xml:space="preserve">  Preference: 65535</w:t>
      </w:r>
    </w:p>
    <w:p w14:paraId="121BD47D" w14:textId="77777777" w:rsidR="000B7D35" w:rsidRPr="006346DD" w:rsidRDefault="000B7D35" w:rsidP="000B7D35">
      <w:pPr>
        <w:pStyle w:val="2f2"/>
        <w:rPr>
          <w:rFonts w:cs="Huawei Sans"/>
        </w:rPr>
      </w:pPr>
      <w:r w:rsidRPr="006346DD">
        <w:rPr>
          <w:rFonts w:cs="Huawei Sans"/>
        </w:rPr>
        <w:t xml:space="preserve">  Binding SID: FC00:1::1:B, s-flag(0), i-flag(0)</w:t>
      </w:r>
    </w:p>
    <w:p w14:paraId="50B37668" w14:textId="77777777" w:rsidR="000B7D35" w:rsidRPr="006346DD" w:rsidRDefault="000B7D35" w:rsidP="000B7D35">
      <w:pPr>
        <w:pStyle w:val="2f2"/>
        <w:rPr>
          <w:rFonts w:cs="Huawei Sans"/>
        </w:rPr>
      </w:pPr>
      <w:r w:rsidRPr="006346DD">
        <w:rPr>
          <w:rFonts w:cs="Huawei Sans"/>
        </w:rPr>
        <w:t xml:space="preserve">  Segment List</w:t>
      </w:r>
    </w:p>
    <w:p w14:paraId="0FD25A10" w14:textId="77777777" w:rsidR="000B7D35" w:rsidRPr="006346DD" w:rsidRDefault="000B7D35" w:rsidP="000B7D35">
      <w:pPr>
        <w:pStyle w:val="2f2"/>
        <w:rPr>
          <w:rFonts w:cs="Huawei Sans"/>
        </w:rPr>
      </w:pPr>
      <w:r w:rsidRPr="006346DD">
        <w:rPr>
          <w:rFonts w:cs="Huawei Sans"/>
        </w:rPr>
        <w:t xml:space="preserve">    Weight: 1</w:t>
      </w:r>
    </w:p>
    <w:p w14:paraId="13D5C8F8" w14:textId="77777777" w:rsidR="000B7D35" w:rsidRPr="006346DD" w:rsidRDefault="000B7D35" w:rsidP="000B7D35">
      <w:pPr>
        <w:pStyle w:val="2f2"/>
        <w:rPr>
          <w:rFonts w:cs="Huawei Sans"/>
        </w:rPr>
      </w:pPr>
      <w:r w:rsidRPr="006346DD">
        <w:rPr>
          <w:rFonts w:cs="Huawei Sans"/>
        </w:rPr>
        <w:t xml:space="preserve">    Path MTU: 9600</w:t>
      </w:r>
    </w:p>
    <w:p w14:paraId="0B8B8B91" w14:textId="77777777" w:rsidR="000B7D35" w:rsidRPr="006346DD" w:rsidRDefault="000B7D35" w:rsidP="000B7D35">
      <w:pPr>
        <w:pStyle w:val="2f2"/>
        <w:rPr>
          <w:rFonts w:cs="Huawei Sans"/>
        </w:rPr>
      </w:pPr>
      <w:r w:rsidRPr="006346DD">
        <w:rPr>
          <w:rFonts w:cs="Huawei Sans"/>
        </w:rPr>
        <w:t xml:space="preserve">    Segment: type:2, SID: FC00:1::1:22</w:t>
      </w:r>
    </w:p>
    <w:p w14:paraId="0375F95E" w14:textId="77777777" w:rsidR="000B7D35" w:rsidRPr="006346DD" w:rsidRDefault="000B7D35" w:rsidP="000B7D35">
      <w:pPr>
        <w:pStyle w:val="2f2"/>
        <w:rPr>
          <w:rFonts w:cs="Huawei Sans"/>
        </w:rPr>
      </w:pPr>
      <w:r w:rsidRPr="006346DD">
        <w:rPr>
          <w:rFonts w:cs="Huawei Sans"/>
        </w:rPr>
        <w:t xml:space="preserve">    Segment: type:2, SID: FC00:5::1:22</w:t>
      </w:r>
    </w:p>
    <w:p w14:paraId="5FEC4DC2" w14:textId="77777777" w:rsidR="000B7D35" w:rsidRPr="006346DD" w:rsidRDefault="000B7D35" w:rsidP="000B7D35">
      <w:pPr>
        <w:pStyle w:val="2f2"/>
        <w:rPr>
          <w:rFonts w:cs="Huawei Sans"/>
        </w:rPr>
      </w:pPr>
      <w:r w:rsidRPr="006346DD">
        <w:rPr>
          <w:rFonts w:cs="Huawei Sans"/>
        </w:rPr>
        <w:t xml:space="preserve">    Segment: type:2, SID: FC00:3::1:2</w:t>
      </w:r>
    </w:p>
    <w:p w14:paraId="076FF7AD" w14:textId="77777777" w:rsidR="000B7D35" w:rsidRPr="006346DD" w:rsidRDefault="000B7D35" w:rsidP="000B7D35">
      <w:pPr>
        <w:pStyle w:val="2f2"/>
        <w:rPr>
          <w:rFonts w:cs="Huawei Sans"/>
        </w:rPr>
      </w:pPr>
      <w:r w:rsidRPr="006346DD">
        <w:rPr>
          <w:rFonts w:cs="Huawei Sans"/>
        </w:rPr>
        <w:t xml:space="preserve">  Template ID: 4294967278</w:t>
      </w:r>
    </w:p>
    <w:p w14:paraId="6D7D6669" w14:textId="77777777" w:rsidR="000B7D35" w:rsidRPr="006346DD" w:rsidRDefault="000B7D35" w:rsidP="000B7D35">
      <w:pPr>
        <w:pStyle w:val="2f2"/>
        <w:rPr>
          <w:rFonts w:cs="Huawei Sans"/>
        </w:rPr>
      </w:pPr>
      <w:r w:rsidRPr="006346DD">
        <w:rPr>
          <w:rFonts w:cs="Huawei Sans"/>
        </w:rPr>
        <w:t xml:space="preserve"> Not advertised to any peer yet</w:t>
      </w:r>
    </w:p>
    <w:p w14:paraId="7ECEBDAE" w14:textId="77777777" w:rsidR="000B7D35" w:rsidRPr="006346DD" w:rsidRDefault="000B7D35" w:rsidP="000B7D35">
      <w:pPr>
        <w:pStyle w:val="2f2"/>
        <w:rPr>
          <w:rFonts w:cs="Huawei Sans"/>
        </w:rPr>
      </w:pPr>
      <w:r w:rsidRPr="006346DD">
        <w:rPr>
          <w:rFonts w:cs="Huawei Sans"/>
        </w:rPr>
        <w:t>….</w:t>
      </w:r>
    </w:p>
    <w:p w14:paraId="34F59558" w14:textId="77777777" w:rsidR="003E363A" w:rsidRDefault="003E363A" w:rsidP="003E363A">
      <w:pPr>
        <w:pStyle w:val="1f0"/>
      </w:pPr>
      <w:r>
        <w:t>In route details, we can see the route color, segment list, and other information.</w:t>
      </w:r>
    </w:p>
    <w:p w14:paraId="5FCFD89C" w14:textId="77777777" w:rsidR="003E363A" w:rsidRPr="005F55EA" w:rsidRDefault="003E363A" w:rsidP="003E363A">
      <w:pPr>
        <w:pStyle w:val="1f0"/>
      </w:pPr>
      <w:r>
        <w:t>Test EVPN L3VPN connectivity on PE1.</w:t>
      </w:r>
    </w:p>
    <w:p w14:paraId="3EE22D72" w14:textId="77777777" w:rsidR="002F1BBE" w:rsidRPr="006346DD" w:rsidRDefault="002F1BBE" w:rsidP="00A37A78">
      <w:pPr>
        <w:pStyle w:val="2f2"/>
        <w:rPr>
          <w:rFonts w:cs="Huawei Sans"/>
        </w:rPr>
      </w:pPr>
      <w:r w:rsidRPr="006346DD">
        <w:rPr>
          <w:rFonts w:cs="Huawei Sans"/>
        </w:rPr>
        <w:t>[PE1]ping -vpn-instance EVPN_SRV6 172.20.4.1</w:t>
      </w:r>
    </w:p>
    <w:p w14:paraId="05F638E6" w14:textId="77777777" w:rsidR="002F1BBE" w:rsidRPr="006346DD" w:rsidRDefault="002F1BBE" w:rsidP="00A37A78">
      <w:pPr>
        <w:pStyle w:val="2f2"/>
        <w:rPr>
          <w:rFonts w:cs="Huawei Sans"/>
        </w:rPr>
      </w:pPr>
      <w:r w:rsidRPr="006346DD">
        <w:rPr>
          <w:rFonts w:cs="Huawei Sans"/>
        </w:rPr>
        <w:t xml:space="preserve">  PING 172.20.4.1: 56  data bytes, press CTRL_C to break</w:t>
      </w:r>
    </w:p>
    <w:p w14:paraId="51F17D43" w14:textId="77777777" w:rsidR="002F1BBE" w:rsidRPr="006346DD" w:rsidRDefault="002F1BBE" w:rsidP="00A37A78">
      <w:pPr>
        <w:pStyle w:val="2f2"/>
        <w:rPr>
          <w:rFonts w:cs="Huawei Sans"/>
        </w:rPr>
      </w:pPr>
      <w:r w:rsidRPr="006346DD">
        <w:rPr>
          <w:rFonts w:cs="Huawei Sans"/>
        </w:rPr>
        <w:t xml:space="preserve">    Reply from 172.20.4.1: bytes=56 Sequence=1 ttl=255 time=1 ms</w:t>
      </w:r>
    </w:p>
    <w:p w14:paraId="385F4589" w14:textId="77777777" w:rsidR="002F1BBE" w:rsidRPr="006346DD" w:rsidRDefault="002F1BBE" w:rsidP="00A37A78">
      <w:pPr>
        <w:pStyle w:val="2f2"/>
        <w:rPr>
          <w:rFonts w:cs="Huawei Sans"/>
        </w:rPr>
      </w:pPr>
      <w:r w:rsidRPr="006346DD">
        <w:rPr>
          <w:rFonts w:cs="Huawei Sans"/>
        </w:rPr>
        <w:t xml:space="preserve">    Reply from 172.20.4.1: bytes=56 Sequence=2 ttl=255 time=1 ms</w:t>
      </w:r>
    </w:p>
    <w:p w14:paraId="39FB7C93" w14:textId="77777777" w:rsidR="002F1BBE" w:rsidRPr="006346DD" w:rsidRDefault="002F1BBE" w:rsidP="00A37A78">
      <w:pPr>
        <w:pStyle w:val="2f2"/>
        <w:rPr>
          <w:rFonts w:cs="Huawei Sans"/>
        </w:rPr>
      </w:pPr>
      <w:r w:rsidRPr="006346DD">
        <w:rPr>
          <w:rFonts w:cs="Huawei Sans"/>
        </w:rPr>
        <w:t xml:space="preserve">    Reply from 172.20.4.1: bytes=56 Sequence=3 ttl=255 time=1 ms</w:t>
      </w:r>
    </w:p>
    <w:p w14:paraId="7FE6EB24" w14:textId="77777777" w:rsidR="002F1BBE" w:rsidRPr="006346DD" w:rsidRDefault="002F1BBE" w:rsidP="00A37A78">
      <w:pPr>
        <w:pStyle w:val="2f2"/>
        <w:rPr>
          <w:rFonts w:cs="Huawei Sans"/>
        </w:rPr>
      </w:pPr>
      <w:r w:rsidRPr="006346DD">
        <w:rPr>
          <w:rFonts w:cs="Huawei Sans"/>
        </w:rPr>
        <w:t xml:space="preserve">    Reply from 172.20.4.1: bytes=56 Sequence=4 ttl=255 time=1 ms</w:t>
      </w:r>
    </w:p>
    <w:p w14:paraId="58D7B8D1" w14:textId="77777777" w:rsidR="002F1BBE" w:rsidRPr="006346DD" w:rsidRDefault="002F1BBE" w:rsidP="00A37A78">
      <w:pPr>
        <w:pStyle w:val="2f2"/>
        <w:rPr>
          <w:rFonts w:cs="Huawei Sans"/>
        </w:rPr>
      </w:pPr>
      <w:r w:rsidRPr="006346DD">
        <w:rPr>
          <w:rFonts w:cs="Huawei Sans"/>
        </w:rPr>
        <w:t xml:space="preserve">    Reply from 172.20.4.1: bytes=56 Sequence=5 ttl=255 time=1 ms</w:t>
      </w:r>
    </w:p>
    <w:p w14:paraId="66DA03C3" w14:textId="77777777" w:rsidR="002F1BBE" w:rsidRPr="006346DD" w:rsidRDefault="002F1BBE" w:rsidP="00A37A78">
      <w:pPr>
        <w:pStyle w:val="2f2"/>
        <w:rPr>
          <w:rFonts w:cs="Huawei Sans"/>
        </w:rPr>
      </w:pPr>
    </w:p>
    <w:p w14:paraId="54CF47E0" w14:textId="77777777" w:rsidR="002F1BBE" w:rsidRPr="006346DD" w:rsidRDefault="002F1BBE" w:rsidP="00A37A78">
      <w:pPr>
        <w:pStyle w:val="2f2"/>
        <w:rPr>
          <w:rFonts w:cs="Huawei Sans"/>
        </w:rPr>
      </w:pPr>
      <w:r w:rsidRPr="006346DD">
        <w:rPr>
          <w:rFonts w:cs="Huawei Sans"/>
        </w:rPr>
        <w:t xml:space="preserve">  --- 172.20.4.1 ping statistics ---</w:t>
      </w:r>
    </w:p>
    <w:p w14:paraId="2F0535C4" w14:textId="77777777" w:rsidR="002F1BBE" w:rsidRPr="006346DD" w:rsidRDefault="002F1BBE" w:rsidP="00A37A78">
      <w:pPr>
        <w:pStyle w:val="2f2"/>
        <w:rPr>
          <w:rFonts w:cs="Huawei Sans"/>
        </w:rPr>
      </w:pPr>
      <w:r w:rsidRPr="006346DD">
        <w:rPr>
          <w:rFonts w:cs="Huawei Sans"/>
        </w:rPr>
        <w:t xml:space="preserve">    5 packet(s) transmitted</w:t>
      </w:r>
    </w:p>
    <w:p w14:paraId="75EC6E6D" w14:textId="77777777" w:rsidR="002F1BBE" w:rsidRPr="006346DD" w:rsidRDefault="002F1BBE" w:rsidP="00A37A78">
      <w:pPr>
        <w:pStyle w:val="2f2"/>
        <w:rPr>
          <w:rFonts w:cs="Huawei Sans"/>
        </w:rPr>
      </w:pPr>
      <w:r w:rsidRPr="006346DD">
        <w:rPr>
          <w:rFonts w:cs="Huawei Sans"/>
        </w:rPr>
        <w:t xml:space="preserve">    5 packet(s) received</w:t>
      </w:r>
    </w:p>
    <w:p w14:paraId="0A553DB8" w14:textId="77777777" w:rsidR="002F1BBE" w:rsidRPr="006346DD" w:rsidRDefault="002F1BBE" w:rsidP="00A37A78">
      <w:pPr>
        <w:pStyle w:val="2f2"/>
        <w:rPr>
          <w:rFonts w:cs="Huawei Sans"/>
        </w:rPr>
      </w:pPr>
      <w:r w:rsidRPr="006346DD">
        <w:rPr>
          <w:rFonts w:cs="Huawei Sans"/>
        </w:rPr>
        <w:t xml:space="preserve">    0.00% packet loss</w:t>
      </w:r>
    </w:p>
    <w:p w14:paraId="032D6189" w14:textId="77777777" w:rsidR="002F1BBE" w:rsidRPr="006346DD" w:rsidRDefault="002F1BBE" w:rsidP="00A37A78">
      <w:pPr>
        <w:pStyle w:val="2f2"/>
        <w:rPr>
          <w:rFonts w:cs="Huawei Sans"/>
        </w:rPr>
      </w:pPr>
      <w:r w:rsidRPr="006346DD">
        <w:rPr>
          <w:rFonts w:cs="Huawei Sans"/>
        </w:rPr>
        <w:t>round-trip min/avg/max = 1/1/1 ms</w:t>
      </w:r>
    </w:p>
    <w:p w14:paraId="7F038641" w14:textId="77777777" w:rsidR="005921CA" w:rsidRPr="006346DD" w:rsidRDefault="005921CA" w:rsidP="00A37A78">
      <w:pPr>
        <w:pStyle w:val="2f2"/>
        <w:rPr>
          <w:rFonts w:cs="Huawei Sans"/>
          <w:sz w:val="21"/>
        </w:rPr>
      </w:pPr>
      <w:r w:rsidRPr="006346DD">
        <w:rPr>
          <w:rFonts w:cs="Huawei Sans"/>
          <w:sz w:val="21"/>
        </w:rPr>
        <w:t>The connectivity is normal.</w:t>
      </w:r>
    </w:p>
    <w:p w14:paraId="45426261" w14:textId="77777777" w:rsidR="005921CA" w:rsidRPr="006346DD" w:rsidRDefault="00E6231B" w:rsidP="00E6231B">
      <w:pPr>
        <w:pStyle w:val="3"/>
        <w:rPr>
          <w:rFonts w:cs="Huawei Sans"/>
        </w:rPr>
      </w:pPr>
      <w:bookmarkStart w:id="49" w:name="_Toc74745723"/>
      <w:r w:rsidRPr="006346DD">
        <w:rPr>
          <w:rFonts w:cs="Huawei Sans"/>
        </w:rPr>
        <w:t>Quiz</w:t>
      </w:r>
      <w:bookmarkEnd w:id="49"/>
    </w:p>
    <w:p w14:paraId="1EC4E9E6" w14:textId="77777777" w:rsidR="00E6231B" w:rsidRPr="006346DD" w:rsidRDefault="00C33546" w:rsidP="00E6231B">
      <w:pPr>
        <w:pStyle w:val="1f0"/>
        <w:rPr>
          <w:rFonts w:cs="Huawei Sans"/>
        </w:rPr>
      </w:pPr>
      <w:r w:rsidRPr="006346DD">
        <w:rPr>
          <w:rFonts w:cs="Huawei Sans"/>
        </w:rPr>
        <w:t>What are the three components of an SRv6 SID?</w:t>
      </w:r>
    </w:p>
    <w:p w14:paraId="5CD92191" w14:textId="6F7E0643" w:rsidR="00C33546" w:rsidRPr="006346DD" w:rsidRDefault="00C33546" w:rsidP="00C33546">
      <w:pPr>
        <w:keepNext/>
        <w:keepLines/>
        <w:spacing w:before="600"/>
        <w:ind w:left="0"/>
        <w:outlineLvl w:val="0"/>
        <w:rPr>
          <w:rFonts w:ascii="Huawei Sans" w:hAnsi="Huawei Sans" w:cs="Huawei Sans"/>
          <w:bCs/>
          <w:noProof/>
          <w:sz w:val="36"/>
          <w:szCs w:val="36"/>
        </w:rPr>
      </w:pPr>
      <w:bookmarkStart w:id="50" w:name="_Toc44492835"/>
      <w:bookmarkStart w:id="51" w:name="_Toc74745724"/>
      <w:r w:rsidRPr="006346DD">
        <w:rPr>
          <w:rFonts w:ascii="Huawei Sans" w:hAnsi="Huawei Sans" w:cs="Huawei Sans"/>
          <w:bCs/>
          <w:sz w:val="36"/>
          <w:szCs w:val="36"/>
        </w:rPr>
        <w:t>Reference Answers</w:t>
      </w:r>
      <w:bookmarkEnd w:id="50"/>
      <w:bookmarkEnd w:id="51"/>
    </w:p>
    <w:p w14:paraId="31006A0D" w14:textId="77777777" w:rsidR="003E363A" w:rsidRPr="00C33546" w:rsidRDefault="003E363A" w:rsidP="003E363A">
      <w:pPr>
        <w:wordWrap w:val="0"/>
        <w:ind w:left="1021"/>
        <w:rPr>
          <w:rFonts w:ascii="Huawei Sans" w:hAnsi="Huawei Sans"/>
          <w:sz w:val="21"/>
        </w:rPr>
      </w:pPr>
      <w:r>
        <w:rPr>
          <w:rFonts w:ascii="Huawei Sans" w:hAnsi="Huawei Sans"/>
          <w:sz w:val="21"/>
        </w:rPr>
        <w:t>SR-MPLS Experiment:</w:t>
      </w:r>
    </w:p>
    <w:p w14:paraId="54CFAC75" w14:textId="79418464" w:rsidR="00C640F3" w:rsidRDefault="00C640F3" w:rsidP="00C640F3">
      <w:pPr>
        <w:numPr>
          <w:ilvl w:val="0"/>
          <w:numId w:val="30"/>
        </w:numPr>
        <w:wordWrap w:val="0"/>
        <w:rPr>
          <w:rFonts w:ascii="Huawei Sans" w:hAnsi="Huawei Sans"/>
          <w:sz w:val="21"/>
        </w:rPr>
      </w:pPr>
      <w:r>
        <w:rPr>
          <w:rFonts w:ascii="Huawei Sans" w:hAnsi="Huawei Sans"/>
          <w:sz w:val="21"/>
        </w:rPr>
        <w:t>Unlike in MPLS forwarding, the outer label remains unchanged in a BE scenario.</w:t>
      </w:r>
    </w:p>
    <w:p w14:paraId="3E17F366" w14:textId="77777777" w:rsidR="00C640F3" w:rsidRDefault="00C640F3" w:rsidP="00C640F3">
      <w:pPr>
        <w:numPr>
          <w:ilvl w:val="0"/>
          <w:numId w:val="30"/>
        </w:numPr>
        <w:wordWrap w:val="0"/>
        <w:rPr>
          <w:rFonts w:ascii="Huawei Sans" w:hAnsi="Huawei Sans"/>
          <w:sz w:val="21"/>
        </w:rPr>
      </w:pPr>
      <w:r>
        <w:rPr>
          <w:rFonts w:ascii="Huawei Sans" w:hAnsi="Huawei Sans"/>
          <w:sz w:val="21"/>
        </w:rPr>
        <w:t>Configure an explicit path and specify first the node SID and then the target adjacency SID of the device for the explicit path.</w:t>
      </w:r>
    </w:p>
    <w:p w14:paraId="4FC4D42A" w14:textId="6FD5973B" w:rsidR="00C33546" w:rsidRPr="00C640F3" w:rsidRDefault="00C640F3" w:rsidP="00417720">
      <w:pPr>
        <w:numPr>
          <w:ilvl w:val="0"/>
          <w:numId w:val="30"/>
        </w:numPr>
        <w:wordWrap w:val="0"/>
        <w:rPr>
          <w:rFonts w:ascii="Huawei Sans" w:hAnsi="Huawei Sans" w:cs="Huawei Sans"/>
          <w:sz w:val="21"/>
        </w:rPr>
      </w:pPr>
      <w:r w:rsidRPr="00C640F3">
        <w:rPr>
          <w:rFonts w:ascii="Huawei Sans" w:hAnsi="Huawei Sans"/>
          <w:sz w:val="21"/>
        </w:rPr>
        <w:t>An SR-MPLS Policy is identified by &lt;headend, color, endpoint&gt;.</w:t>
      </w:r>
    </w:p>
    <w:p w14:paraId="69ADB1EE" w14:textId="58ED805F" w:rsidR="00C33546" w:rsidRPr="006346DD" w:rsidRDefault="00C33546" w:rsidP="00C33546">
      <w:pPr>
        <w:wordWrap w:val="0"/>
        <w:ind w:left="1021"/>
        <w:rPr>
          <w:rFonts w:ascii="Huawei Sans" w:hAnsi="Huawei Sans" w:cs="Huawei Sans"/>
          <w:sz w:val="21"/>
        </w:rPr>
      </w:pPr>
      <w:r w:rsidRPr="006346DD">
        <w:rPr>
          <w:rFonts w:ascii="Huawei Sans" w:hAnsi="Huawei Sans" w:cs="Huawei Sans"/>
          <w:sz w:val="21"/>
        </w:rPr>
        <w:t>SRv6 Experiment:</w:t>
      </w:r>
    </w:p>
    <w:p w14:paraId="478FDA37" w14:textId="77777777" w:rsidR="00C33546" w:rsidRPr="006346DD" w:rsidRDefault="00C33546" w:rsidP="005948B5">
      <w:pPr>
        <w:numPr>
          <w:ilvl w:val="0"/>
          <w:numId w:val="31"/>
        </w:numPr>
        <w:wordWrap w:val="0"/>
        <w:rPr>
          <w:rFonts w:ascii="Huawei Sans" w:hAnsi="Huawei Sans" w:cs="Huawei Sans"/>
          <w:sz w:val="21"/>
        </w:rPr>
      </w:pPr>
      <w:r w:rsidRPr="006346DD">
        <w:rPr>
          <w:rFonts w:ascii="Huawei Sans" w:hAnsi="Huawei Sans" w:cs="Huawei Sans"/>
          <w:sz w:val="21"/>
        </w:rPr>
        <w:t>END.DT6 SID.</w:t>
      </w:r>
    </w:p>
    <w:p w14:paraId="74B35940" w14:textId="5B978B94" w:rsidR="00C33546" w:rsidRPr="006346DD" w:rsidRDefault="00C640F3" w:rsidP="005948B5">
      <w:pPr>
        <w:numPr>
          <w:ilvl w:val="0"/>
          <w:numId w:val="31"/>
        </w:numPr>
        <w:jc w:val="both"/>
        <w:rPr>
          <w:rFonts w:ascii="Huawei Sans" w:hAnsi="Huawei Sans" w:cs="Huawei Sans"/>
          <w:sz w:val="21"/>
        </w:rPr>
      </w:pPr>
      <w:r>
        <w:rPr>
          <w:rFonts w:ascii="Huawei Sans" w:hAnsi="Huawei Sans"/>
          <w:sz w:val="21"/>
        </w:rPr>
        <w:t>An End SID is used to identify a local node, and an End.DT4 SID is used to identify an IPv4 VPN instance on a node.</w:t>
      </w:r>
    </w:p>
    <w:p w14:paraId="3E70C23C" w14:textId="4FDC712B" w:rsidR="00C33546" w:rsidRPr="006346DD" w:rsidRDefault="00C640F3" w:rsidP="00C33546">
      <w:pPr>
        <w:wordWrap w:val="0"/>
        <w:ind w:left="1021"/>
        <w:rPr>
          <w:rFonts w:ascii="Huawei Sans" w:hAnsi="Huawei Sans" w:cs="Huawei Sans"/>
          <w:sz w:val="21"/>
        </w:rPr>
      </w:pPr>
      <w:r>
        <w:rPr>
          <w:rFonts w:ascii="Huawei Sans" w:hAnsi="Huawei Sans" w:cs="Huawei Sans" w:hint="eastAsia"/>
          <w:sz w:val="21"/>
        </w:rPr>
        <w:lastRenderedPageBreak/>
        <w:t>iM</w:t>
      </w:r>
      <w:r>
        <w:rPr>
          <w:rFonts w:ascii="Huawei Sans" w:hAnsi="Huawei Sans" w:cs="Huawei Sans"/>
          <w:sz w:val="21"/>
        </w:rPr>
        <w:t>aster NCE-IP</w:t>
      </w:r>
      <w:r w:rsidR="00C33546" w:rsidRPr="006346DD">
        <w:rPr>
          <w:rFonts w:ascii="Huawei Sans" w:hAnsi="Huawei Sans" w:cs="Huawei Sans"/>
          <w:sz w:val="21"/>
        </w:rPr>
        <w:t xml:space="preserve"> Experiment:</w:t>
      </w:r>
    </w:p>
    <w:p w14:paraId="3531BD4C" w14:textId="77777777" w:rsidR="00C640F3" w:rsidRDefault="00C640F3" w:rsidP="00C640F3">
      <w:pPr>
        <w:pStyle w:val="affff0"/>
        <w:numPr>
          <w:ilvl w:val="0"/>
          <w:numId w:val="32"/>
        </w:numPr>
        <w:wordWrap w:val="0"/>
        <w:spacing w:before="120" w:after="120"/>
        <w:ind w:leftChars="0" w:firstLineChars="0"/>
        <w:rPr>
          <w:rFonts w:ascii="Huawei Sans" w:hAnsi="Huawei Sans"/>
          <w:sz w:val="21"/>
        </w:rPr>
      </w:pPr>
      <w:r>
        <w:rPr>
          <w:rFonts w:ascii="Huawei Sans" w:hAnsi="Huawei Sans"/>
          <w:sz w:val="21"/>
        </w:rPr>
        <w:t>NETCONF is used to deliver SR-MPLS TE configurations.</w:t>
      </w:r>
    </w:p>
    <w:p w14:paraId="32145F28" w14:textId="5037CCE6" w:rsidR="000803DE" w:rsidRPr="006346DD" w:rsidRDefault="00C640F3" w:rsidP="00C640F3">
      <w:pPr>
        <w:pStyle w:val="affff0"/>
        <w:numPr>
          <w:ilvl w:val="0"/>
          <w:numId w:val="32"/>
        </w:numPr>
        <w:wordWrap w:val="0"/>
        <w:spacing w:before="120" w:after="120"/>
        <w:ind w:leftChars="0" w:firstLineChars="0"/>
        <w:rPr>
          <w:rFonts w:ascii="Huawei Sans" w:hAnsi="Huawei Sans" w:cs="Huawei Sans"/>
          <w:sz w:val="21"/>
        </w:rPr>
      </w:pPr>
      <w:r>
        <w:rPr>
          <w:rFonts w:ascii="Huawei Sans" w:hAnsi="Huawei Sans"/>
          <w:sz w:val="21"/>
        </w:rPr>
        <w:t xml:space="preserve">An SRv6 SID consists of three fields: Locator, Function, and Arguments. SRv6 SIDs are expressed in the </w:t>
      </w:r>
      <w:r>
        <w:rPr>
          <w:rFonts w:ascii="Huawei Sans" w:hAnsi="Huawei Sans"/>
          <w:i/>
          <w:iCs/>
          <w:sz w:val="21"/>
        </w:rPr>
        <w:t>Locator</w:t>
      </w:r>
      <w:r>
        <w:rPr>
          <w:rFonts w:ascii="Huawei Sans" w:hAnsi="Huawei Sans"/>
          <w:sz w:val="21"/>
        </w:rPr>
        <w:t>:</w:t>
      </w:r>
      <w:r>
        <w:rPr>
          <w:rFonts w:ascii="Huawei Sans" w:hAnsi="Huawei Sans"/>
          <w:i/>
          <w:iCs/>
          <w:sz w:val="21"/>
        </w:rPr>
        <w:t>Function</w:t>
      </w:r>
      <w:r>
        <w:rPr>
          <w:rFonts w:ascii="Huawei Sans" w:hAnsi="Huawei Sans"/>
          <w:sz w:val="21"/>
        </w:rPr>
        <w:t>:</w:t>
      </w:r>
      <w:r>
        <w:rPr>
          <w:rFonts w:ascii="Huawei Sans" w:hAnsi="Huawei Sans"/>
          <w:i/>
          <w:iCs/>
          <w:sz w:val="21"/>
        </w:rPr>
        <w:t>Arguments</w:t>
      </w:r>
      <w:r>
        <w:rPr>
          <w:rFonts w:ascii="Huawei Sans" w:hAnsi="Huawei Sans"/>
          <w:sz w:val="21"/>
        </w:rPr>
        <w:t xml:space="preserve"> format.</w:t>
      </w:r>
    </w:p>
    <w:sectPr w:rsidR="000803DE" w:rsidRPr="006346DD" w:rsidSect="00CE1285">
      <w:pgSz w:w="11906" w:h="16838" w:code="9"/>
      <w:pgMar w:top="1701" w:right="1134" w:bottom="1701" w:left="1134" w:header="567" w:footer="567" w:gutter="0"/>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7"/>
    </wne:keymap>
    <wne:keymap wne:kcmPrimary="0437">
      <wne:acd wne:acdName="acd30"/>
    </wne:keymap>
    <wne:keymap wne:kcmPrimary="0458">
      <wne:acd wne:acdName="acd6"/>
    </wne:keymap>
    <wne:keymap wne:kcmPrimary="045A">
      <wne:acd wne:acdName="acd3"/>
    </wne:keymap>
    <wne:keymap wne:kcmPrimary="0470">
      <wne:acd wne:acdName="acd13"/>
    </wne:keymap>
    <wne:keymap wne:kcmPrimary="0471">
      <wne:acd wne:acdName="acd14"/>
    </wne:keymap>
    <wne:keymap wne:kcmPrimary="0472">
      <wne:acd wne:acdName="acd22"/>
    </wne:keymap>
    <wne:keymap wne:kcmPrimary="0473">
      <wne:acd wne:acdName="acd23"/>
    </wne:keymap>
    <wne:keymap wne:kcmPrimary="0474">
      <wne:acd wne:acdName="acd24"/>
    </wne:keymap>
    <wne:keymap wne:kcmPrimary="0475">
      <wne:acd wne:acdName="acd25"/>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rgValue="AgA1AC4AaIg8aAdomJg="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rgValue="AgAxAC4AY2uHZQ==" wne:acdName="acd13" wne:fciIndexBasedOn="0065"/>
    <wne:acd wne:argValue="AgAyAC4AfVTkTg=="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zAC4AZWukmg==" wne:acdName="acd22" wne:fciIndexBasedOn="0065"/>
    <wne:acd wne:argValue="AgA0AC4A+06hUg==" wne:acdName="acd23" wne:fciIndexBasedOn="0065"/>
    <wne:acd wne:argValue="AgA1AC4AaIg8aIdlV1s=" wne:acdName="acd24" wne:fciIndexBasedOn="0065"/>
    <wne:acd wne:argValue="AgA2AC4ATVIAig==" wne:acdName="acd25" wne:fciIndexBasedOn="0065"/>
    <wne:acd wne:acdName="acd26" wne:fciIndexBasedOn="0065"/>
    <wne:acd wne:acdName="acd27" wne:fciIndexBasedOn="0065"/>
    <wne:acd wne:argValue="AgA3AC4AgHvLTgdomJg=" wne:acdName="acd28" wne:fciIndexBasedOn="0065"/>
    <wne:acd wne:argValue="AgA4AC4ATVIAigdomJg=" wne:acdName="acd29" wne:fciIndexBasedOn="0065"/>
    <wne:acd wne:argValue="AgA5AC4A/lZHcgdomJg=" wne:acdName="acd3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C3E5DB" w14:textId="77777777" w:rsidR="00C53779" w:rsidRDefault="00C53779" w:rsidP="00940D2A">
      <w:pPr>
        <w:spacing w:before="0" w:after="0" w:line="240" w:lineRule="auto"/>
        <w:rPr>
          <w:rFonts w:hint="eastAsia"/>
        </w:rPr>
      </w:pPr>
      <w:r>
        <w:separator/>
      </w:r>
    </w:p>
  </w:endnote>
  <w:endnote w:type="continuationSeparator" w:id="0">
    <w:p w14:paraId="7169321F" w14:textId="77777777" w:rsidR="00C53779" w:rsidRDefault="00C53779"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 Sans">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Arial"/>
    <w:charset w:val="00"/>
    <w:family w:val="swiss"/>
    <w:pitch w:val="variable"/>
    <w:sig w:usb0="00000001" w:usb1="4000204A" w:usb2="00000000" w:usb3="00000000" w:csb0="00000111" w:csb1="00000000"/>
  </w:font>
  <w:font w:name="华文细黑">
    <w:altName w:val="STXihei"/>
    <w:panose1 w:val="02010600040101010101"/>
    <w:charset w:val="86"/>
    <w:family w:val="auto"/>
    <w:pitch w:val="variable"/>
    <w:sig w:usb0="00000287" w:usb1="080F0000" w:usb2="00000010" w:usb3="00000000" w:csb0="0004009F" w:csb1="00000000"/>
  </w:font>
  <w:font w:name="楷体_GB2312">
    <w:altName w:val="KaiTi_GB2312"/>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Huawei Sans Medium">
    <w:altName w:val="Huawei Sans"/>
    <w:charset w:val="00"/>
    <w:family w:val="swiss"/>
    <w:pitch w:val="variable"/>
    <w:sig w:usb0="00000001" w:usb1="500078F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F66940" w:rsidRPr="00404D2E" w14:paraId="4E4D39A8" w14:textId="77777777">
      <w:trPr>
        <w:trHeight w:val="468"/>
      </w:trPr>
      <w:tc>
        <w:tcPr>
          <w:tcW w:w="3224" w:type="dxa"/>
        </w:tcPr>
        <w:p w14:paraId="4590AC0B" w14:textId="77777777" w:rsidR="00F66940" w:rsidRPr="00404D2E" w:rsidRDefault="00F66940" w:rsidP="00790CE5">
          <w:pPr>
            <w:pStyle w:val="HeadingLeft"/>
            <w:jc w:val="both"/>
            <w:rPr>
              <w:rFonts w:hint="eastAsia"/>
            </w:rPr>
          </w:pPr>
          <w:r>
            <w:fldChar w:fldCharType="begin"/>
          </w:r>
          <w:r>
            <w:instrText xml:space="preserve">PAGE  </w:instrText>
          </w:r>
          <w:r>
            <w:fldChar w:fldCharType="separate"/>
          </w:r>
          <w:r>
            <w:t>i</w:t>
          </w:r>
          <w:r>
            <w:fldChar w:fldCharType="end"/>
          </w:r>
        </w:p>
      </w:tc>
      <w:tc>
        <w:tcPr>
          <w:tcW w:w="3224" w:type="dxa"/>
        </w:tcPr>
        <w:p w14:paraId="5A2508B9" w14:textId="77777777" w:rsidR="00F66940" w:rsidRDefault="00F66940" w:rsidP="00790CE5">
          <w:pPr>
            <w:pStyle w:val="HeadingMiddle"/>
            <w:rPr>
              <w:rFonts w:hint="eastAsia"/>
            </w:rPr>
          </w:pPr>
          <w:r>
            <w:fldChar w:fldCharType="begin"/>
          </w:r>
          <w:r>
            <w:instrText xml:space="preserve"> DOCPROPERTY  ProprietaryDeclaration  \* MERGEFORMAT </w:instrText>
          </w:r>
          <w:r>
            <w:fldChar w:fldCharType="separate"/>
          </w:r>
          <w:r w:rsidRPr="00107072">
            <w:rPr>
              <w:bCs/>
            </w:rPr>
            <w:t>华为专有和保密信息</w:t>
          </w:r>
        </w:p>
        <w:p w14:paraId="59CC7C2B" w14:textId="77777777" w:rsidR="00F66940" w:rsidRPr="00404D2E" w:rsidRDefault="00F66940" w:rsidP="00790CE5">
          <w:pPr>
            <w:pStyle w:val="HeadingMiddle"/>
            <w:rPr>
              <w:rFonts w:hint="eastAsia"/>
            </w:rPr>
          </w:pPr>
          <w:r>
            <w:t>版权所有</w:t>
          </w:r>
          <w:r>
            <w:t xml:space="preserve"> © </w:t>
          </w:r>
          <w:r>
            <w:t>华为技术有限公司</w:t>
          </w:r>
          <w:r>
            <w:fldChar w:fldCharType="end"/>
          </w:r>
        </w:p>
      </w:tc>
      <w:tc>
        <w:tcPr>
          <w:tcW w:w="3225" w:type="dxa"/>
        </w:tcPr>
        <w:p w14:paraId="14C46B18" w14:textId="77777777" w:rsidR="00F66940" w:rsidRPr="00404D2E" w:rsidRDefault="00F66940" w:rsidP="00790CE5">
          <w:pPr>
            <w:pStyle w:val="HeadingRight"/>
            <w:wordWrap w:val="0"/>
            <w:rPr>
              <w:rFonts w:hint="eastAsia"/>
            </w:rPr>
          </w:pPr>
          <w:r>
            <w:t xml:space="preserve">Issue </w:t>
          </w:r>
          <w:fldSimple w:instr=" DOCPROPERTY  DocumentVersion ">
            <w:r>
              <w:t>01</w:t>
            </w:r>
          </w:fldSimple>
          <w:r>
            <w:t xml:space="preserve"> (</w:t>
          </w:r>
          <w:fldSimple w:instr=" DOCPROPERTY  ReleaseDate ">
            <w:r>
              <w:t>2015-12</w:t>
            </w:r>
          </w:fldSimple>
          <w:r>
            <w:t>)</w:t>
          </w:r>
        </w:p>
      </w:tc>
    </w:tr>
  </w:tbl>
  <w:p w14:paraId="03A9B5E1" w14:textId="77777777" w:rsidR="00F66940" w:rsidRDefault="00F66940" w:rsidP="00790CE5">
    <w:pPr>
      <w:pStyle w:val="Heading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4965507"/>
      <w:docPartObj>
        <w:docPartGallery w:val="Page Numbers (Bottom of Page)"/>
        <w:docPartUnique/>
      </w:docPartObj>
    </w:sdtPr>
    <w:sdtEndPr/>
    <w:sdtContent>
      <w:p w14:paraId="162C9AB7" w14:textId="77777777" w:rsidR="00F66940" w:rsidRDefault="00F66940">
        <w:pPr>
          <w:pStyle w:val="ac"/>
          <w:rPr>
            <w:rFonts w:hint="eastAsia"/>
          </w:rPr>
        </w:pPr>
        <w:r>
          <w:fldChar w:fldCharType="begin"/>
        </w:r>
        <w:r>
          <w:instrText>PAGE   \* MERGEFORMAT</w:instrText>
        </w:r>
        <w:r>
          <w:fldChar w:fldCharType="separate"/>
        </w:r>
        <w:r w:rsidR="00797047">
          <w:rPr>
            <w:rFonts w:hint="eastAsia"/>
            <w:noProof/>
          </w:rPr>
          <w:t>1</w:t>
        </w:r>
        <w:r>
          <w:fldChar w:fldCharType="end"/>
        </w:r>
      </w:p>
    </w:sdtContent>
  </w:sdt>
  <w:p w14:paraId="48380EBC" w14:textId="77777777" w:rsidR="00F66940" w:rsidRDefault="00F66940">
    <w:pPr>
      <w:pStyle w:val="ac"/>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Borders>
        <w:top w:val="single" w:sz="4" w:space="0" w:color="auto"/>
      </w:tblBorders>
      <w:tblLayout w:type="fixed"/>
      <w:tblLook w:val="0000" w:firstRow="0" w:lastRow="0" w:firstColumn="0" w:lastColumn="0" w:noHBand="0" w:noVBand="0"/>
    </w:tblPr>
    <w:tblGrid>
      <w:gridCol w:w="9639"/>
    </w:tblGrid>
    <w:tr w:rsidR="00F66940" w:rsidRPr="00D21D41" w14:paraId="64C6A95E" w14:textId="77777777" w:rsidTr="001554B6">
      <w:trPr>
        <w:trHeight w:val="468"/>
      </w:trPr>
      <w:tc>
        <w:tcPr>
          <w:tcW w:w="9639" w:type="dxa"/>
        </w:tcPr>
        <w:p w14:paraId="40FE86FB" w14:textId="77777777" w:rsidR="00F66940" w:rsidRPr="00D21D41" w:rsidRDefault="00F66940" w:rsidP="00CE1285">
          <w:pPr>
            <w:pStyle w:val="HeadingLeft"/>
            <w:jc w:val="center"/>
            <w:rPr>
              <w:rFonts w:ascii="Huawei Sans" w:eastAsia="宋体" w:hAnsi="Huawei Sans" w:cs="Huawei Sans"/>
              <w:snapToGrid w:val="0"/>
            </w:rPr>
          </w:pPr>
          <w:r w:rsidRPr="00D21D41">
            <w:rPr>
              <w:rFonts w:ascii="Huawei Sans" w:eastAsia="宋体" w:hAnsi="Huawei Sans" w:cs="Huawei Sans"/>
              <w:snapToGrid w:val="0"/>
            </w:rPr>
            <w:t xml:space="preserve">Huawei </w:t>
          </w:r>
          <w:r w:rsidRPr="008E1C9E">
            <w:rPr>
              <w:rFonts w:ascii="Huawei Sans" w:eastAsia="宋体" w:hAnsi="Huawei Sans" w:cs="Huawei Sans" w:hint="eastAsia"/>
              <w:snapToGrid w:val="0"/>
            </w:rPr>
            <w:t>Proprietary</w:t>
          </w:r>
          <w:r w:rsidRPr="00D21D41">
            <w:rPr>
              <w:rFonts w:ascii="Huawei Sans" w:eastAsia="宋体" w:hAnsi="Huawei Sans" w:cs="Huawei Sans"/>
              <w:snapToGrid w:val="0"/>
            </w:rPr>
            <w:t xml:space="preserve"> and Confidential</w:t>
          </w:r>
        </w:p>
        <w:p w14:paraId="7F8D24B8" w14:textId="77777777" w:rsidR="00F66940" w:rsidRPr="00D21D41" w:rsidRDefault="00F66940" w:rsidP="00CE1285">
          <w:pPr>
            <w:pStyle w:val="HeadingRight"/>
            <w:ind w:right="200"/>
            <w:jc w:val="center"/>
            <w:rPr>
              <w:rFonts w:ascii="Huawei Sans" w:hAnsi="Huawei Sans" w:cs="Huawei Sans"/>
            </w:rPr>
          </w:pPr>
          <w:r w:rsidRPr="00D21D41">
            <w:rPr>
              <w:rFonts w:ascii="Huawei Sans" w:eastAsia="宋体" w:hAnsi="Huawei Sans" w:cs="Huawei Sans"/>
              <w:snapToGrid w:val="0"/>
            </w:rPr>
            <w:t>Copyright © Huawei Technologies Co,Ltd</w:t>
          </w:r>
        </w:p>
      </w:tc>
    </w:tr>
  </w:tbl>
  <w:p w14:paraId="345C652C" w14:textId="77777777" w:rsidR="00F66940" w:rsidRPr="00D21D41" w:rsidRDefault="00F66940" w:rsidP="00CE1285">
    <w:pPr>
      <w:pStyle w:val="HeadingRight"/>
      <w:rPr>
        <w:rFonts w:ascii="Huawei Sans" w:hAnsi="Huawei Sans" w:cs="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DD1C5" w14:textId="77777777" w:rsidR="00F66940" w:rsidRDefault="00F66940">
    <w:pPr>
      <w:pStyle w:val="ac"/>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EFE1A8" w14:textId="77777777" w:rsidR="00C53779" w:rsidRDefault="00C53779" w:rsidP="00940D2A">
      <w:pPr>
        <w:spacing w:before="0" w:after="0" w:line="240" w:lineRule="auto"/>
        <w:rPr>
          <w:rFonts w:hint="eastAsia"/>
        </w:rPr>
      </w:pPr>
      <w:r>
        <w:separator/>
      </w:r>
    </w:p>
  </w:footnote>
  <w:footnote w:type="continuationSeparator" w:id="0">
    <w:p w14:paraId="7F0C0006" w14:textId="77777777" w:rsidR="00C53779" w:rsidRDefault="00C53779"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F66940" w:rsidRPr="00B75E83" w14:paraId="186A8B19" w14:textId="77777777">
      <w:trPr>
        <w:trHeight w:val="851"/>
      </w:trPr>
      <w:tc>
        <w:tcPr>
          <w:tcW w:w="4820" w:type="dxa"/>
          <w:vAlign w:val="bottom"/>
        </w:tcPr>
        <w:p w14:paraId="67499FA5" w14:textId="77777777" w:rsidR="00F66940" w:rsidRPr="00E031EC" w:rsidRDefault="00F66940" w:rsidP="00790CE5">
          <w:pPr>
            <w:pStyle w:val="HeadingLeft"/>
            <w:rPr>
              <w:rFonts w:cs="Times New Roman" w:hint="eastAsia"/>
            </w:rPr>
          </w:pPr>
        </w:p>
      </w:tc>
      <w:tc>
        <w:tcPr>
          <w:tcW w:w="4840" w:type="dxa"/>
          <w:vAlign w:val="bottom"/>
        </w:tcPr>
        <w:p w14:paraId="0E7E5A15" w14:textId="77777777" w:rsidR="00F66940" w:rsidRDefault="00F66940" w:rsidP="00790CE5">
          <w:pPr>
            <w:pStyle w:val="HeadingRight"/>
            <w:rPr>
              <w:rFonts w:hint="eastAsia"/>
            </w:rPr>
          </w:pPr>
          <w:r>
            <w:fldChar w:fldCharType="begin"/>
          </w:r>
          <w:r>
            <w:instrText xml:space="preserve"> DOCPROPERTY  "Product&amp;Project Name" </w:instrText>
          </w:r>
          <w:r>
            <w:fldChar w:fldCharType="end"/>
          </w:r>
        </w:p>
        <w:p w14:paraId="205282A4" w14:textId="77777777" w:rsidR="00F66940" w:rsidRPr="00B75E83" w:rsidRDefault="00F66940" w:rsidP="00790CE5">
          <w:pPr>
            <w:pStyle w:val="HeadingRight"/>
            <w:rPr>
              <w:rFonts w:cs="Times New Roman" w:hint="eastAsia"/>
            </w:rPr>
          </w:pPr>
          <w:r>
            <w:fldChar w:fldCharType="begin"/>
          </w:r>
          <w:r>
            <w:instrText xml:space="preserve"> DOCPROPERTY  DocumentName </w:instrText>
          </w:r>
          <w:r>
            <w:fldChar w:fldCharType="end"/>
          </w:r>
        </w:p>
      </w:tc>
    </w:tr>
  </w:tbl>
  <w:p w14:paraId="4A66F66E" w14:textId="77777777" w:rsidR="00F66940" w:rsidRDefault="00F66940" w:rsidP="00790CE5">
    <w:pPr>
      <w:pStyle w:val="Heading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F66940" w:rsidRPr="00B75E83" w14:paraId="39705DDA" w14:textId="77777777">
      <w:trPr>
        <w:trHeight w:val="851"/>
      </w:trPr>
      <w:tc>
        <w:tcPr>
          <w:tcW w:w="5460" w:type="dxa"/>
          <w:vAlign w:val="bottom"/>
        </w:tcPr>
        <w:p w14:paraId="1813BDF1" w14:textId="77777777" w:rsidR="00F66940" w:rsidRPr="00E031EC" w:rsidRDefault="00F66940" w:rsidP="00790CE5">
          <w:pPr>
            <w:pStyle w:val="HeadingLeft"/>
            <w:rPr>
              <w:rFonts w:cs="Times New Roman" w:hint="eastAsia"/>
            </w:rPr>
          </w:pPr>
        </w:p>
      </w:tc>
      <w:tc>
        <w:tcPr>
          <w:tcW w:w="4200" w:type="dxa"/>
          <w:vAlign w:val="bottom"/>
        </w:tcPr>
        <w:p w14:paraId="486A84AB" w14:textId="77777777" w:rsidR="00F66940" w:rsidRPr="00B75E83" w:rsidRDefault="00F66940" w:rsidP="00790CE5">
          <w:pPr>
            <w:pStyle w:val="HeadingRight"/>
            <w:rPr>
              <w:rFonts w:cs="Times New Roman" w:hint="eastAsia"/>
            </w:rPr>
          </w:pPr>
        </w:p>
      </w:tc>
    </w:tr>
  </w:tbl>
  <w:p w14:paraId="26CD43D9" w14:textId="77777777" w:rsidR="00F66940" w:rsidRPr="00204734" w:rsidRDefault="00F66940" w:rsidP="00790CE5">
    <w:pPr>
      <w:pStyle w:val="HeadingRight"/>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F235D0" w14:textId="77777777" w:rsidR="00F66940" w:rsidRPr="000544DB" w:rsidRDefault="00F66940" w:rsidP="00DD12E4">
    <w:pPr>
      <w:pStyle w:val="a6"/>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55" w:type="dxa"/>
      <w:tblInd w:w="-15" w:type="dxa"/>
      <w:tblBorders>
        <w:bottom w:val="single" w:sz="4" w:space="0" w:color="auto"/>
      </w:tblBorders>
      <w:tblCellMar>
        <w:left w:w="57" w:type="dxa"/>
        <w:right w:w="57" w:type="dxa"/>
      </w:tblCellMar>
      <w:tblLook w:val="04A0" w:firstRow="1" w:lastRow="0" w:firstColumn="1" w:lastColumn="0" w:noHBand="0" w:noVBand="1"/>
    </w:tblPr>
    <w:tblGrid>
      <w:gridCol w:w="1127"/>
      <w:gridCol w:w="7394"/>
      <w:gridCol w:w="1134"/>
    </w:tblGrid>
    <w:tr w:rsidR="00F66940" w:rsidRPr="00CE1285" w14:paraId="6C22D792" w14:textId="77777777" w:rsidTr="00CC7052">
      <w:trPr>
        <w:cantSplit/>
        <w:trHeight w:hRule="exact" w:val="738"/>
      </w:trPr>
      <w:tc>
        <w:tcPr>
          <w:tcW w:w="1127" w:type="dxa"/>
        </w:tcPr>
        <w:p w14:paraId="7D74517B" w14:textId="77777777" w:rsidR="00F66940" w:rsidRPr="00CE1285" w:rsidRDefault="00F66940" w:rsidP="00CC7052">
          <w:pPr>
            <w:pStyle w:val="afff9"/>
            <w:jc w:val="left"/>
            <w:rPr>
              <w:rFonts w:ascii="Huawei Sans" w:hAnsi="Huawei Sans" w:cs="Huawei Sans"/>
            </w:rPr>
          </w:pPr>
          <w:r w:rsidRPr="00CE1285">
            <w:rPr>
              <w:rFonts w:ascii="Huawei Sans" w:hAnsi="Huawei Sans" w:cs="Huawei Sans"/>
              <w:noProof/>
            </w:rPr>
            <w:drawing>
              <wp:inline distT="0" distB="0" distL="0" distR="0" wp14:anchorId="5D8B971E" wp14:editId="4F31402D">
                <wp:extent cx="424800" cy="432623"/>
                <wp:effectExtent l="0" t="0" r="0" b="5715"/>
                <wp:docPr id="8" name="图片 8"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7266CBEC" w14:textId="77777777" w:rsidR="00F66940" w:rsidRPr="00CE1285" w:rsidRDefault="00F66940" w:rsidP="00DD12E4">
          <w:pPr>
            <w:spacing w:before="120"/>
            <w:rPr>
              <w:rFonts w:ascii="Huawei Sans" w:hAnsi="Huawei Sans" w:cs="Huawei Sans"/>
            </w:rPr>
          </w:pPr>
        </w:p>
      </w:tc>
      <w:tc>
        <w:tcPr>
          <w:tcW w:w="7394" w:type="dxa"/>
          <w:vAlign w:val="bottom"/>
        </w:tcPr>
        <w:p w14:paraId="6CAA20D5" w14:textId="5594537A" w:rsidR="00F66940" w:rsidRPr="00CE1285" w:rsidRDefault="00F66940" w:rsidP="00895C05">
          <w:pPr>
            <w:pStyle w:val="TableNote"/>
            <w:ind w:left="0"/>
            <w:jc w:val="center"/>
            <w:rPr>
              <w:rFonts w:ascii="Huawei Sans" w:hAnsi="Huawei Sans" w:cs="Huawei Sans"/>
              <w:noProof/>
            </w:rPr>
          </w:pPr>
          <w:r w:rsidRPr="00CE1285">
            <w:rPr>
              <w:rFonts w:ascii="Huawei Sans" w:hAnsi="Huawei Sans" w:cs="Huawei Sans"/>
            </w:rPr>
            <w:t>HCIP-Datacom-</w:t>
          </w:r>
          <w:r>
            <w:rPr>
              <w:rFonts w:ascii="Huawei Sans" w:hAnsi="Huawei Sans" w:cs="Huawei Sans"/>
            </w:rPr>
            <w:t>WAN Planning and Deployment</w:t>
          </w:r>
          <w:r w:rsidRPr="00CE1285">
            <w:rPr>
              <w:rFonts w:ascii="Huawei Sans" w:hAnsi="Huawei Sans" w:cs="Huawei Sans"/>
            </w:rPr>
            <w:t xml:space="preserve"> Lab Guide</w:t>
          </w:r>
        </w:p>
      </w:tc>
      <w:tc>
        <w:tcPr>
          <w:tcW w:w="1134" w:type="dxa"/>
          <w:vAlign w:val="bottom"/>
        </w:tcPr>
        <w:p w14:paraId="55BA6E35" w14:textId="77777777" w:rsidR="00F66940" w:rsidRPr="00CE1285" w:rsidRDefault="00F66940" w:rsidP="009540D2">
          <w:pPr>
            <w:pStyle w:val="TableNote"/>
            <w:ind w:left="0"/>
            <w:jc w:val="right"/>
            <w:rPr>
              <w:rFonts w:ascii="Huawei Sans" w:hAnsi="Huawei Sans" w:cs="Huawei Sans"/>
              <w:noProof/>
            </w:rPr>
          </w:pPr>
          <w:r w:rsidRPr="00CE1285">
            <w:rPr>
              <w:rFonts w:ascii="Huawei Sans" w:hAnsi="Huawei Sans" w:cs="Huawei Sans"/>
            </w:rPr>
            <w:t xml:space="preserve">Page </w:t>
          </w:r>
          <w:r w:rsidRPr="00CE1285">
            <w:rPr>
              <w:rFonts w:ascii="Huawei Sans" w:hAnsi="Huawei Sans" w:cs="Huawei Sans"/>
            </w:rPr>
            <w:fldChar w:fldCharType="begin"/>
          </w:r>
          <w:r w:rsidRPr="00CE1285">
            <w:rPr>
              <w:rFonts w:ascii="Huawei Sans" w:hAnsi="Huawei Sans" w:cs="Huawei Sans"/>
            </w:rPr>
            <w:instrText xml:space="preserve"> PAGE </w:instrText>
          </w:r>
          <w:r w:rsidRPr="00CE1285">
            <w:rPr>
              <w:rFonts w:ascii="Huawei Sans" w:hAnsi="Huawei Sans" w:cs="Huawei Sans"/>
            </w:rPr>
            <w:fldChar w:fldCharType="separate"/>
          </w:r>
          <w:r w:rsidR="00797047">
            <w:rPr>
              <w:rFonts w:ascii="Huawei Sans" w:hAnsi="Huawei Sans" w:cs="Huawei Sans"/>
              <w:noProof/>
            </w:rPr>
            <w:t>101</w:t>
          </w:r>
          <w:r w:rsidRPr="00CE1285">
            <w:rPr>
              <w:rFonts w:ascii="Huawei Sans" w:hAnsi="Huawei Sans" w:cs="Huawei Sans"/>
            </w:rPr>
            <w:fldChar w:fldCharType="end"/>
          </w:r>
        </w:p>
      </w:tc>
    </w:tr>
  </w:tbl>
  <w:p w14:paraId="0FB4E099" w14:textId="77777777" w:rsidR="00F66940" w:rsidRPr="00CE1285" w:rsidRDefault="00F66940" w:rsidP="00DD12E4">
    <w:pPr>
      <w:pStyle w:val="a6"/>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892B34"/>
    <w:multiLevelType w:val="hybridMultilevel"/>
    <w:tmpl w:val="6D26D09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EDB2900"/>
    <w:multiLevelType w:val="hybridMultilevel"/>
    <w:tmpl w:val="791493E4"/>
    <w:lvl w:ilvl="0" w:tplc="DFB60A4E">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AA38B928">
      <w:start w:val="1"/>
      <w:numFmt w:val="bullet"/>
      <w:lvlText w:val=""/>
      <w:lvlJc w:val="left"/>
      <w:pPr>
        <w:tabs>
          <w:tab w:val="num" w:pos="840"/>
        </w:tabs>
        <w:ind w:left="840" w:hanging="420"/>
      </w:pPr>
      <w:rPr>
        <w:rFonts w:ascii="Wingdings" w:hAnsi="Wingdings" w:cs="Wingdings" w:hint="default"/>
      </w:rPr>
    </w:lvl>
    <w:lvl w:ilvl="2" w:tplc="BBFC2218">
      <w:start w:val="1"/>
      <w:numFmt w:val="bullet"/>
      <w:lvlText w:val=""/>
      <w:lvlJc w:val="left"/>
      <w:pPr>
        <w:tabs>
          <w:tab w:val="num" w:pos="1260"/>
        </w:tabs>
        <w:ind w:left="1260" w:hanging="420"/>
      </w:pPr>
      <w:rPr>
        <w:rFonts w:ascii="Wingdings" w:hAnsi="Wingdings" w:cs="Wingdings" w:hint="default"/>
      </w:rPr>
    </w:lvl>
    <w:lvl w:ilvl="3" w:tplc="7D824786">
      <w:start w:val="1"/>
      <w:numFmt w:val="bullet"/>
      <w:lvlText w:val=""/>
      <w:lvlJc w:val="left"/>
      <w:pPr>
        <w:tabs>
          <w:tab w:val="num" w:pos="1680"/>
        </w:tabs>
        <w:ind w:left="1680" w:hanging="420"/>
      </w:pPr>
      <w:rPr>
        <w:rFonts w:ascii="Wingdings" w:hAnsi="Wingdings" w:cs="Wingdings" w:hint="default"/>
      </w:rPr>
    </w:lvl>
    <w:lvl w:ilvl="4" w:tplc="66DC77F0">
      <w:start w:val="1"/>
      <w:numFmt w:val="bullet"/>
      <w:lvlText w:val=""/>
      <w:lvlJc w:val="left"/>
      <w:pPr>
        <w:tabs>
          <w:tab w:val="num" w:pos="2100"/>
        </w:tabs>
        <w:ind w:left="2100" w:hanging="420"/>
      </w:pPr>
      <w:rPr>
        <w:rFonts w:ascii="Wingdings" w:hAnsi="Wingdings" w:cs="Wingdings" w:hint="default"/>
      </w:rPr>
    </w:lvl>
    <w:lvl w:ilvl="5" w:tplc="AC3AB3D4">
      <w:start w:val="1"/>
      <w:numFmt w:val="bullet"/>
      <w:lvlText w:val=""/>
      <w:lvlJc w:val="left"/>
      <w:pPr>
        <w:tabs>
          <w:tab w:val="num" w:pos="2520"/>
        </w:tabs>
        <w:ind w:left="2520" w:hanging="420"/>
      </w:pPr>
      <w:rPr>
        <w:rFonts w:ascii="Wingdings" w:hAnsi="Wingdings" w:cs="Wingdings" w:hint="default"/>
      </w:rPr>
    </w:lvl>
    <w:lvl w:ilvl="6" w:tplc="65525D6E">
      <w:start w:val="1"/>
      <w:numFmt w:val="bullet"/>
      <w:lvlText w:val=""/>
      <w:lvlJc w:val="left"/>
      <w:pPr>
        <w:tabs>
          <w:tab w:val="num" w:pos="2940"/>
        </w:tabs>
        <w:ind w:left="2940" w:hanging="420"/>
      </w:pPr>
      <w:rPr>
        <w:rFonts w:ascii="Wingdings" w:hAnsi="Wingdings" w:cs="Wingdings" w:hint="default"/>
      </w:rPr>
    </w:lvl>
    <w:lvl w:ilvl="7" w:tplc="9B768918">
      <w:start w:val="1"/>
      <w:numFmt w:val="bullet"/>
      <w:lvlText w:val=""/>
      <w:lvlJc w:val="left"/>
      <w:pPr>
        <w:tabs>
          <w:tab w:val="num" w:pos="3360"/>
        </w:tabs>
        <w:ind w:left="3360" w:hanging="420"/>
      </w:pPr>
      <w:rPr>
        <w:rFonts w:ascii="Wingdings" w:hAnsi="Wingdings" w:cs="Wingdings" w:hint="default"/>
      </w:rPr>
    </w:lvl>
    <w:lvl w:ilvl="8" w:tplc="F3583E5E">
      <w:start w:val="1"/>
      <w:numFmt w:val="bullet"/>
      <w:lvlText w:val=""/>
      <w:lvlJc w:val="left"/>
      <w:pPr>
        <w:tabs>
          <w:tab w:val="num" w:pos="3780"/>
        </w:tabs>
        <w:ind w:left="3780" w:hanging="420"/>
      </w:pPr>
      <w:rPr>
        <w:rFonts w:ascii="Wingdings" w:hAnsi="Wingdings" w:cs="Wingdings" w:hint="default"/>
      </w:rPr>
    </w:lvl>
  </w:abstractNum>
  <w:abstractNum w:abstractNumId="3" w15:restartNumberingAfterBreak="0">
    <w:nsid w:val="0EF04AC1"/>
    <w:multiLevelType w:val="hybridMultilevel"/>
    <w:tmpl w:val="2C8EAE80"/>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 w15:restartNumberingAfterBreak="0">
    <w:nsid w:val="14CC01A6"/>
    <w:multiLevelType w:val="hybridMultilevel"/>
    <w:tmpl w:val="CBB67AD4"/>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 w15:restartNumberingAfterBreak="0">
    <w:nsid w:val="171657A1"/>
    <w:multiLevelType w:val="multilevel"/>
    <w:tmpl w:val="879CE0FA"/>
    <w:styleLink w:val="1"/>
    <w:lvl w:ilvl="0">
      <w:start w:val="1"/>
      <w:numFmt w:val="decimal"/>
      <w:pStyle w:val="10"/>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4"/>
        <w:szCs w:val="21"/>
      </w:rPr>
    </w:lvl>
  </w:abstractNum>
  <w:abstractNum w:abstractNumId="6"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ADE6571"/>
    <w:multiLevelType w:val="hybridMultilevel"/>
    <w:tmpl w:val="BF14F1FA"/>
    <w:lvl w:ilvl="0" w:tplc="DFEAD0AE">
      <w:start w:val="1"/>
      <w:numFmt w:val="decimal"/>
      <w:pStyle w:val="ItemStep"/>
      <w:lvlText w:val="%1."/>
      <w:lvlJc w:val="left"/>
      <w:pPr>
        <w:ind w:left="1441" w:hanging="420"/>
      </w:pPr>
      <w:rPr>
        <w:rFonts w:ascii="Huawei Sans" w:hAnsi="Huawei Sans" w:cs="Huawei Sans" w:hint="default"/>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8" w15:restartNumberingAfterBreak="0">
    <w:nsid w:val="1D5755D3"/>
    <w:multiLevelType w:val="hybridMultilevel"/>
    <w:tmpl w:val="6C36F220"/>
    <w:lvl w:ilvl="0" w:tplc="4C4C8B2C">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1F6405CC"/>
    <w:multiLevelType w:val="hybridMultilevel"/>
    <w:tmpl w:val="02B6688C"/>
    <w:lvl w:ilvl="0" w:tplc="375C4EFA">
      <w:start w:val="1"/>
      <w:numFmt w:val="bullet"/>
      <w:pStyle w:val="11"/>
      <w:lvlText w:val=""/>
      <w:lvlJc w:val="left"/>
      <w:pPr>
        <w:tabs>
          <w:tab w:val="num" w:pos="2926"/>
        </w:tabs>
        <w:ind w:left="2926" w:hanging="420"/>
      </w:pPr>
      <w:rPr>
        <w:rFonts w:ascii="Wingdings" w:hAnsi="Wingdings" w:hint="default"/>
        <w:sz w:val="13"/>
        <w:szCs w:val="13"/>
      </w:rPr>
    </w:lvl>
    <w:lvl w:ilvl="1" w:tplc="04090003" w:tentative="1">
      <w:start w:val="1"/>
      <w:numFmt w:val="bullet"/>
      <w:lvlText w:val=""/>
      <w:lvlJc w:val="left"/>
      <w:pPr>
        <w:tabs>
          <w:tab w:val="num" w:pos="2892"/>
        </w:tabs>
        <w:ind w:left="2892" w:hanging="420"/>
      </w:pPr>
      <w:rPr>
        <w:rFonts w:ascii="Wingdings" w:hAnsi="Wingdings" w:hint="default"/>
      </w:rPr>
    </w:lvl>
    <w:lvl w:ilvl="2" w:tplc="04090005" w:tentative="1">
      <w:start w:val="1"/>
      <w:numFmt w:val="bullet"/>
      <w:lvlText w:val=""/>
      <w:lvlJc w:val="left"/>
      <w:pPr>
        <w:tabs>
          <w:tab w:val="num" w:pos="3312"/>
        </w:tabs>
        <w:ind w:left="3312" w:hanging="420"/>
      </w:pPr>
      <w:rPr>
        <w:rFonts w:ascii="Wingdings" w:hAnsi="Wingdings" w:hint="default"/>
      </w:rPr>
    </w:lvl>
    <w:lvl w:ilvl="3" w:tplc="04090001" w:tentative="1">
      <w:start w:val="1"/>
      <w:numFmt w:val="bullet"/>
      <w:lvlText w:val=""/>
      <w:lvlJc w:val="left"/>
      <w:pPr>
        <w:tabs>
          <w:tab w:val="num" w:pos="3732"/>
        </w:tabs>
        <w:ind w:left="3732" w:hanging="420"/>
      </w:pPr>
      <w:rPr>
        <w:rFonts w:ascii="Wingdings" w:hAnsi="Wingdings" w:hint="default"/>
      </w:rPr>
    </w:lvl>
    <w:lvl w:ilvl="4" w:tplc="04090003" w:tentative="1">
      <w:start w:val="1"/>
      <w:numFmt w:val="bullet"/>
      <w:lvlText w:val=""/>
      <w:lvlJc w:val="left"/>
      <w:pPr>
        <w:tabs>
          <w:tab w:val="num" w:pos="4152"/>
        </w:tabs>
        <w:ind w:left="4152" w:hanging="420"/>
      </w:pPr>
      <w:rPr>
        <w:rFonts w:ascii="Wingdings" w:hAnsi="Wingdings" w:hint="default"/>
      </w:rPr>
    </w:lvl>
    <w:lvl w:ilvl="5" w:tplc="04090005" w:tentative="1">
      <w:start w:val="1"/>
      <w:numFmt w:val="bullet"/>
      <w:lvlText w:val=""/>
      <w:lvlJc w:val="left"/>
      <w:pPr>
        <w:tabs>
          <w:tab w:val="num" w:pos="4572"/>
        </w:tabs>
        <w:ind w:left="4572" w:hanging="420"/>
      </w:pPr>
      <w:rPr>
        <w:rFonts w:ascii="Wingdings" w:hAnsi="Wingdings" w:hint="default"/>
      </w:rPr>
    </w:lvl>
    <w:lvl w:ilvl="6" w:tplc="04090001" w:tentative="1">
      <w:start w:val="1"/>
      <w:numFmt w:val="bullet"/>
      <w:lvlText w:val=""/>
      <w:lvlJc w:val="left"/>
      <w:pPr>
        <w:tabs>
          <w:tab w:val="num" w:pos="4992"/>
        </w:tabs>
        <w:ind w:left="4992" w:hanging="420"/>
      </w:pPr>
      <w:rPr>
        <w:rFonts w:ascii="Wingdings" w:hAnsi="Wingdings" w:hint="default"/>
      </w:rPr>
    </w:lvl>
    <w:lvl w:ilvl="7" w:tplc="04090003" w:tentative="1">
      <w:start w:val="1"/>
      <w:numFmt w:val="bullet"/>
      <w:lvlText w:val=""/>
      <w:lvlJc w:val="left"/>
      <w:pPr>
        <w:tabs>
          <w:tab w:val="num" w:pos="5412"/>
        </w:tabs>
        <w:ind w:left="5412" w:hanging="420"/>
      </w:pPr>
      <w:rPr>
        <w:rFonts w:ascii="Wingdings" w:hAnsi="Wingdings" w:hint="default"/>
      </w:rPr>
    </w:lvl>
    <w:lvl w:ilvl="8" w:tplc="04090005" w:tentative="1">
      <w:start w:val="1"/>
      <w:numFmt w:val="bullet"/>
      <w:lvlText w:val=""/>
      <w:lvlJc w:val="left"/>
      <w:pPr>
        <w:tabs>
          <w:tab w:val="num" w:pos="5832"/>
        </w:tabs>
        <w:ind w:left="5832" w:hanging="420"/>
      </w:pPr>
      <w:rPr>
        <w:rFonts w:ascii="Wingdings" w:hAnsi="Wingdings" w:hint="default"/>
      </w:rPr>
    </w:lvl>
  </w:abstractNum>
  <w:abstractNum w:abstractNumId="10" w15:restartNumberingAfterBreak="0">
    <w:nsid w:val="20453EF0"/>
    <w:multiLevelType w:val="multilevel"/>
    <w:tmpl w:val="F126062C"/>
    <w:lvl w:ilvl="0">
      <w:start w:val="1"/>
      <w:numFmt w:val="upperLetter"/>
      <w:pStyle w:val="5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 w15:restartNumberingAfterBreak="0">
    <w:nsid w:val="25F735BD"/>
    <w:multiLevelType w:val="hybridMultilevel"/>
    <w:tmpl w:val="A7A87380"/>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2" w15:restartNumberingAfterBreak="0">
    <w:nsid w:val="278B3BA7"/>
    <w:multiLevelType w:val="hybridMultilevel"/>
    <w:tmpl w:val="6BB0CBE4"/>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3" w15:restartNumberingAfterBreak="0">
    <w:nsid w:val="2B89587D"/>
    <w:multiLevelType w:val="hybridMultilevel"/>
    <w:tmpl w:val="17A456A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4" w15:restartNumberingAfterBreak="0">
    <w:nsid w:val="2C655339"/>
    <w:multiLevelType w:val="hybridMultilevel"/>
    <w:tmpl w:val="F54C216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5" w15:restartNumberingAfterBreak="0">
    <w:nsid w:val="2D3744CD"/>
    <w:multiLevelType w:val="hybridMultilevel"/>
    <w:tmpl w:val="7138071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6" w15:restartNumberingAfterBreak="0">
    <w:nsid w:val="2D3D26A5"/>
    <w:multiLevelType w:val="hybridMultilevel"/>
    <w:tmpl w:val="94CE4ED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7" w15:restartNumberingAfterBreak="0">
    <w:nsid w:val="391803FE"/>
    <w:multiLevelType w:val="hybridMultilevel"/>
    <w:tmpl w:val="3214841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8"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20"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1" w15:restartNumberingAfterBreak="0">
    <w:nsid w:val="470000B4"/>
    <w:multiLevelType w:val="hybridMultilevel"/>
    <w:tmpl w:val="4B44090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2" w15:restartNumberingAfterBreak="0">
    <w:nsid w:val="4DC8336C"/>
    <w:multiLevelType w:val="hybridMultilevel"/>
    <w:tmpl w:val="F9E8F76C"/>
    <w:lvl w:ilvl="0" w:tplc="7DC8D26C">
      <w:start w:val="1"/>
      <w:numFmt w:val="bullet"/>
      <w:lvlText w:val=""/>
      <w:lvlJc w:val="left"/>
      <w:pPr>
        <w:ind w:left="420" w:hanging="420"/>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15:restartNumberingAfterBreak="0">
    <w:nsid w:val="54BC7DC7"/>
    <w:multiLevelType w:val="hybridMultilevel"/>
    <w:tmpl w:val="3F82DE0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5"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F0A4621"/>
    <w:multiLevelType w:val="hybridMultilevel"/>
    <w:tmpl w:val="47F266D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7" w15:restartNumberingAfterBreak="0">
    <w:nsid w:val="62813AD9"/>
    <w:multiLevelType w:val="hybridMultilevel"/>
    <w:tmpl w:val="3214841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8" w15:restartNumberingAfterBreak="0">
    <w:nsid w:val="65A37798"/>
    <w:multiLevelType w:val="hybridMultilevel"/>
    <w:tmpl w:val="3E9EAE7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9"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67613B80"/>
    <w:multiLevelType w:val="hybridMultilevel"/>
    <w:tmpl w:val="A0404C4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1"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32" w15:restartNumberingAfterBreak="0">
    <w:nsid w:val="67EC12D0"/>
    <w:multiLevelType w:val="hybridMultilevel"/>
    <w:tmpl w:val="C75A53E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3"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34" w15:restartNumberingAfterBreak="0">
    <w:nsid w:val="72347E6A"/>
    <w:multiLevelType w:val="multilevel"/>
    <w:tmpl w:val="D95C4700"/>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5" w15:restartNumberingAfterBreak="0">
    <w:nsid w:val="78651B3D"/>
    <w:multiLevelType w:val="hybridMultilevel"/>
    <w:tmpl w:val="38E4E25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6" w15:restartNumberingAfterBreak="0">
    <w:nsid w:val="7B0A7A81"/>
    <w:multiLevelType w:val="hybridMultilevel"/>
    <w:tmpl w:val="3FA035B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7" w15:restartNumberingAfterBreak="0">
    <w:nsid w:val="7E1D7CD0"/>
    <w:multiLevelType w:val="hybridMultilevel"/>
    <w:tmpl w:val="098EDDA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num w:numId="1">
    <w:abstractNumId w:val="34"/>
  </w:num>
  <w:num w:numId="2">
    <w:abstractNumId w:val="10"/>
  </w:num>
  <w:num w:numId="3">
    <w:abstractNumId w:val="5"/>
  </w:num>
  <w:num w:numId="4">
    <w:abstractNumId w:val="8"/>
  </w:num>
  <w:num w:numId="5">
    <w:abstractNumId w:val="2"/>
  </w:num>
  <w:num w:numId="6">
    <w:abstractNumId w:val="18"/>
  </w:num>
  <w:num w:numId="7">
    <w:abstractNumId w:val="25"/>
  </w:num>
  <w:num w:numId="8">
    <w:abstractNumId w:val="20"/>
  </w:num>
  <w:num w:numId="9">
    <w:abstractNumId w:val="29"/>
  </w:num>
  <w:num w:numId="10">
    <w:abstractNumId w:val="1"/>
  </w:num>
  <w:num w:numId="11">
    <w:abstractNumId w:val="6"/>
  </w:num>
  <w:num w:numId="12">
    <w:abstractNumId w:val="33"/>
  </w:num>
  <w:num w:numId="13">
    <w:abstractNumId w:val="31"/>
  </w:num>
  <w:num w:numId="14">
    <w:abstractNumId w:val="36"/>
  </w:num>
  <w:num w:numId="15">
    <w:abstractNumId w:val="24"/>
  </w:num>
  <w:num w:numId="16">
    <w:abstractNumId w:val="26"/>
  </w:num>
  <w:num w:numId="17">
    <w:abstractNumId w:val="30"/>
  </w:num>
  <w:num w:numId="18">
    <w:abstractNumId w:val="12"/>
  </w:num>
  <w:num w:numId="19">
    <w:abstractNumId w:val="4"/>
  </w:num>
  <w:num w:numId="20">
    <w:abstractNumId w:val="9"/>
  </w:num>
  <w:num w:numId="21">
    <w:abstractNumId w:val="16"/>
  </w:num>
  <w:num w:numId="22">
    <w:abstractNumId w:val="3"/>
  </w:num>
  <w:num w:numId="23">
    <w:abstractNumId w:val="11"/>
  </w:num>
  <w:num w:numId="24">
    <w:abstractNumId w:val="0"/>
  </w:num>
  <w:num w:numId="25">
    <w:abstractNumId w:val="35"/>
  </w:num>
  <w:num w:numId="26">
    <w:abstractNumId w:val="21"/>
  </w:num>
  <w:num w:numId="27">
    <w:abstractNumId w:val="15"/>
  </w:num>
  <w:num w:numId="28">
    <w:abstractNumId w:val="13"/>
  </w:num>
  <w:num w:numId="29">
    <w:abstractNumId w:val="32"/>
  </w:num>
  <w:num w:numId="30">
    <w:abstractNumId w:val="17"/>
  </w:num>
  <w:num w:numId="31">
    <w:abstractNumId w:val="27"/>
  </w:num>
  <w:num w:numId="32">
    <w:abstractNumId w:val="37"/>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num>
  <w:num w:numId="38">
    <w:abstractNumId w:val="14"/>
  </w:num>
  <w:num w:numId="39">
    <w:abstractNumId w:val="2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90"/>
  <w:defaultTableStyle w:val="V3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904"/>
    <w:rsid w:val="00003A2F"/>
    <w:rsid w:val="00006D33"/>
    <w:rsid w:val="00006E91"/>
    <w:rsid w:val="00007325"/>
    <w:rsid w:val="0001048E"/>
    <w:rsid w:val="00010C0A"/>
    <w:rsid w:val="00010FC6"/>
    <w:rsid w:val="00011630"/>
    <w:rsid w:val="00011962"/>
    <w:rsid w:val="00011B50"/>
    <w:rsid w:val="00012A81"/>
    <w:rsid w:val="00013155"/>
    <w:rsid w:val="00014276"/>
    <w:rsid w:val="000145D8"/>
    <w:rsid w:val="00014C0D"/>
    <w:rsid w:val="000171EC"/>
    <w:rsid w:val="00017C40"/>
    <w:rsid w:val="00017FD3"/>
    <w:rsid w:val="000210D2"/>
    <w:rsid w:val="00021566"/>
    <w:rsid w:val="0002214D"/>
    <w:rsid w:val="0002276F"/>
    <w:rsid w:val="00024836"/>
    <w:rsid w:val="0002558E"/>
    <w:rsid w:val="00027F46"/>
    <w:rsid w:val="00030293"/>
    <w:rsid w:val="000321CB"/>
    <w:rsid w:val="00033243"/>
    <w:rsid w:val="00033F84"/>
    <w:rsid w:val="00037412"/>
    <w:rsid w:val="000375E9"/>
    <w:rsid w:val="00040D83"/>
    <w:rsid w:val="00041545"/>
    <w:rsid w:val="00041907"/>
    <w:rsid w:val="000430EA"/>
    <w:rsid w:val="00043B1A"/>
    <w:rsid w:val="000502C1"/>
    <w:rsid w:val="00050311"/>
    <w:rsid w:val="000504DB"/>
    <w:rsid w:val="0005157D"/>
    <w:rsid w:val="00051A7C"/>
    <w:rsid w:val="00051CA2"/>
    <w:rsid w:val="00052608"/>
    <w:rsid w:val="000535E5"/>
    <w:rsid w:val="00054DE4"/>
    <w:rsid w:val="00060583"/>
    <w:rsid w:val="00061C04"/>
    <w:rsid w:val="00064F80"/>
    <w:rsid w:val="0006678D"/>
    <w:rsid w:val="0006684D"/>
    <w:rsid w:val="00066A44"/>
    <w:rsid w:val="00066F4D"/>
    <w:rsid w:val="0007030C"/>
    <w:rsid w:val="00070957"/>
    <w:rsid w:val="00071923"/>
    <w:rsid w:val="00072087"/>
    <w:rsid w:val="0007236C"/>
    <w:rsid w:val="00072AAD"/>
    <w:rsid w:val="00074B6E"/>
    <w:rsid w:val="000753BF"/>
    <w:rsid w:val="00076475"/>
    <w:rsid w:val="00076AFE"/>
    <w:rsid w:val="000777E5"/>
    <w:rsid w:val="00077CD8"/>
    <w:rsid w:val="0008003F"/>
    <w:rsid w:val="0008037B"/>
    <w:rsid w:val="000803DE"/>
    <w:rsid w:val="0008048D"/>
    <w:rsid w:val="00080838"/>
    <w:rsid w:val="00080A9E"/>
    <w:rsid w:val="00080D2F"/>
    <w:rsid w:val="00082C9D"/>
    <w:rsid w:val="00082F3F"/>
    <w:rsid w:val="000832B9"/>
    <w:rsid w:val="00083471"/>
    <w:rsid w:val="000834DE"/>
    <w:rsid w:val="00083A51"/>
    <w:rsid w:val="00084BE0"/>
    <w:rsid w:val="0008503A"/>
    <w:rsid w:val="000854EA"/>
    <w:rsid w:val="000862CE"/>
    <w:rsid w:val="00087B38"/>
    <w:rsid w:val="0009129A"/>
    <w:rsid w:val="00091B19"/>
    <w:rsid w:val="000934F1"/>
    <w:rsid w:val="00093651"/>
    <w:rsid w:val="0009454D"/>
    <w:rsid w:val="0009621C"/>
    <w:rsid w:val="00096488"/>
    <w:rsid w:val="00096A63"/>
    <w:rsid w:val="00097458"/>
    <w:rsid w:val="0009792A"/>
    <w:rsid w:val="00097DE7"/>
    <w:rsid w:val="000A0022"/>
    <w:rsid w:val="000A1AFA"/>
    <w:rsid w:val="000A2674"/>
    <w:rsid w:val="000A585E"/>
    <w:rsid w:val="000A5CB3"/>
    <w:rsid w:val="000A5E01"/>
    <w:rsid w:val="000A6E55"/>
    <w:rsid w:val="000A7FBA"/>
    <w:rsid w:val="000B1E79"/>
    <w:rsid w:val="000B1F79"/>
    <w:rsid w:val="000B245B"/>
    <w:rsid w:val="000B279C"/>
    <w:rsid w:val="000B3E89"/>
    <w:rsid w:val="000B5EE1"/>
    <w:rsid w:val="000B6384"/>
    <w:rsid w:val="000B7C6A"/>
    <w:rsid w:val="000B7D35"/>
    <w:rsid w:val="000B7EFF"/>
    <w:rsid w:val="000C06CE"/>
    <w:rsid w:val="000C0963"/>
    <w:rsid w:val="000C0A74"/>
    <w:rsid w:val="000C1968"/>
    <w:rsid w:val="000C37C1"/>
    <w:rsid w:val="000C3F98"/>
    <w:rsid w:val="000C4BFB"/>
    <w:rsid w:val="000C5AC6"/>
    <w:rsid w:val="000C62CD"/>
    <w:rsid w:val="000D0045"/>
    <w:rsid w:val="000D0502"/>
    <w:rsid w:val="000D2513"/>
    <w:rsid w:val="000D41DD"/>
    <w:rsid w:val="000D57E7"/>
    <w:rsid w:val="000D601E"/>
    <w:rsid w:val="000D6380"/>
    <w:rsid w:val="000D6424"/>
    <w:rsid w:val="000D79DE"/>
    <w:rsid w:val="000E02F5"/>
    <w:rsid w:val="000E0BC3"/>
    <w:rsid w:val="000E16AA"/>
    <w:rsid w:val="000E3396"/>
    <w:rsid w:val="000E3FA8"/>
    <w:rsid w:val="000E48ED"/>
    <w:rsid w:val="000E5B3B"/>
    <w:rsid w:val="000E69D0"/>
    <w:rsid w:val="000F21A1"/>
    <w:rsid w:val="000F2F37"/>
    <w:rsid w:val="000F3CBF"/>
    <w:rsid w:val="000F443B"/>
    <w:rsid w:val="000F4683"/>
    <w:rsid w:val="000F536E"/>
    <w:rsid w:val="000F6374"/>
    <w:rsid w:val="000F6AA5"/>
    <w:rsid w:val="000F73A2"/>
    <w:rsid w:val="001007FB"/>
    <w:rsid w:val="001017DC"/>
    <w:rsid w:val="0010187A"/>
    <w:rsid w:val="00101AE3"/>
    <w:rsid w:val="001020BB"/>
    <w:rsid w:val="0010214D"/>
    <w:rsid w:val="0010341A"/>
    <w:rsid w:val="0010410B"/>
    <w:rsid w:val="00104ADC"/>
    <w:rsid w:val="00106460"/>
    <w:rsid w:val="00106591"/>
    <w:rsid w:val="00106A4A"/>
    <w:rsid w:val="00106C7D"/>
    <w:rsid w:val="00107072"/>
    <w:rsid w:val="00107517"/>
    <w:rsid w:val="00107DA6"/>
    <w:rsid w:val="00110F4C"/>
    <w:rsid w:val="0011199D"/>
    <w:rsid w:val="00114A3D"/>
    <w:rsid w:val="0011636E"/>
    <w:rsid w:val="00116DBF"/>
    <w:rsid w:val="001178C7"/>
    <w:rsid w:val="00117C30"/>
    <w:rsid w:val="00120C0B"/>
    <w:rsid w:val="0012112D"/>
    <w:rsid w:val="00122A8A"/>
    <w:rsid w:val="00123A24"/>
    <w:rsid w:val="00125657"/>
    <w:rsid w:val="00131CAC"/>
    <w:rsid w:val="00134805"/>
    <w:rsid w:val="00135B97"/>
    <w:rsid w:val="00135C53"/>
    <w:rsid w:val="00136692"/>
    <w:rsid w:val="00137DB9"/>
    <w:rsid w:val="00141351"/>
    <w:rsid w:val="0014145E"/>
    <w:rsid w:val="0014154F"/>
    <w:rsid w:val="00142926"/>
    <w:rsid w:val="00142F34"/>
    <w:rsid w:val="0014332B"/>
    <w:rsid w:val="0014385B"/>
    <w:rsid w:val="0014498F"/>
    <w:rsid w:val="00144D26"/>
    <w:rsid w:val="001453BD"/>
    <w:rsid w:val="001454CD"/>
    <w:rsid w:val="00145A38"/>
    <w:rsid w:val="00150967"/>
    <w:rsid w:val="00151ADD"/>
    <w:rsid w:val="00154ACF"/>
    <w:rsid w:val="001554B6"/>
    <w:rsid w:val="00156F51"/>
    <w:rsid w:val="00160729"/>
    <w:rsid w:val="00161BC3"/>
    <w:rsid w:val="00163D02"/>
    <w:rsid w:val="001666C5"/>
    <w:rsid w:val="00166976"/>
    <w:rsid w:val="00172027"/>
    <w:rsid w:val="00172190"/>
    <w:rsid w:val="00172E55"/>
    <w:rsid w:val="0017327A"/>
    <w:rsid w:val="00173294"/>
    <w:rsid w:val="0017451A"/>
    <w:rsid w:val="00176B45"/>
    <w:rsid w:val="00180259"/>
    <w:rsid w:val="001803A4"/>
    <w:rsid w:val="0018080D"/>
    <w:rsid w:val="00180E3E"/>
    <w:rsid w:val="00181143"/>
    <w:rsid w:val="00185231"/>
    <w:rsid w:val="00185EEE"/>
    <w:rsid w:val="00187508"/>
    <w:rsid w:val="00187DEF"/>
    <w:rsid w:val="00190A41"/>
    <w:rsid w:val="00191323"/>
    <w:rsid w:val="00191D15"/>
    <w:rsid w:val="001921A9"/>
    <w:rsid w:val="00193890"/>
    <w:rsid w:val="001951F2"/>
    <w:rsid w:val="001964B5"/>
    <w:rsid w:val="00196C9F"/>
    <w:rsid w:val="00197385"/>
    <w:rsid w:val="001A14C4"/>
    <w:rsid w:val="001A24AF"/>
    <w:rsid w:val="001A3936"/>
    <w:rsid w:val="001A42A4"/>
    <w:rsid w:val="001A7817"/>
    <w:rsid w:val="001B0FF2"/>
    <w:rsid w:val="001B18BF"/>
    <w:rsid w:val="001B20C3"/>
    <w:rsid w:val="001B38FF"/>
    <w:rsid w:val="001B3B2E"/>
    <w:rsid w:val="001B4094"/>
    <w:rsid w:val="001B46BA"/>
    <w:rsid w:val="001B4737"/>
    <w:rsid w:val="001B5D02"/>
    <w:rsid w:val="001B6702"/>
    <w:rsid w:val="001B6FAC"/>
    <w:rsid w:val="001B70B6"/>
    <w:rsid w:val="001C0851"/>
    <w:rsid w:val="001C0E12"/>
    <w:rsid w:val="001C0F7A"/>
    <w:rsid w:val="001C3D41"/>
    <w:rsid w:val="001C3F12"/>
    <w:rsid w:val="001C4487"/>
    <w:rsid w:val="001D001D"/>
    <w:rsid w:val="001D0149"/>
    <w:rsid w:val="001D0278"/>
    <w:rsid w:val="001D18DC"/>
    <w:rsid w:val="001D19EB"/>
    <w:rsid w:val="001D311B"/>
    <w:rsid w:val="001D669F"/>
    <w:rsid w:val="001D6842"/>
    <w:rsid w:val="001D7095"/>
    <w:rsid w:val="001D7530"/>
    <w:rsid w:val="001D7DDA"/>
    <w:rsid w:val="001D7F7A"/>
    <w:rsid w:val="001E0B15"/>
    <w:rsid w:val="001E30B9"/>
    <w:rsid w:val="001E382D"/>
    <w:rsid w:val="001E4DBA"/>
    <w:rsid w:val="001E5B72"/>
    <w:rsid w:val="001E6211"/>
    <w:rsid w:val="001E6ABB"/>
    <w:rsid w:val="001E71BD"/>
    <w:rsid w:val="001F1D00"/>
    <w:rsid w:val="001F2915"/>
    <w:rsid w:val="001F3661"/>
    <w:rsid w:val="001F54BE"/>
    <w:rsid w:val="001F5880"/>
    <w:rsid w:val="001F61C9"/>
    <w:rsid w:val="002004D8"/>
    <w:rsid w:val="00200836"/>
    <w:rsid w:val="0020153C"/>
    <w:rsid w:val="00203E5B"/>
    <w:rsid w:val="002044DD"/>
    <w:rsid w:val="00207DB3"/>
    <w:rsid w:val="002116A0"/>
    <w:rsid w:val="0021235C"/>
    <w:rsid w:val="002134C0"/>
    <w:rsid w:val="0021362D"/>
    <w:rsid w:val="002148FC"/>
    <w:rsid w:val="00215F94"/>
    <w:rsid w:val="00216D88"/>
    <w:rsid w:val="00217D84"/>
    <w:rsid w:val="002203C9"/>
    <w:rsid w:val="00220C70"/>
    <w:rsid w:val="002213B8"/>
    <w:rsid w:val="002226E2"/>
    <w:rsid w:val="00222C61"/>
    <w:rsid w:val="002240D3"/>
    <w:rsid w:val="002245F2"/>
    <w:rsid w:val="002247BC"/>
    <w:rsid w:val="00225DA0"/>
    <w:rsid w:val="002315E3"/>
    <w:rsid w:val="0023220D"/>
    <w:rsid w:val="00232D1D"/>
    <w:rsid w:val="00233CD3"/>
    <w:rsid w:val="00234CC4"/>
    <w:rsid w:val="002352DE"/>
    <w:rsid w:val="002375BA"/>
    <w:rsid w:val="002376A5"/>
    <w:rsid w:val="00242D9E"/>
    <w:rsid w:val="00242FEE"/>
    <w:rsid w:val="00244EA6"/>
    <w:rsid w:val="002457D8"/>
    <w:rsid w:val="002461C9"/>
    <w:rsid w:val="00246E3D"/>
    <w:rsid w:val="002512A2"/>
    <w:rsid w:val="00251FCE"/>
    <w:rsid w:val="00253234"/>
    <w:rsid w:val="00253B8B"/>
    <w:rsid w:val="002541B3"/>
    <w:rsid w:val="002547C7"/>
    <w:rsid w:val="00257718"/>
    <w:rsid w:val="002605B0"/>
    <w:rsid w:val="00260775"/>
    <w:rsid w:val="00262636"/>
    <w:rsid w:val="00264059"/>
    <w:rsid w:val="002652D5"/>
    <w:rsid w:val="002711F9"/>
    <w:rsid w:val="00271653"/>
    <w:rsid w:val="002724FB"/>
    <w:rsid w:val="00273DF1"/>
    <w:rsid w:val="0027423E"/>
    <w:rsid w:val="00274DC5"/>
    <w:rsid w:val="0027689A"/>
    <w:rsid w:val="00276B83"/>
    <w:rsid w:val="00276BD2"/>
    <w:rsid w:val="002815BE"/>
    <w:rsid w:val="002819BC"/>
    <w:rsid w:val="002819EC"/>
    <w:rsid w:val="00282C8C"/>
    <w:rsid w:val="00284CBB"/>
    <w:rsid w:val="002867B5"/>
    <w:rsid w:val="002867C1"/>
    <w:rsid w:val="00287020"/>
    <w:rsid w:val="00287854"/>
    <w:rsid w:val="00287B6B"/>
    <w:rsid w:val="00287E2E"/>
    <w:rsid w:val="0029076F"/>
    <w:rsid w:val="002907EC"/>
    <w:rsid w:val="00292365"/>
    <w:rsid w:val="002935E0"/>
    <w:rsid w:val="00294C23"/>
    <w:rsid w:val="00296E4D"/>
    <w:rsid w:val="002978F8"/>
    <w:rsid w:val="00297AEF"/>
    <w:rsid w:val="002A02AC"/>
    <w:rsid w:val="002A09D3"/>
    <w:rsid w:val="002A1B3F"/>
    <w:rsid w:val="002A2995"/>
    <w:rsid w:val="002A2E79"/>
    <w:rsid w:val="002A2F8F"/>
    <w:rsid w:val="002A33AF"/>
    <w:rsid w:val="002A39A2"/>
    <w:rsid w:val="002A3B1A"/>
    <w:rsid w:val="002A486C"/>
    <w:rsid w:val="002A558A"/>
    <w:rsid w:val="002A571E"/>
    <w:rsid w:val="002A5DEE"/>
    <w:rsid w:val="002A7A76"/>
    <w:rsid w:val="002A7E08"/>
    <w:rsid w:val="002B0014"/>
    <w:rsid w:val="002B0BF5"/>
    <w:rsid w:val="002B12E7"/>
    <w:rsid w:val="002B18A6"/>
    <w:rsid w:val="002B20FA"/>
    <w:rsid w:val="002B344C"/>
    <w:rsid w:val="002B3A45"/>
    <w:rsid w:val="002B479B"/>
    <w:rsid w:val="002B5115"/>
    <w:rsid w:val="002B5643"/>
    <w:rsid w:val="002B6979"/>
    <w:rsid w:val="002C0294"/>
    <w:rsid w:val="002C0543"/>
    <w:rsid w:val="002C13CF"/>
    <w:rsid w:val="002C189D"/>
    <w:rsid w:val="002C1DB5"/>
    <w:rsid w:val="002C22D4"/>
    <w:rsid w:val="002C2318"/>
    <w:rsid w:val="002C2323"/>
    <w:rsid w:val="002C2C37"/>
    <w:rsid w:val="002C3278"/>
    <w:rsid w:val="002C3365"/>
    <w:rsid w:val="002C48D7"/>
    <w:rsid w:val="002C4F74"/>
    <w:rsid w:val="002C54F7"/>
    <w:rsid w:val="002C5BEE"/>
    <w:rsid w:val="002C5EE9"/>
    <w:rsid w:val="002C6505"/>
    <w:rsid w:val="002D10F5"/>
    <w:rsid w:val="002D1728"/>
    <w:rsid w:val="002D489E"/>
    <w:rsid w:val="002D5BF8"/>
    <w:rsid w:val="002D6C54"/>
    <w:rsid w:val="002E0191"/>
    <w:rsid w:val="002E03CF"/>
    <w:rsid w:val="002E1620"/>
    <w:rsid w:val="002E3E99"/>
    <w:rsid w:val="002E48D0"/>
    <w:rsid w:val="002E5399"/>
    <w:rsid w:val="002F014B"/>
    <w:rsid w:val="002F16D9"/>
    <w:rsid w:val="002F1BBE"/>
    <w:rsid w:val="002F41B8"/>
    <w:rsid w:val="002F4605"/>
    <w:rsid w:val="002F496F"/>
    <w:rsid w:val="002F6142"/>
    <w:rsid w:val="002F64F1"/>
    <w:rsid w:val="002F692D"/>
    <w:rsid w:val="002F6A34"/>
    <w:rsid w:val="002F723A"/>
    <w:rsid w:val="002F7B08"/>
    <w:rsid w:val="002F7E98"/>
    <w:rsid w:val="00300685"/>
    <w:rsid w:val="00300F49"/>
    <w:rsid w:val="00302245"/>
    <w:rsid w:val="003027F8"/>
    <w:rsid w:val="00302D5C"/>
    <w:rsid w:val="00303D9D"/>
    <w:rsid w:val="003041A0"/>
    <w:rsid w:val="00305BEB"/>
    <w:rsid w:val="00305FB3"/>
    <w:rsid w:val="00306280"/>
    <w:rsid w:val="00307DBA"/>
    <w:rsid w:val="00311171"/>
    <w:rsid w:val="00311B6A"/>
    <w:rsid w:val="00312DF1"/>
    <w:rsid w:val="003141CC"/>
    <w:rsid w:val="00314574"/>
    <w:rsid w:val="003162AE"/>
    <w:rsid w:val="0031692E"/>
    <w:rsid w:val="00316C8E"/>
    <w:rsid w:val="00320117"/>
    <w:rsid w:val="0032063D"/>
    <w:rsid w:val="00321154"/>
    <w:rsid w:val="00322063"/>
    <w:rsid w:val="0032443E"/>
    <w:rsid w:val="00325029"/>
    <w:rsid w:val="003267BB"/>
    <w:rsid w:val="00326CE3"/>
    <w:rsid w:val="00327963"/>
    <w:rsid w:val="00327A89"/>
    <w:rsid w:val="00330EFC"/>
    <w:rsid w:val="003344D9"/>
    <w:rsid w:val="003346D0"/>
    <w:rsid w:val="003372EA"/>
    <w:rsid w:val="00337A16"/>
    <w:rsid w:val="00337B1D"/>
    <w:rsid w:val="00340C4B"/>
    <w:rsid w:val="003449B6"/>
    <w:rsid w:val="00345758"/>
    <w:rsid w:val="00345CA8"/>
    <w:rsid w:val="003460BF"/>
    <w:rsid w:val="003461B0"/>
    <w:rsid w:val="0034741F"/>
    <w:rsid w:val="003478EC"/>
    <w:rsid w:val="00350893"/>
    <w:rsid w:val="00350A7D"/>
    <w:rsid w:val="00352F23"/>
    <w:rsid w:val="003539B9"/>
    <w:rsid w:val="0035400C"/>
    <w:rsid w:val="00354F26"/>
    <w:rsid w:val="00355811"/>
    <w:rsid w:val="00357520"/>
    <w:rsid w:val="003579F6"/>
    <w:rsid w:val="00360713"/>
    <w:rsid w:val="00360FC4"/>
    <w:rsid w:val="003610EF"/>
    <w:rsid w:val="00361792"/>
    <w:rsid w:val="00361F14"/>
    <w:rsid w:val="00362546"/>
    <w:rsid w:val="003629CB"/>
    <w:rsid w:val="00362BAD"/>
    <w:rsid w:val="00362ECF"/>
    <w:rsid w:val="003662A4"/>
    <w:rsid w:val="0036631D"/>
    <w:rsid w:val="00366E4B"/>
    <w:rsid w:val="00370DC3"/>
    <w:rsid w:val="003734A4"/>
    <w:rsid w:val="00373B2C"/>
    <w:rsid w:val="00375EAD"/>
    <w:rsid w:val="003816FD"/>
    <w:rsid w:val="00382427"/>
    <w:rsid w:val="00383C67"/>
    <w:rsid w:val="00384F48"/>
    <w:rsid w:val="003860AA"/>
    <w:rsid w:val="0038612C"/>
    <w:rsid w:val="00386230"/>
    <w:rsid w:val="0038624B"/>
    <w:rsid w:val="00387BCE"/>
    <w:rsid w:val="00390D3B"/>
    <w:rsid w:val="0039103C"/>
    <w:rsid w:val="00391A56"/>
    <w:rsid w:val="003925C2"/>
    <w:rsid w:val="003938C4"/>
    <w:rsid w:val="003944FC"/>
    <w:rsid w:val="00394DEE"/>
    <w:rsid w:val="003959B9"/>
    <w:rsid w:val="00395E30"/>
    <w:rsid w:val="00396A72"/>
    <w:rsid w:val="0039711D"/>
    <w:rsid w:val="003A104F"/>
    <w:rsid w:val="003A27F5"/>
    <w:rsid w:val="003A3E26"/>
    <w:rsid w:val="003A3E7D"/>
    <w:rsid w:val="003A49B8"/>
    <w:rsid w:val="003A539B"/>
    <w:rsid w:val="003A549C"/>
    <w:rsid w:val="003A5BE8"/>
    <w:rsid w:val="003A5FE1"/>
    <w:rsid w:val="003A7260"/>
    <w:rsid w:val="003A7C9C"/>
    <w:rsid w:val="003B0C21"/>
    <w:rsid w:val="003B1CDC"/>
    <w:rsid w:val="003B22E9"/>
    <w:rsid w:val="003B2CEF"/>
    <w:rsid w:val="003B49A7"/>
    <w:rsid w:val="003B6F29"/>
    <w:rsid w:val="003B6F4F"/>
    <w:rsid w:val="003C08CB"/>
    <w:rsid w:val="003C09C7"/>
    <w:rsid w:val="003C1978"/>
    <w:rsid w:val="003C1E9E"/>
    <w:rsid w:val="003C2E2D"/>
    <w:rsid w:val="003C309B"/>
    <w:rsid w:val="003C30C3"/>
    <w:rsid w:val="003C39E6"/>
    <w:rsid w:val="003C5BE1"/>
    <w:rsid w:val="003D2573"/>
    <w:rsid w:val="003D2786"/>
    <w:rsid w:val="003D370B"/>
    <w:rsid w:val="003E06CC"/>
    <w:rsid w:val="003E115D"/>
    <w:rsid w:val="003E1941"/>
    <w:rsid w:val="003E1CCE"/>
    <w:rsid w:val="003E1F44"/>
    <w:rsid w:val="003E211E"/>
    <w:rsid w:val="003E2A93"/>
    <w:rsid w:val="003E363A"/>
    <w:rsid w:val="003E3899"/>
    <w:rsid w:val="003E3A83"/>
    <w:rsid w:val="003E5019"/>
    <w:rsid w:val="003E5313"/>
    <w:rsid w:val="003E5B09"/>
    <w:rsid w:val="003E63EC"/>
    <w:rsid w:val="003E6DD0"/>
    <w:rsid w:val="003E7F58"/>
    <w:rsid w:val="003E7FEC"/>
    <w:rsid w:val="003F0B45"/>
    <w:rsid w:val="003F0F18"/>
    <w:rsid w:val="003F3A47"/>
    <w:rsid w:val="003F3D2A"/>
    <w:rsid w:val="003F4170"/>
    <w:rsid w:val="003F43CE"/>
    <w:rsid w:val="003F4FCF"/>
    <w:rsid w:val="003F6921"/>
    <w:rsid w:val="003F7555"/>
    <w:rsid w:val="00400F61"/>
    <w:rsid w:val="00403032"/>
    <w:rsid w:val="0040332D"/>
    <w:rsid w:val="004040EF"/>
    <w:rsid w:val="004053CB"/>
    <w:rsid w:val="0041039A"/>
    <w:rsid w:val="00411410"/>
    <w:rsid w:val="00411791"/>
    <w:rsid w:val="00412600"/>
    <w:rsid w:val="00413400"/>
    <w:rsid w:val="004136A5"/>
    <w:rsid w:val="0041409F"/>
    <w:rsid w:val="00416E2E"/>
    <w:rsid w:val="00417720"/>
    <w:rsid w:val="004178EE"/>
    <w:rsid w:val="00420B72"/>
    <w:rsid w:val="00422748"/>
    <w:rsid w:val="004278B5"/>
    <w:rsid w:val="004300F4"/>
    <w:rsid w:val="004301F8"/>
    <w:rsid w:val="004314CE"/>
    <w:rsid w:val="004344AC"/>
    <w:rsid w:val="004346AD"/>
    <w:rsid w:val="004356EB"/>
    <w:rsid w:val="00435FAE"/>
    <w:rsid w:val="0043602D"/>
    <w:rsid w:val="0043675F"/>
    <w:rsid w:val="00436804"/>
    <w:rsid w:val="00436B92"/>
    <w:rsid w:val="00437F7E"/>
    <w:rsid w:val="00440AA8"/>
    <w:rsid w:val="00441D72"/>
    <w:rsid w:val="00447103"/>
    <w:rsid w:val="00447250"/>
    <w:rsid w:val="0044762D"/>
    <w:rsid w:val="00450E12"/>
    <w:rsid w:val="00451CF6"/>
    <w:rsid w:val="00452D03"/>
    <w:rsid w:val="0045366D"/>
    <w:rsid w:val="004547B4"/>
    <w:rsid w:val="00455497"/>
    <w:rsid w:val="00455B9F"/>
    <w:rsid w:val="00457348"/>
    <w:rsid w:val="004601F1"/>
    <w:rsid w:val="004622AB"/>
    <w:rsid w:val="00462D8E"/>
    <w:rsid w:val="0046363A"/>
    <w:rsid w:val="00463820"/>
    <w:rsid w:val="00464E48"/>
    <w:rsid w:val="00466677"/>
    <w:rsid w:val="0046676C"/>
    <w:rsid w:val="00466E8E"/>
    <w:rsid w:val="00470A8F"/>
    <w:rsid w:val="00471936"/>
    <w:rsid w:val="004722EF"/>
    <w:rsid w:val="00472F50"/>
    <w:rsid w:val="00473CB2"/>
    <w:rsid w:val="00473FEF"/>
    <w:rsid w:val="00476FB1"/>
    <w:rsid w:val="00477927"/>
    <w:rsid w:val="004821F6"/>
    <w:rsid w:val="004832FC"/>
    <w:rsid w:val="0048347D"/>
    <w:rsid w:val="00483F9A"/>
    <w:rsid w:val="00484478"/>
    <w:rsid w:val="004848FD"/>
    <w:rsid w:val="00486C61"/>
    <w:rsid w:val="00486E75"/>
    <w:rsid w:val="00487A1C"/>
    <w:rsid w:val="00487E35"/>
    <w:rsid w:val="00490EDD"/>
    <w:rsid w:val="00491A2E"/>
    <w:rsid w:val="00491E54"/>
    <w:rsid w:val="00493259"/>
    <w:rsid w:val="004933CE"/>
    <w:rsid w:val="004957AB"/>
    <w:rsid w:val="00496E4C"/>
    <w:rsid w:val="00497F73"/>
    <w:rsid w:val="004A2642"/>
    <w:rsid w:val="004A2673"/>
    <w:rsid w:val="004A3992"/>
    <w:rsid w:val="004A4005"/>
    <w:rsid w:val="004A4093"/>
    <w:rsid w:val="004B0D41"/>
    <w:rsid w:val="004B29CD"/>
    <w:rsid w:val="004B3531"/>
    <w:rsid w:val="004B38F1"/>
    <w:rsid w:val="004B3D5C"/>
    <w:rsid w:val="004B4C7A"/>
    <w:rsid w:val="004B6114"/>
    <w:rsid w:val="004B6AA4"/>
    <w:rsid w:val="004B7A61"/>
    <w:rsid w:val="004C0466"/>
    <w:rsid w:val="004C28C6"/>
    <w:rsid w:val="004C356B"/>
    <w:rsid w:val="004C41B3"/>
    <w:rsid w:val="004C7563"/>
    <w:rsid w:val="004C7C78"/>
    <w:rsid w:val="004D2AC9"/>
    <w:rsid w:val="004D2AE8"/>
    <w:rsid w:val="004D2C13"/>
    <w:rsid w:val="004D5CF1"/>
    <w:rsid w:val="004D5DC8"/>
    <w:rsid w:val="004D643F"/>
    <w:rsid w:val="004D69D2"/>
    <w:rsid w:val="004E0672"/>
    <w:rsid w:val="004E1362"/>
    <w:rsid w:val="004E2448"/>
    <w:rsid w:val="004E2A9A"/>
    <w:rsid w:val="004E2DD3"/>
    <w:rsid w:val="004E2FEA"/>
    <w:rsid w:val="004E305E"/>
    <w:rsid w:val="004E42D2"/>
    <w:rsid w:val="004E6EC6"/>
    <w:rsid w:val="004F06FA"/>
    <w:rsid w:val="004F16D6"/>
    <w:rsid w:val="004F1A3D"/>
    <w:rsid w:val="004F38AE"/>
    <w:rsid w:val="004F3C7C"/>
    <w:rsid w:val="004F3E1C"/>
    <w:rsid w:val="004F4D37"/>
    <w:rsid w:val="004F516A"/>
    <w:rsid w:val="004F6280"/>
    <w:rsid w:val="004F697C"/>
    <w:rsid w:val="004F6CED"/>
    <w:rsid w:val="00500203"/>
    <w:rsid w:val="005016A8"/>
    <w:rsid w:val="00501B07"/>
    <w:rsid w:val="00501EA8"/>
    <w:rsid w:val="00503848"/>
    <w:rsid w:val="00503D14"/>
    <w:rsid w:val="0050433F"/>
    <w:rsid w:val="00504B55"/>
    <w:rsid w:val="00504F5A"/>
    <w:rsid w:val="0050614A"/>
    <w:rsid w:val="00507B44"/>
    <w:rsid w:val="00507D02"/>
    <w:rsid w:val="00507E2A"/>
    <w:rsid w:val="005135D9"/>
    <w:rsid w:val="005159C4"/>
    <w:rsid w:val="005214A7"/>
    <w:rsid w:val="00522580"/>
    <w:rsid w:val="00523BEB"/>
    <w:rsid w:val="00523C28"/>
    <w:rsid w:val="0052474E"/>
    <w:rsid w:val="00526952"/>
    <w:rsid w:val="00526BBC"/>
    <w:rsid w:val="00530302"/>
    <w:rsid w:val="00530D24"/>
    <w:rsid w:val="0053194D"/>
    <w:rsid w:val="00533708"/>
    <w:rsid w:val="0053396A"/>
    <w:rsid w:val="005350A0"/>
    <w:rsid w:val="0053523A"/>
    <w:rsid w:val="00536900"/>
    <w:rsid w:val="00536D4D"/>
    <w:rsid w:val="00537472"/>
    <w:rsid w:val="00541133"/>
    <w:rsid w:val="00541CDC"/>
    <w:rsid w:val="00542873"/>
    <w:rsid w:val="00543953"/>
    <w:rsid w:val="00543A76"/>
    <w:rsid w:val="00543FDE"/>
    <w:rsid w:val="00544B4E"/>
    <w:rsid w:val="00545A3D"/>
    <w:rsid w:val="005476F7"/>
    <w:rsid w:val="00547873"/>
    <w:rsid w:val="0055520C"/>
    <w:rsid w:val="0055595D"/>
    <w:rsid w:val="00556DB2"/>
    <w:rsid w:val="005578B6"/>
    <w:rsid w:val="005607FC"/>
    <w:rsid w:val="00562E3E"/>
    <w:rsid w:val="00563999"/>
    <w:rsid w:val="005676DF"/>
    <w:rsid w:val="00570671"/>
    <w:rsid w:val="005706B5"/>
    <w:rsid w:val="0057164B"/>
    <w:rsid w:val="00571B40"/>
    <w:rsid w:val="0057374F"/>
    <w:rsid w:val="00573C39"/>
    <w:rsid w:val="0057476C"/>
    <w:rsid w:val="0057502B"/>
    <w:rsid w:val="005750C8"/>
    <w:rsid w:val="00577A5F"/>
    <w:rsid w:val="00577A8B"/>
    <w:rsid w:val="00577CDF"/>
    <w:rsid w:val="00580254"/>
    <w:rsid w:val="005813DF"/>
    <w:rsid w:val="00581446"/>
    <w:rsid w:val="00581962"/>
    <w:rsid w:val="00585E01"/>
    <w:rsid w:val="00586D12"/>
    <w:rsid w:val="005921CA"/>
    <w:rsid w:val="00592EA9"/>
    <w:rsid w:val="00594091"/>
    <w:rsid w:val="005948B5"/>
    <w:rsid w:val="00596A92"/>
    <w:rsid w:val="00597676"/>
    <w:rsid w:val="005A0609"/>
    <w:rsid w:val="005A0AAD"/>
    <w:rsid w:val="005A1A80"/>
    <w:rsid w:val="005A1E6F"/>
    <w:rsid w:val="005A2500"/>
    <w:rsid w:val="005A26CE"/>
    <w:rsid w:val="005A2942"/>
    <w:rsid w:val="005A4563"/>
    <w:rsid w:val="005A53D7"/>
    <w:rsid w:val="005A751D"/>
    <w:rsid w:val="005B06FB"/>
    <w:rsid w:val="005B0949"/>
    <w:rsid w:val="005B1188"/>
    <w:rsid w:val="005B11F5"/>
    <w:rsid w:val="005B2518"/>
    <w:rsid w:val="005B2DAA"/>
    <w:rsid w:val="005B30B2"/>
    <w:rsid w:val="005B310A"/>
    <w:rsid w:val="005B3DDC"/>
    <w:rsid w:val="005B5054"/>
    <w:rsid w:val="005B57C6"/>
    <w:rsid w:val="005B5970"/>
    <w:rsid w:val="005B6D8C"/>
    <w:rsid w:val="005B755C"/>
    <w:rsid w:val="005B7DC2"/>
    <w:rsid w:val="005B7E6C"/>
    <w:rsid w:val="005C380F"/>
    <w:rsid w:val="005C4A0A"/>
    <w:rsid w:val="005C4B55"/>
    <w:rsid w:val="005C4E64"/>
    <w:rsid w:val="005C683E"/>
    <w:rsid w:val="005C7985"/>
    <w:rsid w:val="005C7FAB"/>
    <w:rsid w:val="005D203C"/>
    <w:rsid w:val="005D2A15"/>
    <w:rsid w:val="005D2DB6"/>
    <w:rsid w:val="005D3C1E"/>
    <w:rsid w:val="005D4160"/>
    <w:rsid w:val="005D419D"/>
    <w:rsid w:val="005D499C"/>
    <w:rsid w:val="005D4B94"/>
    <w:rsid w:val="005D4C6C"/>
    <w:rsid w:val="005E004F"/>
    <w:rsid w:val="005E0257"/>
    <w:rsid w:val="005E08C3"/>
    <w:rsid w:val="005E2BA8"/>
    <w:rsid w:val="005E2DD2"/>
    <w:rsid w:val="005E3A7B"/>
    <w:rsid w:val="005E4B56"/>
    <w:rsid w:val="005E5310"/>
    <w:rsid w:val="005F10B1"/>
    <w:rsid w:val="005F26D0"/>
    <w:rsid w:val="005F2A85"/>
    <w:rsid w:val="005F5536"/>
    <w:rsid w:val="005F6A27"/>
    <w:rsid w:val="005F713B"/>
    <w:rsid w:val="0060106F"/>
    <w:rsid w:val="006014A4"/>
    <w:rsid w:val="00602B73"/>
    <w:rsid w:val="00602DB2"/>
    <w:rsid w:val="00606353"/>
    <w:rsid w:val="006072A9"/>
    <w:rsid w:val="00607A81"/>
    <w:rsid w:val="00610C3F"/>
    <w:rsid w:val="00611F5E"/>
    <w:rsid w:val="006120E1"/>
    <w:rsid w:val="006137CA"/>
    <w:rsid w:val="00613D1A"/>
    <w:rsid w:val="00613D31"/>
    <w:rsid w:val="00614715"/>
    <w:rsid w:val="00616D94"/>
    <w:rsid w:val="006174FF"/>
    <w:rsid w:val="0061787C"/>
    <w:rsid w:val="00620B4A"/>
    <w:rsid w:val="00621B0C"/>
    <w:rsid w:val="00621FE8"/>
    <w:rsid w:val="00622AD7"/>
    <w:rsid w:val="00623396"/>
    <w:rsid w:val="00624F47"/>
    <w:rsid w:val="006259EC"/>
    <w:rsid w:val="00625E43"/>
    <w:rsid w:val="00627321"/>
    <w:rsid w:val="00631584"/>
    <w:rsid w:val="00631B2F"/>
    <w:rsid w:val="006320F1"/>
    <w:rsid w:val="006321A5"/>
    <w:rsid w:val="00632A2C"/>
    <w:rsid w:val="00633087"/>
    <w:rsid w:val="0063351F"/>
    <w:rsid w:val="006338A2"/>
    <w:rsid w:val="00634469"/>
    <w:rsid w:val="006346DD"/>
    <w:rsid w:val="00634DF4"/>
    <w:rsid w:val="00636190"/>
    <w:rsid w:val="00636666"/>
    <w:rsid w:val="0064022C"/>
    <w:rsid w:val="00640FAB"/>
    <w:rsid w:val="00641667"/>
    <w:rsid w:val="00641F46"/>
    <w:rsid w:val="006420EA"/>
    <w:rsid w:val="006468D2"/>
    <w:rsid w:val="006505EE"/>
    <w:rsid w:val="006521BE"/>
    <w:rsid w:val="00652A23"/>
    <w:rsid w:val="00652FDB"/>
    <w:rsid w:val="00655365"/>
    <w:rsid w:val="006568ED"/>
    <w:rsid w:val="00656D35"/>
    <w:rsid w:val="00656DFB"/>
    <w:rsid w:val="006611CD"/>
    <w:rsid w:val="00661235"/>
    <w:rsid w:val="00662E2B"/>
    <w:rsid w:val="006646A8"/>
    <w:rsid w:val="00664CA1"/>
    <w:rsid w:val="00665B0E"/>
    <w:rsid w:val="00667A2E"/>
    <w:rsid w:val="00671F43"/>
    <w:rsid w:val="00672951"/>
    <w:rsid w:val="00674A4C"/>
    <w:rsid w:val="006760F9"/>
    <w:rsid w:val="006765F5"/>
    <w:rsid w:val="00676C2A"/>
    <w:rsid w:val="00680302"/>
    <w:rsid w:val="00680585"/>
    <w:rsid w:val="00680B76"/>
    <w:rsid w:val="00681061"/>
    <w:rsid w:val="00682DB0"/>
    <w:rsid w:val="00683953"/>
    <w:rsid w:val="0068422F"/>
    <w:rsid w:val="00691C48"/>
    <w:rsid w:val="00691CA6"/>
    <w:rsid w:val="0069554C"/>
    <w:rsid w:val="00695D19"/>
    <w:rsid w:val="00697D2C"/>
    <w:rsid w:val="006A144A"/>
    <w:rsid w:val="006A22A1"/>
    <w:rsid w:val="006A25D7"/>
    <w:rsid w:val="006A39FD"/>
    <w:rsid w:val="006A458E"/>
    <w:rsid w:val="006A5393"/>
    <w:rsid w:val="006A5922"/>
    <w:rsid w:val="006A614C"/>
    <w:rsid w:val="006A7AB4"/>
    <w:rsid w:val="006B2E13"/>
    <w:rsid w:val="006B58EE"/>
    <w:rsid w:val="006B5E98"/>
    <w:rsid w:val="006B6A79"/>
    <w:rsid w:val="006C1E0B"/>
    <w:rsid w:val="006C425F"/>
    <w:rsid w:val="006C4329"/>
    <w:rsid w:val="006C4F0D"/>
    <w:rsid w:val="006C559F"/>
    <w:rsid w:val="006C65AA"/>
    <w:rsid w:val="006D0B05"/>
    <w:rsid w:val="006D622A"/>
    <w:rsid w:val="006E0824"/>
    <w:rsid w:val="006E0FC2"/>
    <w:rsid w:val="006E15FA"/>
    <w:rsid w:val="006E17E3"/>
    <w:rsid w:val="006E1B52"/>
    <w:rsid w:val="006E2DF2"/>
    <w:rsid w:val="006E2F9F"/>
    <w:rsid w:val="006E5188"/>
    <w:rsid w:val="006E70B8"/>
    <w:rsid w:val="006F13F1"/>
    <w:rsid w:val="006F206B"/>
    <w:rsid w:val="006F23AF"/>
    <w:rsid w:val="006F2A6C"/>
    <w:rsid w:val="006F3081"/>
    <w:rsid w:val="006F3409"/>
    <w:rsid w:val="006F3C55"/>
    <w:rsid w:val="006F4046"/>
    <w:rsid w:val="006F58F0"/>
    <w:rsid w:val="006F6B63"/>
    <w:rsid w:val="00700219"/>
    <w:rsid w:val="00700469"/>
    <w:rsid w:val="007029D0"/>
    <w:rsid w:val="0070345E"/>
    <w:rsid w:val="0070376F"/>
    <w:rsid w:val="007042AA"/>
    <w:rsid w:val="007043C1"/>
    <w:rsid w:val="00704E84"/>
    <w:rsid w:val="00705017"/>
    <w:rsid w:val="0070636C"/>
    <w:rsid w:val="00710B7F"/>
    <w:rsid w:val="007117AB"/>
    <w:rsid w:val="00711990"/>
    <w:rsid w:val="00711AA7"/>
    <w:rsid w:val="00713707"/>
    <w:rsid w:val="00714C88"/>
    <w:rsid w:val="00714CC4"/>
    <w:rsid w:val="0071503E"/>
    <w:rsid w:val="007153FB"/>
    <w:rsid w:val="00715EF5"/>
    <w:rsid w:val="00716916"/>
    <w:rsid w:val="00716F24"/>
    <w:rsid w:val="00717325"/>
    <w:rsid w:val="0072122A"/>
    <w:rsid w:val="00722684"/>
    <w:rsid w:val="0072301F"/>
    <w:rsid w:val="00723A5F"/>
    <w:rsid w:val="00725F76"/>
    <w:rsid w:val="0072774E"/>
    <w:rsid w:val="00727A1A"/>
    <w:rsid w:val="0073084B"/>
    <w:rsid w:val="007308D9"/>
    <w:rsid w:val="007317BB"/>
    <w:rsid w:val="00731863"/>
    <w:rsid w:val="00731ADC"/>
    <w:rsid w:val="00733628"/>
    <w:rsid w:val="00733BDB"/>
    <w:rsid w:val="0073530A"/>
    <w:rsid w:val="007369BD"/>
    <w:rsid w:val="00737D63"/>
    <w:rsid w:val="00737E11"/>
    <w:rsid w:val="00737EF0"/>
    <w:rsid w:val="00740511"/>
    <w:rsid w:val="00742A75"/>
    <w:rsid w:val="00742D5E"/>
    <w:rsid w:val="0074365E"/>
    <w:rsid w:val="0074627D"/>
    <w:rsid w:val="0074648A"/>
    <w:rsid w:val="007476D8"/>
    <w:rsid w:val="007511FB"/>
    <w:rsid w:val="007513EB"/>
    <w:rsid w:val="00752B9C"/>
    <w:rsid w:val="00753D7D"/>
    <w:rsid w:val="0075561F"/>
    <w:rsid w:val="0075691C"/>
    <w:rsid w:val="00756FCA"/>
    <w:rsid w:val="00757266"/>
    <w:rsid w:val="007578B3"/>
    <w:rsid w:val="00760AD1"/>
    <w:rsid w:val="00762127"/>
    <w:rsid w:val="007638B2"/>
    <w:rsid w:val="00764505"/>
    <w:rsid w:val="00765F00"/>
    <w:rsid w:val="0076735B"/>
    <w:rsid w:val="007673B1"/>
    <w:rsid w:val="00771F53"/>
    <w:rsid w:val="00774599"/>
    <w:rsid w:val="00774DDB"/>
    <w:rsid w:val="007750B2"/>
    <w:rsid w:val="00775422"/>
    <w:rsid w:val="00777497"/>
    <w:rsid w:val="00781B39"/>
    <w:rsid w:val="0078266A"/>
    <w:rsid w:val="0078422C"/>
    <w:rsid w:val="00785ECF"/>
    <w:rsid w:val="00787543"/>
    <w:rsid w:val="00790918"/>
    <w:rsid w:val="00790CE5"/>
    <w:rsid w:val="00791CC2"/>
    <w:rsid w:val="00792F48"/>
    <w:rsid w:val="007946B0"/>
    <w:rsid w:val="00796312"/>
    <w:rsid w:val="00797047"/>
    <w:rsid w:val="00797AC2"/>
    <w:rsid w:val="007A0830"/>
    <w:rsid w:val="007A0C9B"/>
    <w:rsid w:val="007A1649"/>
    <w:rsid w:val="007A2E34"/>
    <w:rsid w:val="007A40F2"/>
    <w:rsid w:val="007A4B89"/>
    <w:rsid w:val="007A6EAB"/>
    <w:rsid w:val="007B1662"/>
    <w:rsid w:val="007B1E9D"/>
    <w:rsid w:val="007B2F8E"/>
    <w:rsid w:val="007B49FA"/>
    <w:rsid w:val="007B570C"/>
    <w:rsid w:val="007B5F15"/>
    <w:rsid w:val="007B656E"/>
    <w:rsid w:val="007B67CA"/>
    <w:rsid w:val="007C0C8B"/>
    <w:rsid w:val="007C16D6"/>
    <w:rsid w:val="007C58EA"/>
    <w:rsid w:val="007D0F25"/>
    <w:rsid w:val="007D1776"/>
    <w:rsid w:val="007D1A22"/>
    <w:rsid w:val="007D1AD5"/>
    <w:rsid w:val="007D1DFD"/>
    <w:rsid w:val="007D2A02"/>
    <w:rsid w:val="007D2A46"/>
    <w:rsid w:val="007D410C"/>
    <w:rsid w:val="007D64F6"/>
    <w:rsid w:val="007D6ED9"/>
    <w:rsid w:val="007D7F46"/>
    <w:rsid w:val="007E021F"/>
    <w:rsid w:val="007E15E4"/>
    <w:rsid w:val="007E1945"/>
    <w:rsid w:val="007E2B96"/>
    <w:rsid w:val="007E2F3F"/>
    <w:rsid w:val="007E30DF"/>
    <w:rsid w:val="007E4F2E"/>
    <w:rsid w:val="007E59F2"/>
    <w:rsid w:val="007E5E20"/>
    <w:rsid w:val="007E6778"/>
    <w:rsid w:val="007F04B7"/>
    <w:rsid w:val="007F1CDC"/>
    <w:rsid w:val="007F2ED8"/>
    <w:rsid w:val="007F349E"/>
    <w:rsid w:val="007F46F9"/>
    <w:rsid w:val="007F5A96"/>
    <w:rsid w:val="007F72E4"/>
    <w:rsid w:val="007F79DF"/>
    <w:rsid w:val="007F7AA3"/>
    <w:rsid w:val="007F7C13"/>
    <w:rsid w:val="008014A4"/>
    <w:rsid w:val="008019B8"/>
    <w:rsid w:val="00802CB6"/>
    <w:rsid w:val="00803565"/>
    <w:rsid w:val="0080360A"/>
    <w:rsid w:val="00803612"/>
    <w:rsid w:val="008054F9"/>
    <w:rsid w:val="00805DE1"/>
    <w:rsid w:val="00806486"/>
    <w:rsid w:val="00806D41"/>
    <w:rsid w:val="00807F84"/>
    <w:rsid w:val="00810E74"/>
    <w:rsid w:val="00811280"/>
    <w:rsid w:val="00811B8B"/>
    <w:rsid w:val="00811EA4"/>
    <w:rsid w:val="0081257B"/>
    <w:rsid w:val="00812D4A"/>
    <w:rsid w:val="00814B59"/>
    <w:rsid w:val="0081556A"/>
    <w:rsid w:val="008167E8"/>
    <w:rsid w:val="0081682E"/>
    <w:rsid w:val="008170F5"/>
    <w:rsid w:val="008174DA"/>
    <w:rsid w:val="00817623"/>
    <w:rsid w:val="008178E2"/>
    <w:rsid w:val="0082028F"/>
    <w:rsid w:val="00820D56"/>
    <w:rsid w:val="008222C3"/>
    <w:rsid w:val="008226AF"/>
    <w:rsid w:val="00822F3B"/>
    <w:rsid w:val="00823835"/>
    <w:rsid w:val="008251CB"/>
    <w:rsid w:val="00825757"/>
    <w:rsid w:val="00826AC1"/>
    <w:rsid w:val="00832F4E"/>
    <w:rsid w:val="008330FA"/>
    <w:rsid w:val="0083523D"/>
    <w:rsid w:val="008354A3"/>
    <w:rsid w:val="00837820"/>
    <w:rsid w:val="00841556"/>
    <w:rsid w:val="00843274"/>
    <w:rsid w:val="0084363F"/>
    <w:rsid w:val="00843817"/>
    <w:rsid w:val="0084475E"/>
    <w:rsid w:val="0084655B"/>
    <w:rsid w:val="00846BB0"/>
    <w:rsid w:val="00850B11"/>
    <w:rsid w:val="00850B14"/>
    <w:rsid w:val="00851383"/>
    <w:rsid w:val="00851563"/>
    <w:rsid w:val="00851688"/>
    <w:rsid w:val="008516FE"/>
    <w:rsid w:val="00851DB9"/>
    <w:rsid w:val="00851F82"/>
    <w:rsid w:val="008522C4"/>
    <w:rsid w:val="00852C97"/>
    <w:rsid w:val="00852EDF"/>
    <w:rsid w:val="008541B2"/>
    <w:rsid w:val="008550B8"/>
    <w:rsid w:val="008558AA"/>
    <w:rsid w:val="00856EDA"/>
    <w:rsid w:val="0086134D"/>
    <w:rsid w:val="008619CD"/>
    <w:rsid w:val="00861AD4"/>
    <w:rsid w:val="00864F67"/>
    <w:rsid w:val="00865C51"/>
    <w:rsid w:val="00866CFB"/>
    <w:rsid w:val="00870F0E"/>
    <w:rsid w:val="008711C0"/>
    <w:rsid w:val="008731B3"/>
    <w:rsid w:val="0087575D"/>
    <w:rsid w:val="008760D2"/>
    <w:rsid w:val="008763C5"/>
    <w:rsid w:val="0087789B"/>
    <w:rsid w:val="00877F78"/>
    <w:rsid w:val="008815FE"/>
    <w:rsid w:val="008828BC"/>
    <w:rsid w:val="00883CD8"/>
    <w:rsid w:val="00883E98"/>
    <w:rsid w:val="008845C4"/>
    <w:rsid w:val="00884B45"/>
    <w:rsid w:val="00885213"/>
    <w:rsid w:val="00887F79"/>
    <w:rsid w:val="00890300"/>
    <w:rsid w:val="00890E6E"/>
    <w:rsid w:val="0089106F"/>
    <w:rsid w:val="00892ED7"/>
    <w:rsid w:val="0089346F"/>
    <w:rsid w:val="008938AC"/>
    <w:rsid w:val="00894601"/>
    <w:rsid w:val="00894B1A"/>
    <w:rsid w:val="008952D6"/>
    <w:rsid w:val="0089544D"/>
    <w:rsid w:val="00895C05"/>
    <w:rsid w:val="00897757"/>
    <w:rsid w:val="008A08C6"/>
    <w:rsid w:val="008A0CDC"/>
    <w:rsid w:val="008A12A6"/>
    <w:rsid w:val="008A288E"/>
    <w:rsid w:val="008A3B32"/>
    <w:rsid w:val="008A4ADD"/>
    <w:rsid w:val="008A4BDD"/>
    <w:rsid w:val="008A4D88"/>
    <w:rsid w:val="008A5256"/>
    <w:rsid w:val="008B0E3E"/>
    <w:rsid w:val="008B17EE"/>
    <w:rsid w:val="008B34CE"/>
    <w:rsid w:val="008B34F2"/>
    <w:rsid w:val="008B4847"/>
    <w:rsid w:val="008B4D70"/>
    <w:rsid w:val="008B5835"/>
    <w:rsid w:val="008B6D57"/>
    <w:rsid w:val="008B7B9B"/>
    <w:rsid w:val="008C0438"/>
    <w:rsid w:val="008C2E4D"/>
    <w:rsid w:val="008C30F4"/>
    <w:rsid w:val="008C4D52"/>
    <w:rsid w:val="008C5037"/>
    <w:rsid w:val="008C787E"/>
    <w:rsid w:val="008C7F85"/>
    <w:rsid w:val="008D0691"/>
    <w:rsid w:val="008D2C22"/>
    <w:rsid w:val="008D76B5"/>
    <w:rsid w:val="008E0285"/>
    <w:rsid w:val="008E322E"/>
    <w:rsid w:val="008E39D7"/>
    <w:rsid w:val="008E53DC"/>
    <w:rsid w:val="008E6235"/>
    <w:rsid w:val="008E632E"/>
    <w:rsid w:val="008E6656"/>
    <w:rsid w:val="008E68BA"/>
    <w:rsid w:val="008E72B4"/>
    <w:rsid w:val="008F1731"/>
    <w:rsid w:val="008F2081"/>
    <w:rsid w:val="008F7FF9"/>
    <w:rsid w:val="00900AEF"/>
    <w:rsid w:val="00902B2B"/>
    <w:rsid w:val="00903192"/>
    <w:rsid w:val="00903E94"/>
    <w:rsid w:val="00903F93"/>
    <w:rsid w:val="009058A8"/>
    <w:rsid w:val="00907A51"/>
    <w:rsid w:val="00907F52"/>
    <w:rsid w:val="00912A6C"/>
    <w:rsid w:val="00914937"/>
    <w:rsid w:val="009171BC"/>
    <w:rsid w:val="0092083F"/>
    <w:rsid w:val="00923AA3"/>
    <w:rsid w:val="00923D3C"/>
    <w:rsid w:val="0092482D"/>
    <w:rsid w:val="00924B53"/>
    <w:rsid w:val="00925318"/>
    <w:rsid w:val="00925373"/>
    <w:rsid w:val="009301F6"/>
    <w:rsid w:val="00931412"/>
    <w:rsid w:val="009319E8"/>
    <w:rsid w:val="00933041"/>
    <w:rsid w:val="00934483"/>
    <w:rsid w:val="00937764"/>
    <w:rsid w:val="00940D2A"/>
    <w:rsid w:val="00941295"/>
    <w:rsid w:val="00941CE0"/>
    <w:rsid w:val="00943F7A"/>
    <w:rsid w:val="00947A35"/>
    <w:rsid w:val="009504CA"/>
    <w:rsid w:val="00950A31"/>
    <w:rsid w:val="00951970"/>
    <w:rsid w:val="00951F14"/>
    <w:rsid w:val="009540D2"/>
    <w:rsid w:val="00954F0C"/>
    <w:rsid w:val="009574FE"/>
    <w:rsid w:val="00960846"/>
    <w:rsid w:val="00963BC9"/>
    <w:rsid w:val="00964E90"/>
    <w:rsid w:val="00965B42"/>
    <w:rsid w:val="00967337"/>
    <w:rsid w:val="00967407"/>
    <w:rsid w:val="00967511"/>
    <w:rsid w:val="0096779F"/>
    <w:rsid w:val="00970D02"/>
    <w:rsid w:val="0097211B"/>
    <w:rsid w:val="00972BB4"/>
    <w:rsid w:val="009731E8"/>
    <w:rsid w:val="009761C5"/>
    <w:rsid w:val="0097664E"/>
    <w:rsid w:val="00977DD6"/>
    <w:rsid w:val="00980F37"/>
    <w:rsid w:val="00981CEC"/>
    <w:rsid w:val="00982BE1"/>
    <w:rsid w:val="00983660"/>
    <w:rsid w:val="00984F4D"/>
    <w:rsid w:val="00986173"/>
    <w:rsid w:val="009862CA"/>
    <w:rsid w:val="00986B3A"/>
    <w:rsid w:val="0098700B"/>
    <w:rsid w:val="00987F76"/>
    <w:rsid w:val="0099118D"/>
    <w:rsid w:val="00991782"/>
    <w:rsid w:val="00991802"/>
    <w:rsid w:val="00993624"/>
    <w:rsid w:val="009951C6"/>
    <w:rsid w:val="0099614E"/>
    <w:rsid w:val="00997EF2"/>
    <w:rsid w:val="009A00CC"/>
    <w:rsid w:val="009A0D55"/>
    <w:rsid w:val="009A2185"/>
    <w:rsid w:val="009A28A0"/>
    <w:rsid w:val="009A3AC4"/>
    <w:rsid w:val="009A45B8"/>
    <w:rsid w:val="009A4BCC"/>
    <w:rsid w:val="009A503D"/>
    <w:rsid w:val="009A65E8"/>
    <w:rsid w:val="009A6947"/>
    <w:rsid w:val="009A6B73"/>
    <w:rsid w:val="009A72CE"/>
    <w:rsid w:val="009A7644"/>
    <w:rsid w:val="009B014A"/>
    <w:rsid w:val="009B2AEB"/>
    <w:rsid w:val="009B2DEB"/>
    <w:rsid w:val="009B2E12"/>
    <w:rsid w:val="009B499C"/>
    <w:rsid w:val="009B7234"/>
    <w:rsid w:val="009B7760"/>
    <w:rsid w:val="009C1BE8"/>
    <w:rsid w:val="009C1E10"/>
    <w:rsid w:val="009C3747"/>
    <w:rsid w:val="009C3DB8"/>
    <w:rsid w:val="009C5960"/>
    <w:rsid w:val="009C5D39"/>
    <w:rsid w:val="009C6EBC"/>
    <w:rsid w:val="009C6EF4"/>
    <w:rsid w:val="009C730E"/>
    <w:rsid w:val="009D0212"/>
    <w:rsid w:val="009D0D2A"/>
    <w:rsid w:val="009D12F2"/>
    <w:rsid w:val="009D19D5"/>
    <w:rsid w:val="009D1AA0"/>
    <w:rsid w:val="009D2C7C"/>
    <w:rsid w:val="009D586E"/>
    <w:rsid w:val="009D744F"/>
    <w:rsid w:val="009D7B26"/>
    <w:rsid w:val="009E1B18"/>
    <w:rsid w:val="009E1F10"/>
    <w:rsid w:val="009E2157"/>
    <w:rsid w:val="009E2C46"/>
    <w:rsid w:val="009E36BC"/>
    <w:rsid w:val="009E39C3"/>
    <w:rsid w:val="009E58E3"/>
    <w:rsid w:val="009E6D66"/>
    <w:rsid w:val="009E7B91"/>
    <w:rsid w:val="009F3595"/>
    <w:rsid w:val="009F39A0"/>
    <w:rsid w:val="009F4AF8"/>
    <w:rsid w:val="009F5451"/>
    <w:rsid w:val="009F5D6B"/>
    <w:rsid w:val="009F5E21"/>
    <w:rsid w:val="009F675F"/>
    <w:rsid w:val="009F72A5"/>
    <w:rsid w:val="00A002BA"/>
    <w:rsid w:val="00A004C9"/>
    <w:rsid w:val="00A00541"/>
    <w:rsid w:val="00A01367"/>
    <w:rsid w:val="00A01EBD"/>
    <w:rsid w:val="00A02096"/>
    <w:rsid w:val="00A0237C"/>
    <w:rsid w:val="00A02EF3"/>
    <w:rsid w:val="00A03BF9"/>
    <w:rsid w:val="00A06748"/>
    <w:rsid w:val="00A07CC4"/>
    <w:rsid w:val="00A07EFA"/>
    <w:rsid w:val="00A07FFB"/>
    <w:rsid w:val="00A103A7"/>
    <w:rsid w:val="00A1114F"/>
    <w:rsid w:val="00A12301"/>
    <w:rsid w:val="00A13D67"/>
    <w:rsid w:val="00A142D6"/>
    <w:rsid w:val="00A17FE9"/>
    <w:rsid w:val="00A20093"/>
    <w:rsid w:val="00A20DAD"/>
    <w:rsid w:val="00A22743"/>
    <w:rsid w:val="00A22BAD"/>
    <w:rsid w:val="00A23FAE"/>
    <w:rsid w:val="00A2487E"/>
    <w:rsid w:val="00A24A27"/>
    <w:rsid w:val="00A25571"/>
    <w:rsid w:val="00A25F10"/>
    <w:rsid w:val="00A270FC"/>
    <w:rsid w:val="00A27105"/>
    <w:rsid w:val="00A30296"/>
    <w:rsid w:val="00A32195"/>
    <w:rsid w:val="00A3398E"/>
    <w:rsid w:val="00A37A78"/>
    <w:rsid w:val="00A37BAA"/>
    <w:rsid w:val="00A40B3C"/>
    <w:rsid w:val="00A42333"/>
    <w:rsid w:val="00A43657"/>
    <w:rsid w:val="00A47302"/>
    <w:rsid w:val="00A47728"/>
    <w:rsid w:val="00A515D9"/>
    <w:rsid w:val="00A51A89"/>
    <w:rsid w:val="00A5245A"/>
    <w:rsid w:val="00A531D2"/>
    <w:rsid w:val="00A53288"/>
    <w:rsid w:val="00A534E7"/>
    <w:rsid w:val="00A539FD"/>
    <w:rsid w:val="00A5523D"/>
    <w:rsid w:val="00A55F0C"/>
    <w:rsid w:val="00A57961"/>
    <w:rsid w:val="00A57986"/>
    <w:rsid w:val="00A61F42"/>
    <w:rsid w:val="00A621E5"/>
    <w:rsid w:val="00A65E23"/>
    <w:rsid w:val="00A67072"/>
    <w:rsid w:val="00A673A0"/>
    <w:rsid w:val="00A6744F"/>
    <w:rsid w:val="00A73D37"/>
    <w:rsid w:val="00A73FA6"/>
    <w:rsid w:val="00A74235"/>
    <w:rsid w:val="00A74E79"/>
    <w:rsid w:val="00A7532F"/>
    <w:rsid w:val="00A75ACB"/>
    <w:rsid w:val="00A75B98"/>
    <w:rsid w:val="00A76E5D"/>
    <w:rsid w:val="00A81AF3"/>
    <w:rsid w:val="00A82F82"/>
    <w:rsid w:val="00A83607"/>
    <w:rsid w:val="00A859F3"/>
    <w:rsid w:val="00A86CB6"/>
    <w:rsid w:val="00A87702"/>
    <w:rsid w:val="00A91821"/>
    <w:rsid w:val="00A91900"/>
    <w:rsid w:val="00A92AB8"/>
    <w:rsid w:val="00A93169"/>
    <w:rsid w:val="00A93FAC"/>
    <w:rsid w:val="00A965B7"/>
    <w:rsid w:val="00A97E4A"/>
    <w:rsid w:val="00AA0054"/>
    <w:rsid w:val="00AA16B2"/>
    <w:rsid w:val="00AA1C68"/>
    <w:rsid w:val="00AA2952"/>
    <w:rsid w:val="00AA31C3"/>
    <w:rsid w:val="00AA35BF"/>
    <w:rsid w:val="00AA3B07"/>
    <w:rsid w:val="00AA50BB"/>
    <w:rsid w:val="00AA5866"/>
    <w:rsid w:val="00AA5CD8"/>
    <w:rsid w:val="00AA66AA"/>
    <w:rsid w:val="00AA695C"/>
    <w:rsid w:val="00AA76F9"/>
    <w:rsid w:val="00AB07E9"/>
    <w:rsid w:val="00AB1C3A"/>
    <w:rsid w:val="00AB3B4E"/>
    <w:rsid w:val="00AB3DED"/>
    <w:rsid w:val="00AB4692"/>
    <w:rsid w:val="00AB4E49"/>
    <w:rsid w:val="00AC0CB5"/>
    <w:rsid w:val="00AC0FE4"/>
    <w:rsid w:val="00AC1545"/>
    <w:rsid w:val="00AC248F"/>
    <w:rsid w:val="00AC263C"/>
    <w:rsid w:val="00AC2F29"/>
    <w:rsid w:val="00AC33AE"/>
    <w:rsid w:val="00AC35AB"/>
    <w:rsid w:val="00AC3B01"/>
    <w:rsid w:val="00AC3F87"/>
    <w:rsid w:val="00AC40C5"/>
    <w:rsid w:val="00AC4746"/>
    <w:rsid w:val="00AC6ADA"/>
    <w:rsid w:val="00AC7F0E"/>
    <w:rsid w:val="00AD0444"/>
    <w:rsid w:val="00AD0914"/>
    <w:rsid w:val="00AD1C1B"/>
    <w:rsid w:val="00AD1EE1"/>
    <w:rsid w:val="00AD2DE2"/>
    <w:rsid w:val="00AD3093"/>
    <w:rsid w:val="00AD3733"/>
    <w:rsid w:val="00AD442D"/>
    <w:rsid w:val="00AD482A"/>
    <w:rsid w:val="00AD48F7"/>
    <w:rsid w:val="00AD6D29"/>
    <w:rsid w:val="00AD7A12"/>
    <w:rsid w:val="00AD7D83"/>
    <w:rsid w:val="00AE38D9"/>
    <w:rsid w:val="00AE5AB6"/>
    <w:rsid w:val="00AE6172"/>
    <w:rsid w:val="00AF05E3"/>
    <w:rsid w:val="00AF18DD"/>
    <w:rsid w:val="00AF2E9B"/>
    <w:rsid w:val="00AF56F8"/>
    <w:rsid w:val="00AF63C5"/>
    <w:rsid w:val="00AF79D0"/>
    <w:rsid w:val="00B0131B"/>
    <w:rsid w:val="00B019CA"/>
    <w:rsid w:val="00B039AF"/>
    <w:rsid w:val="00B03E5E"/>
    <w:rsid w:val="00B03F48"/>
    <w:rsid w:val="00B04A7C"/>
    <w:rsid w:val="00B0531F"/>
    <w:rsid w:val="00B0626D"/>
    <w:rsid w:val="00B062AB"/>
    <w:rsid w:val="00B06C6E"/>
    <w:rsid w:val="00B10FF9"/>
    <w:rsid w:val="00B121F3"/>
    <w:rsid w:val="00B122B9"/>
    <w:rsid w:val="00B12767"/>
    <w:rsid w:val="00B1346D"/>
    <w:rsid w:val="00B13EB0"/>
    <w:rsid w:val="00B2047C"/>
    <w:rsid w:val="00B208F3"/>
    <w:rsid w:val="00B22966"/>
    <w:rsid w:val="00B22BAC"/>
    <w:rsid w:val="00B23A0F"/>
    <w:rsid w:val="00B23E35"/>
    <w:rsid w:val="00B244E3"/>
    <w:rsid w:val="00B27534"/>
    <w:rsid w:val="00B3026B"/>
    <w:rsid w:val="00B324AA"/>
    <w:rsid w:val="00B3254B"/>
    <w:rsid w:val="00B32B98"/>
    <w:rsid w:val="00B32C83"/>
    <w:rsid w:val="00B3787F"/>
    <w:rsid w:val="00B37A3E"/>
    <w:rsid w:val="00B40687"/>
    <w:rsid w:val="00B40D7A"/>
    <w:rsid w:val="00B4225D"/>
    <w:rsid w:val="00B434B0"/>
    <w:rsid w:val="00B476CD"/>
    <w:rsid w:val="00B4792C"/>
    <w:rsid w:val="00B51FE4"/>
    <w:rsid w:val="00B527E4"/>
    <w:rsid w:val="00B52D8B"/>
    <w:rsid w:val="00B53096"/>
    <w:rsid w:val="00B546C4"/>
    <w:rsid w:val="00B5549C"/>
    <w:rsid w:val="00B55F9B"/>
    <w:rsid w:val="00B56EBF"/>
    <w:rsid w:val="00B602CD"/>
    <w:rsid w:val="00B60EC4"/>
    <w:rsid w:val="00B617D6"/>
    <w:rsid w:val="00B62B60"/>
    <w:rsid w:val="00B63E17"/>
    <w:rsid w:val="00B6476C"/>
    <w:rsid w:val="00B66DA1"/>
    <w:rsid w:val="00B6735C"/>
    <w:rsid w:val="00B72460"/>
    <w:rsid w:val="00B72ACC"/>
    <w:rsid w:val="00B736C2"/>
    <w:rsid w:val="00B75A84"/>
    <w:rsid w:val="00B775F7"/>
    <w:rsid w:val="00B81CB5"/>
    <w:rsid w:val="00B81DEF"/>
    <w:rsid w:val="00B82F1B"/>
    <w:rsid w:val="00B838F4"/>
    <w:rsid w:val="00B83916"/>
    <w:rsid w:val="00B83DFF"/>
    <w:rsid w:val="00B84FC4"/>
    <w:rsid w:val="00B8503A"/>
    <w:rsid w:val="00B90C54"/>
    <w:rsid w:val="00B90E9B"/>
    <w:rsid w:val="00B919A9"/>
    <w:rsid w:val="00B94FB4"/>
    <w:rsid w:val="00B95067"/>
    <w:rsid w:val="00B9558A"/>
    <w:rsid w:val="00B95E78"/>
    <w:rsid w:val="00B9624E"/>
    <w:rsid w:val="00B964FC"/>
    <w:rsid w:val="00B96C7D"/>
    <w:rsid w:val="00BA1BDD"/>
    <w:rsid w:val="00BA33D5"/>
    <w:rsid w:val="00BA528E"/>
    <w:rsid w:val="00BA662C"/>
    <w:rsid w:val="00BA67CE"/>
    <w:rsid w:val="00BA68D3"/>
    <w:rsid w:val="00BA6A02"/>
    <w:rsid w:val="00BA7494"/>
    <w:rsid w:val="00BA777D"/>
    <w:rsid w:val="00BB0D26"/>
    <w:rsid w:val="00BB1121"/>
    <w:rsid w:val="00BB13B1"/>
    <w:rsid w:val="00BB18B3"/>
    <w:rsid w:val="00BB1B45"/>
    <w:rsid w:val="00BB22D9"/>
    <w:rsid w:val="00BB3A14"/>
    <w:rsid w:val="00BB66B4"/>
    <w:rsid w:val="00BB7A7C"/>
    <w:rsid w:val="00BC0B94"/>
    <w:rsid w:val="00BC128B"/>
    <w:rsid w:val="00BC19DC"/>
    <w:rsid w:val="00BC365E"/>
    <w:rsid w:val="00BC50B6"/>
    <w:rsid w:val="00BC5484"/>
    <w:rsid w:val="00BC5C02"/>
    <w:rsid w:val="00BC7C8F"/>
    <w:rsid w:val="00BD0135"/>
    <w:rsid w:val="00BD0B27"/>
    <w:rsid w:val="00BD2D74"/>
    <w:rsid w:val="00BD38BD"/>
    <w:rsid w:val="00BD4706"/>
    <w:rsid w:val="00BD601C"/>
    <w:rsid w:val="00BE05AF"/>
    <w:rsid w:val="00BE07FF"/>
    <w:rsid w:val="00BE174A"/>
    <w:rsid w:val="00BE194F"/>
    <w:rsid w:val="00BE1C1D"/>
    <w:rsid w:val="00BE1DA9"/>
    <w:rsid w:val="00BE3B30"/>
    <w:rsid w:val="00BE5A13"/>
    <w:rsid w:val="00BE6A13"/>
    <w:rsid w:val="00BF17B9"/>
    <w:rsid w:val="00BF1B54"/>
    <w:rsid w:val="00BF1C93"/>
    <w:rsid w:val="00BF2CEA"/>
    <w:rsid w:val="00BF5383"/>
    <w:rsid w:val="00BF5AB5"/>
    <w:rsid w:val="00BF6169"/>
    <w:rsid w:val="00BF64F4"/>
    <w:rsid w:val="00BF6D0B"/>
    <w:rsid w:val="00BF7043"/>
    <w:rsid w:val="00BF73B0"/>
    <w:rsid w:val="00C010B6"/>
    <w:rsid w:val="00C01CD5"/>
    <w:rsid w:val="00C03A93"/>
    <w:rsid w:val="00C041B3"/>
    <w:rsid w:val="00C060BC"/>
    <w:rsid w:val="00C066BC"/>
    <w:rsid w:val="00C06F68"/>
    <w:rsid w:val="00C07C21"/>
    <w:rsid w:val="00C07E78"/>
    <w:rsid w:val="00C12837"/>
    <w:rsid w:val="00C12BDE"/>
    <w:rsid w:val="00C14F32"/>
    <w:rsid w:val="00C14F84"/>
    <w:rsid w:val="00C1569C"/>
    <w:rsid w:val="00C165A1"/>
    <w:rsid w:val="00C1668F"/>
    <w:rsid w:val="00C16A0B"/>
    <w:rsid w:val="00C1742D"/>
    <w:rsid w:val="00C20B50"/>
    <w:rsid w:val="00C20F4E"/>
    <w:rsid w:val="00C23CF1"/>
    <w:rsid w:val="00C243D2"/>
    <w:rsid w:val="00C24D2E"/>
    <w:rsid w:val="00C2595D"/>
    <w:rsid w:val="00C25BE6"/>
    <w:rsid w:val="00C25FEA"/>
    <w:rsid w:val="00C264E9"/>
    <w:rsid w:val="00C266F5"/>
    <w:rsid w:val="00C26A17"/>
    <w:rsid w:val="00C315D5"/>
    <w:rsid w:val="00C32D87"/>
    <w:rsid w:val="00C330D6"/>
    <w:rsid w:val="00C33546"/>
    <w:rsid w:val="00C36EDB"/>
    <w:rsid w:val="00C40614"/>
    <w:rsid w:val="00C407D2"/>
    <w:rsid w:val="00C41742"/>
    <w:rsid w:val="00C41B58"/>
    <w:rsid w:val="00C445BE"/>
    <w:rsid w:val="00C45237"/>
    <w:rsid w:val="00C460DE"/>
    <w:rsid w:val="00C46510"/>
    <w:rsid w:val="00C50344"/>
    <w:rsid w:val="00C5180F"/>
    <w:rsid w:val="00C5274C"/>
    <w:rsid w:val="00C52762"/>
    <w:rsid w:val="00C5363D"/>
    <w:rsid w:val="00C53779"/>
    <w:rsid w:val="00C54293"/>
    <w:rsid w:val="00C57360"/>
    <w:rsid w:val="00C5777B"/>
    <w:rsid w:val="00C57AA7"/>
    <w:rsid w:val="00C57E7D"/>
    <w:rsid w:val="00C602AF"/>
    <w:rsid w:val="00C61B0D"/>
    <w:rsid w:val="00C62EC2"/>
    <w:rsid w:val="00C63397"/>
    <w:rsid w:val="00C640F3"/>
    <w:rsid w:val="00C67061"/>
    <w:rsid w:val="00C672C6"/>
    <w:rsid w:val="00C67429"/>
    <w:rsid w:val="00C711FC"/>
    <w:rsid w:val="00C71844"/>
    <w:rsid w:val="00C71A6F"/>
    <w:rsid w:val="00C72048"/>
    <w:rsid w:val="00C72410"/>
    <w:rsid w:val="00C72E0B"/>
    <w:rsid w:val="00C7376F"/>
    <w:rsid w:val="00C75AEF"/>
    <w:rsid w:val="00C75C41"/>
    <w:rsid w:val="00C82BCB"/>
    <w:rsid w:val="00C82FB3"/>
    <w:rsid w:val="00C84622"/>
    <w:rsid w:val="00C84841"/>
    <w:rsid w:val="00C85E9D"/>
    <w:rsid w:val="00C87587"/>
    <w:rsid w:val="00C9043E"/>
    <w:rsid w:val="00C919E6"/>
    <w:rsid w:val="00C91D8E"/>
    <w:rsid w:val="00C92BC4"/>
    <w:rsid w:val="00C92C20"/>
    <w:rsid w:val="00C946A3"/>
    <w:rsid w:val="00C95961"/>
    <w:rsid w:val="00C96A96"/>
    <w:rsid w:val="00CA1999"/>
    <w:rsid w:val="00CA29F8"/>
    <w:rsid w:val="00CA332F"/>
    <w:rsid w:val="00CA563B"/>
    <w:rsid w:val="00CA5672"/>
    <w:rsid w:val="00CA5B38"/>
    <w:rsid w:val="00CA64E4"/>
    <w:rsid w:val="00CB00A4"/>
    <w:rsid w:val="00CB043F"/>
    <w:rsid w:val="00CB12B5"/>
    <w:rsid w:val="00CB32ED"/>
    <w:rsid w:val="00CB472C"/>
    <w:rsid w:val="00CB501C"/>
    <w:rsid w:val="00CB5DB4"/>
    <w:rsid w:val="00CB76A4"/>
    <w:rsid w:val="00CC0FB5"/>
    <w:rsid w:val="00CC2A73"/>
    <w:rsid w:val="00CC5335"/>
    <w:rsid w:val="00CC6FF3"/>
    <w:rsid w:val="00CC7052"/>
    <w:rsid w:val="00CC70E3"/>
    <w:rsid w:val="00CC7F17"/>
    <w:rsid w:val="00CD07BC"/>
    <w:rsid w:val="00CD1F3E"/>
    <w:rsid w:val="00CD3F00"/>
    <w:rsid w:val="00CD510E"/>
    <w:rsid w:val="00CD5637"/>
    <w:rsid w:val="00CD7055"/>
    <w:rsid w:val="00CE1285"/>
    <w:rsid w:val="00CE31C9"/>
    <w:rsid w:val="00CE4471"/>
    <w:rsid w:val="00CE4D13"/>
    <w:rsid w:val="00CE5DF7"/>
    <w:rsid w:val="00CE7CCC"/>
    <w:rsid w:val="00CF0A83"/>
    <w:rsid w:val="00CF12BE"/>
    <w:rsid w:val="00CF1D76"/>
    <w:rsid w:val="00CF253D"/>
    <w:rsid w:val="00CF29BC"/>
    <w:rsid w:val="00CF2BE3"/>
    <w:rsid w:val="00CF60E2"/>
    <w:rsid w:val="00D00B2D"/>
    <w:rsid w:val="00D0104C"/>
    <w:rsid w:val="00D02D23"/>
    <w:rsid w:val="00D03557"/>
    <w:rsid w:val="00D04F39"/>
    <w:rsid w:val="00D063A8"/>
    <w:rsid w:val="00D064FF"/>
    <w:rsid w:val="00D069B3"/>
    <w:rsid w:val="00D07622"/>
    <w:rsid w:val="00D07E88"/>
    <w:rsid w:val="00D100E0"/>
    <w:rsid w:val="00D11BC7"/>
    <w:rsid w:val="00D12874"/>
    <w:rsid w:val="00D12A88"/>
    <w:rsid w:val="00D13439"/>
    <w:rsid w:val="00D14A3F"/>
    <w:rsid w:val="00D14B03"/>
    <w:rsid w:val="00D157DD"/>
    <w:rsid w:val="00D173F3"/>
    <w:rsid w:val="00D20652"/>
    <w:rsid w:val="00D2174E"/>
    <w:rsid w:val="00D22B29"/>
    <w:rsid w:val="00D23189"/>
    <w:rsid w:val="00D24DEA"/>
    <w:rsid w:val="00D256C4"/>
    <w:rsid w:val="00D2656C"/>
    <w:rsid w:val="00D26DAA"/>
    <w:rsid w:val="00D26F70"/>
    <w:rsid w:val="00D27659"/>
    <w:rsid w:val="00D277C9"/>
    <w:rsid w:val="00D31358"/>
    <w:rsid w:val="00D32D89"/>
    <w:rsid w:val="00D3357A"/>
    <w:rsid w:val="00D34627"/>
    <w:rsid w:val="00D3574A"/>
    <w:rsid w:val="00D36AE0"/>
    <w:rsid w:val="00D372D9"/>
    <w:rsid w:val="00D37565"/>
    <w:rsid w:val="00D40CEF"/>
    <w:rsid w:val="00D41398"/>
    <w:rsid w:val="00D416D7"/>
    <w:rsid w:val="00D43185"/>
    <w:rsid w:val="00D44FDB"/>
    <w:rsid w:val="00D45B44"/>
    <w:rsid w:val="00D46064"/>
    <w:rsid w:val="00D507E6"/>
    <w:rsid w:val="00D546F0"/>
    <w:rsid w:val="00D54DA0"/>
    <w:rsid w:val="00D5597A"/>
    <w:rsid w:val="00D55A0F"/>
    <w:rsid w:val="00D56881"/>
    <w:rsid w:val="00D56A0D"/>
    <w:rsid w:val="00D56ABF"/>
    <w:rsid w:val="00D56BB2"/>
    <w:rsid w:val="00D570F3"/>
    <w:rsid w:val="00D57460"/>
    <w:rsid w:val="00D576E4"/>
    <w:rsid w:val="00D60062"/>
    <w:rsid w:val="00D61762"/>
    <w:rsid w:val="00D63AF2"/>
    <w:rsid w:val="00D64E4E"/>
    <w:rsid w:val="00D65514"/>
    <w:rsid w:val="00D65689"/>
    <w:rsid w:val="00D661A8"/>
    <w:rsid w:val="00D66D85"/>
    <w:rsid w:val="00D67D46"/>
    <w:rsid w:val="00D705F1"/>
    <w:rsid w:val="00D711C3"/>
    <w:rsid w:val="00D72DB1"/>
    <w:rsid w:val="00D73F9A"/>
    <w:rsid w:val="00D7434C"/>
    <w:rsid w:val="00D747A4"/>
    <w:rsid w:val="00D7687D"/>
    <w:rsid w:val="00D76A65"/>
    <w:rsid w:val="00D80395"/>
    <w:rsid w:val="00D831FC"/>
    <w:rsid w:val="00D84170"/>
    <w:rsid w:val="00D844BA"/>
    <w:rsid w:val="00D84AC2"/>
    <w:rsid w:val="00D84ACF"/>
    <w:rsid w:val="00D8581C"/>
    <w:rsid w:val="00D8584C"/>
    <w:rsid w:val="00D85B3A"/>
    <w:rsid w:val="00D85F60"/>
    <w:rsid w:val="00D87A93"/>
    <w:rsid w:val="00D87F8D"/>
    <w:rsid w:val="00D9006B"/>
    <w:rsid w:val="00D90198"/>
    <w:rsid w:val="00D9081B"/>
    <w:rsid w:val="00D916B4"/>
    <w:rsid w:val="00D919AA"/>
    <w:rsid w:val="00D91CEE"/>
    <w:rsid w:val="00D924C0"/>
    <w:rsid w:val="00D93007"/>
    <w:rsid w:val="00D9328F"/>
    <w:rsid w:val="00D9376B"/>
    <w:rsid w:val="00D94261"/>
    <w:rsid w:val="00D94299"/>
    <w:rsid w:val="00D94588"/>
    <w:rsid w:val="00D95E6D"/>
    <w:rsid w:val="00DA029D"/>
    <w:rsid w:val="00DA04D0"/>
    <w:rsid w:val="00DA23CF"/>
    <w:rsid w:val="00DA37A8"/>
    <w:rsid w:val="00DA3CE9"/>
    <w:rsid w:val="00DA58B2"/>
    <w:rsid w:val="00DA649B"/>
    <w:rsid w:val="00DA7B74"/>
    <w:rsid w:val="00DB2748"/>
    <w:rsid w:val="00DB3F79"/>
    <w:rsid w:val="00DB7765"/>
    <w:rsid w:val="00DC1FBE"/>
    <w:rsid w:val="00DC2761"/>
    <w:rsid w:val="00DC2C3A"/>
    <w:rsid w:val="00DC300C"/>
    <w:rsid w:val="00DC33B4"/>
    <w:rsid w:val="00DC3B13"/>
    <w:rsid w:val="00DC5960"/>
    <w:rsid w:val="00DC6966"/>
    <w:rsid w:val="00DC6DD9"/>
    <w:rsid w:val="00DC7A65"/>
    <w:rsid w:val="00DC7C6B"/>
    <w:rsid w:val="00DC7DA8"/>
    <w:rsid w:val="00DD0015"/>
    <w:rsid w:val="00DD09DF"/>
    <w:rsid w:val="00DD12E4"/>
    <w:rsid w:val="00DD2D28"/>
    <w:rsid w:val="00DD370A"/>
    <w:rsid w:val="00DD3ABB"/>
    <w:rsid w:val="00DD49A2"/>
    <w:rsid w:val="00DD5B11"/>
    <w:rsid w:val="00DD7BE0"/>
    <w:rsid w:val="00DD7EA6"/>
    <w:rsid w:val="00DE26CF"/>
    <w:rsid w:val="00DE2D12"/>
    <w:rsid w:val="00DE3139"/>
    <w:rsid w:val="00DE3E92"/>
    <w:rsid w:val="00DE428D"/>
    <w:rsid w:val="00DE58FA"/>
    <w:rsid w:val="00DE6573"/>
    <w:rsid w:val="00DE6816"/>
    <w:rsid w:val="00DF0619"/>
    <w:rsid w:val="00DF588F"/>
    <w:rsid w:val="00DF6479"/>
    <w:rsid w:val="00DF7033"/>
    <w:rsid w:val="00DF7819"/>
    <w:rsid w:val="00E00406"/>
    <w:rsid w:val="00E00FE7"/>
    <w:rsid w:val="00E01D44"/>
    <w:rsid w:val="00E01F77"/>
    <w:rsid w:val="00E02ED6"/>
    <w:rsid w:val="00E04EEA"/>
    <w:rsid w:val="00E059F3"/>
    <w:rsid w:val="00E05F59"/>
    <w:rsid w:val="00E07530"/>
    <w:rsid w:val="00E07ACA"/>
    <w:rsid w:val="00E10490"/>
    <w:rsid w:val="00E107EC"/>
    <w:rsid w:val="00E11ECD"/>
    <w:rsid w:val="00E132AD"/>
    <w:rsid w:val="00E134B9"/>
    <w:rsid w:val="00E1373D"/>
    <w:rsid w:val="00E13A8D"/>
    <w:rsid w:val="00E13F7D"/>
    <w:rsid w:val="00E14227"/>
    <w:rsid w:val="00E148D3"/>
    <w:rsid w:val="00E15CD8"/>
    <w:rsid w:val="00E165B0"/>
    <w:rsid w:val="00E17315"/>
    <w:rsid w:val="00E219D5"/>
    <w:rsid w:val="00E2309E"/>
    <w:rsid w:val="00E260FB"/>
    <w:rsid w:val="00E263D0"/>
    <w:rsid w:val="00E3083B"/>
    <w:rsid w:val="00E31ED1"/>
    <w:rsid w:val="00E31F8F"/>
    <w:rsid w:val="00E32A16"/>
    <w:rsid w:val="00E32B18"/>
    <w:rsid w:val="00E330A8"/>
    <w:rsid w:val="00E33FFD"/>
    <w:rsid w:val="00E3459F"/>
    <w:rsid w:val="00E36635"/>
    <w:rsid w:val="00E37736"/>
    <w:rsid w:val="00E40671"/>
    <w:rsid w:val="00E40AEC"/>
    <w:rsid w:val="00E4158E"/>
    <w:rsid w:val="00E418C3"/>
    <w:rsid w:val="00E43ED6"/>
    <w:rsid w:val="00E445BF"/>
    <w:rsid w:val="00E44B38"/>
    <w:rsid w:val="00E47910"/>
    <w:rsid w:val="00E47CF2"/>
    <w:rsid w:val="00E47E4D"/>
    <w:rsid w:val="00E509FF"/>
    <w:rsid w:val="00E50F51"/>
    <w:rsid w:val="00E51DEA"/>
    <w:rsid w:val="00E51F41"/>
    <w:rsid w:val="00E5304E"/>
    <w:rsid w:val="00E53059"/>
    <w:rsid w:val="00E53D67"/>
    <w:rsid w:val="00E53FDB"/>
    <w:rsid w:val="00E54273"/>
    <w:rsid w:val="00E54FB1"/>
    <w:rsid w:val="00E609C5"/>
    <w:rsid w:val="00E6231B"/>
    <w:rsid w:val="00E63113"/>
    <w:rsid w:val="00E65C68"/>
    <w:rsid w:val="00E66289"/>
    <w:rsid w:val="00E66978"/>
    <w:rsid w:val="00E66A56"/>
    <w:rsid w:val="00E670C2"/>
    <w:rsid w:val="00E70255"/>
    <w:rsid w:val="00E70CA9"/>
    <w:rsid w:val="00E74316"/>
    <w:rsid w:val="00E7444B"/>
    <w:rsid w:val="00E75636"/>
    <w:rsid w:val="00E75DD9"/>
    <w:rsid w:val="00E75EA5"/>
    <w:rsid w:val="00E8074C"/>
    <w:rsid w:val="00E8157D"/>
    <w:rsid w:val="00E825B6"/>
    <w:rsid w:val="00E84541"/>
    <w:rsid w:val="00E8526A"/>
    <w:rsid w:val="00E8559C"/>
    <w:rsid w:val="00E857B6"/>
    <w:rsid w:val="00E85A93"/>
    <w:rsid w:val="00E8658E"/>
    <w:rsid w:val="00E90733"/>
    <w:rsid w:val="00E9111D"/>
    <w:rsid w:val="00E91CFC"/>
    <w:rsid w:val="00E933ED"/>
    <w:rsid w:val="00E93620"/>
    <w:rsid w:val="00E937DC"/>
    <w:rsid w:val="00E94386"/>
    <w:rsid w:val="00E94465"/>
    <w:rsid w:val="00E954BF"/>
    <w:rsid w:val="00E95C32"/>
    <w:rsid w:val="00E971F0"/>
    <w:rsid w:val="00E97254"/>
    <w:rsid w:val="00E972E6"/>
    <w:rsid w:val="00E9743A"/>
    <w:rsid w:val="00E974D5"/>
    <w:rsid w:val="00E976B1"/>
    <w:rsid w:val="00EA0975"/>
    <w:rsid w:val="00EA0AF8"/>
    <w:rsid w:val="00EA31D3"/>
    <w:rsid w:val="00EA3B42"/>
    <w:rsid w:val="00EA3C8B"/>
    <w:rsid w:val="00EA585B"/>
    <w:rsid w:val="00EA6654"/>
    <w:rsid w:val="00EA73FF"/>
    <w:rsid w:val="00EA74F3"/>
    <w:rsid w:val="00EB12DC"/>
    <w:rsid w:val="00EB1D56"/>
    <w:rsid w:val="00EB35E7"/>
    <w:rsid w:val="00EB4AF4"/>
    <w:rsid w:val="00EB72A6"/>
    <w:rsid w:val="00EB74F9"/>
    <w:rsid w:val="00EC077F"/>
    <w:rsid w:val="00EC2199"/>
    <w:rsid w:val="00EC2807"/>
    <w:rsid w:val="00EC2C02"/>
    <w:rsid w:val="00EC3C72"/>
    <w:rsid w:val="00EC4933"/>
    <w:rsid w:val="00EC4EA2"/>
    <w:rsid w:val="00EC5FCC"/>
    <w:rsid w:val="00ED0224"/>
    <w:rsid w:val="00ED0296"/>
    <w:rsid w:val="00ED23AD"/>
    <w:rsid w:val="00ED330C"/>
    <w:rsid w:val="00ED5A32"/>
    <w:rsid w:val="00ED6254"/>
    <w:rsid w:val="00ED68EE"/>
    <w:rsid w:val="00ED6C19"/>
    <w:rsid w:val="00EE2196"/>
    <w:rsid w:val="00EE2404"/>
    <w:rsid w:val="00EE2DF2"/>
    <w:rsid w:val="00EE51F2"/>
    <w:rsid w:val="00EE73CE"/>
    <w:rsid w:val="00EE7C55"/>
    <w:rsid w:val="00EF0B3B"/>
    <w:rsid w:val="00EF6554"/>
    <w:rsid w:val="00F03FF8"/>
    <w:rsid w:val="00F04521"/>
    <w:rsid w:val="00F04810"/>
    <w:rsid w:val="00F04A3F"/>
    <w:rsid w:val="00F064EA"/>
    <w:rsid w:val="00F06E9C"/>
    <w:rsid w:val="00F073BE"/>
    <w:rsid w:val="00F105CB"/>
    <w:rsid w:val="00F1087F"/>
    <w:rsid w:val="00F11616"/>
    <w:rsid w:val="00F11A16"/>
    <w:rsid w:val="00F1237A"/>
    <w:rsid w:val="00F12554"/>
    <w:rsid w:val="00F15E32"/>
    <w:rsid w:val="00F17E81"/>
    <w:rsid w:val="00F20933"/>
    <w:rsid w:val="00F211EE"/>
    <w:rsid w:val="00F215A7"/>
    <w:rsid w:val="00F21A7A"/>
    <w:rsid w:val="00F22DAE"/>
    <w:rsid w:val="00F22E0F"/>
    <w:rsid w:val="00F22FCD"/>
    <w:rsid w:val="00F2399D"/>
    <w:rsid w:val="00F239B6"/>
    <w:rsid w:val="00F2439C"/>
    <w:rsid w:val="00F26450"/>
    <w:rsid w:val="00F30A7E"/>
    <w:rsid w:val="00F320DF"/>
    <w:rsid w:val="00F33F84"/>
    <w:rsid w:val="00F3414D"/>
    <w:rsid w:val="00F34D8C"/>
    <w:rsid w:val="00F3552A"/>
    <w:rsid w:val="00F35791"/>
    <w:rsid w:val="00F36970"/>
    <w:rsid w:val="00F37818"/>
    <w:rsid w:val="00F4079D"/>
    <w:rsid w:val="00F41950"/>
    <w:rsid w:val="00F41C79"/>
    <w:rsid w:val="00F42053"/>
    <w:rsid w:val="00F426A3"/>
    <w:rsid w:val="00F43E0A"/>
    <w:rsid w:val="00F445EA"/>
    <w:rsid w:val="00F448F4"/>
    <w:rsid w:val="00F45242"/>
    <w:rsid w:val="00F45FC0"/>
    <w:rsid w:val="00F46D70"/>
    <w:rsid w:val="00F47143"/>
    <w:rsid w:val="00F50371"/>
    <w:rsid w:val="00F5170C"/>
    <w:rsid w:val="00F5180E"/>
    <w:rsid w:val="00F53A66"/>
    <w:rsid w:val="00F53ACE"/>
    <w:rsid w:val="00F55CCB"/>
    <w:rsid w:val="00F56732"/>
    <w:rsid w:val="00F608D1"/>
    <w:rsid w:val="00F60D1E"/>
    <w:rsid w:val="00F60D3E"/>
    <w:rsid w:val="00F61E31"/>
    <w:rsid w:val="00F62169"/>
    <w:rsid w:val="00F64E13"/>
    <w:rsid w:val="00F65914"/>
    <w:rsid w:val="00F66940"/>
    <w:rsid w:val="00F70B27"/>
    <w:rsid w:val="00F70CD0"/>
    <w:rsid w:val="00F719DD"/>
    <w:rsid w:val="00F7304E"/>
    <w:rsid w:val="00F73117"/>
    <w:rsid w:val="00F73215"/>
    <w:rsid w:val="00F738F5"/>
    <w:rsid w:val="00F739A7"/>
    <w:rsid w:val="00F749B0"/>
    <w:rsid w:val="00F75204"/>
    <w:rsid w:val="00F7529E"/>
    <w:rsid w:val="00F75C29"/>
    <w:rsid w:val="00F77175"/>
    <w:rsid w:val="00F80C09"/>
    <w:rsid w:val="00F8338E"/>
    <w:rsid w:val="00F85996"/>
    <w:rsid w:val="00F85AF1"/>
    <w:rsid w:val="00F90BA4"/>
    <w:rsid w:val="00F91901"/>
    <w:rsid w:val="00F936A3"/>
    <w:rsid w:val="00F959A4"/>
    <w:rsid w:val="00F959FD"/>
    <w:rsid w:val="00F95E42"/>
    <w:rsid w:val="00F96BA0"/>
    <w:rsid w:val="00F970AA"/>
    <w:rsid w:val="00F97B9A"/>
    <w:rsid w:val="00FA0954"/>
    <w:rsid w:val="00FA1214"/>
    <w:rsid w:val="00FA12ED"/>
    <w:rsid w:val="00FA1991"/>
    <w:rsid w:val="00FA264A"/>
    <w:rsid w:val="00FA3D9A"/>
    <w:rsid w:val="00FA5CD5"/>
    <w:rsid w:val="00FA678F"/>
    <w:rsid w:val="00FA7295"/>
    <w:rsid w:val="00FB1848"/>
    <w:rsid w:val="00FB3A49"/>
    <w:rsid w:val="00FB3B68"/>
    <w:rsid w:val="00FB4062"/>
    <w:rsid w:val="00FB494A"/>
    <w:rsid w:val="00FB5073"/>
    <w:rsid w:val="00FC0F52"/>
    <w:rsid w:val="00FC188E"/>
    <w:rsid w:val="00FC2E70"/>
    <w:rsid w:val="00FC3250"/>
    <w:rsid w:val="00FC3AAC"/>
    <w:rsid w:val="00FC41DA"/>
    <w:rsid w:val="00FC5E37"/>
    <w:rsid w:val="00FC7574"/>
    <w:rsid w:val="00FC77D7"/>
    <w:rsid w:val="00FC7B31"/>
    <w:rsid w:val="00FC7B61"/>
    <w:rsid w:val="00FD0ED5"/>
    <w:rsid w:val="00FD15DD"/>
    <w:rsid w:val="00FD3373"/>
    <w:rsid w:val="00FD450C"/>
    <w:rsid w:val="00FD5A3E"/>
    <w:rsid w:val="00FD688F"/>
    <w:rsid w:val="00FD733D"/>
    <w:rsid w:val="00FD73EA"/>
    <w:rsid w:val="00FD7A39"/>
    <w:rsid w:val="00FE2C23"/>
    <w:rsid w:val="00FE5E39"/>
    <w:rsid w:val="00FE5FEE"/>
    <w:rsid w:val="00FE68F5"/>
    <w:rsid w:val="00FE71DC"/>
    <w:rsid w:val="00FE7343"/>
    <w:rsid w:val="00FE74C3"/>
    <w:rsid w:val="00FE74CD"/>
    <w:rsid w:val="00FF08F9"/>
    <w:rsid w:val="00FF0D35"/>
    <w:rsid w:val="00FF4540"/>
    <w:rsid w:val="00FF580D"/>
    <w:rsid w:val="00FF6835"/>
    <w:rsid w:val="00FF6895"/>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E429E8"/>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32"/>
        <w:szCs w:val="32"/>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rsid w:val="00CC6FF3"/>
    <w:pPr>
      <w:topLinePunct/>
      <w:adjustRightInd w:val="0"/>
      <w:snapToGrid w:val="0"/>
      <w:spacing w:before="80" w:after="80" w:line="240" w:lineRule="atLeast"/>
      <w:ind w:left="1134"/>
    </w:pPr>
    <w:rPr>
      <w:sz w:val="24"/>
      <w:szCs w:val="24"/>
    </w:rPr>
  </w:style>
  <w:style w:type="paragraph" w:styleId="10">
    <w:name w:val="heading 1"/>
    <w:aliases w:val="ALT+1"/>
    <w:basedOn w:val="a2"/>
    <w:next w:val="2"/>
    <w:link w:val="1Char"/>
    <w:autoRedefine/>
    <w:qFormat/>
    <w:rsid w:val="00CC6FF3"/>
    <w:pPr>
      <w:keepNext/>
      <w:numPr>
        <w:numId w:val="3"/>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ALT+2,标题 2 Char Char"/>
    <w:basedOn w:val="a2"/>
    <w:next w:val="3"/>
    <w:link w:val="2Char"/>
    <w:autoRedefine/>
    <w:qFormat/>
    <w:rsid w:val="00CC6FF3"/>
    <w:pPr>
      <w:keepNext/>
      <w:keepLines/>
      <w:numPr>
        <w:ilvl w:val="1"/>
        <w:numId w:val="3"/>
      </w:numPr>
      <w:spacing w:before="600"/>
      <w:outlineLvl w:val="1"/>
    </w:pPr>
    <w:rPr>
      <w:rFonts w:ascii="Huawei Sans" w:hAnsi="Huawei Sans"/>
      <w:bCs/>
      <w:noProof/>
      <w:sz w:val="36"/>
      <w:szCs w:val="36"/>
      <w:lang w:eastAsia="en-US"/>
    </w:rPr>
  </w:style>
  <w:style w:type="paragraph" w:styleId="3">
    <w:name w:val="heading 3"/>
    <w:aliases w:val="ALT+3,标题 3 Char2 Char2,标题 3 Char1 Char2 Char2,标题 3 Char Char Char Char2,标题 3 Char1 Char Char Char Char2,标题 3 Char Char Char Char Char Char2,标题 3 Char2 Char Char Char Char Char Char2,标题 3 Char1 Char Char Char Char Char Char Char2"/>
    <w:basedOn w:val="a2"/>
    <w:link w:val="3Char"/>
    <w:autoRedefine/>
    <w:qFormat/>
    <w:rsid w:val="00CC6FF3"/>
    <w:pPr>
      <w:keepNext/>
      <w:keepLines/>
      <w:numPr>
        <w:ilvl w:val="2"/>
        <w:numId w:val="3"/>
      </w:numPr>
      <w:spacing w:before="200"/>
      <w:outlineLvl w:val="2"/>
    </w:pPr>
    <w:rPr>
      <w:rFonts w:ascii="Huawei Sans" w:hAnsi="Huawei Sans"/>
      <w:noProof/>
      <w:sz w:val="32"/>
      <w:szCs w:val="32"/>
    </w:rPr>
  </w:style>
  <w:style w:type="paragraph" w:styleId="4">
    <w:name w:val="heading 4"/>
    <w:aliases w:val="ALT+4,标题 4 Char Char Char Char"/>
    <w:basedOn w:val="a2"/>
    <w:next w:val="5"/>
    <w:link w:val="4Char"/>
    <w:autoRedefine/>
    <w:qFormat/>
    <w:rsid w:val="00CC6FF3"/>
    <w:pPr>
      <w:keepNext/>
      <w:keepLines/>
      <w:numPr>
        <w:ilvl w:val="3"/>
        <w:numId w:val="3"/>
      </w:numPr>
      <w:outlineLvl w:val="3"/>
    </w:pPr>
    <w:rPr>
      <w:rFonts w:ascii="Huawei Sans" w:hAnsi="Huawei Sans" w:hint="eastAsia"/>
      <w:noProof/>
      <w:sz w:val="28"/>
      <w:szCs w:val="28"/>
    </w:rPr>
  </w:style>
  <w:style w:type="paragraph" w:styleId="5">
    <w:name w:val="heading 5"/>
    <w:aliases w:val="ALT+5"/>
    <w:basedOn w:val="a2"/>
    <w:next w:val="BlockLabel"/>
    <w:link w:val="5Char"/>
    <w:autoRedefine/>
    <w:qFormat/>
    <w:rsid w:val="00CC6FF3"/>
    <w:pPr>
      <w:keepNext/>
      <w:keepLines/>
      <w:numPr>
        <w:ilvl w:val="4"/>
        <w:numId w:val="3"/>
      </w:numPr>
      <w:outlineLvl w:val="4"/>
    </w:pPr>
    <w:rPr>
      <w:rFonts w:ascii="Huawei Sans" w:hAnsi="Huawei Sans" w:hint="eastAsia"/>
      <w:noProof/>
    </w:rPr>
  </w:style>
  <w:style w:type="paragraph" w:styleId="6">
    <w:name w:val="heading 6"/>
    <w:basedOn w:val="a2"/>
    <w:next w:val="a2"/>
    <w:link w:val="6Char"/>
    <w:semiHidden/>
    <w:qFormat/>
    <w:rsid w:val="00CC6FF3"/>
    <w:pPr>
      <w:keepNext/>
      <w:keepLines/>
      <w:spacing w:before="240" w:after="64" w:line="320" w:lineRule="atLeast"/>
      <w:outlineLvl w:val="5"/>
    </w:pPr>
    <w:rPr>
      <w:rFonts w:ascii="Arial" w:eastAsia="黑体" w:hAnsi="Arial" w:cs="Times New Roman"/>
      <w:b/>
      <w:bCs/>
    </w:rPr>
  </w:style>
  <w:style w:type="paragraph" w:styleId="7">
    <w:name w:val="heading 7"/>
    <w:basedOn w:val="10"/>
    <w:next w:val="8"/>
    <w:link w:val="7Char"/>
    <w:rsid w:val="00CC6FF3"/>
    <w:pPr>
      <w:keepLines/>
      <w:numPr>
        <w:numId w:val="0"/>
      </w:numPr>
      <w:topLinePunct w:val="0"/>
      <w:outlineLvl w:val="6"/>
    </w:pPr>
    <w:rPr>
      <w:bCs w:val="0"/>
    </w:rPr>
  </w:style>
  <w:style w:type="paragraph" w:styleId="8">
    <w:name w:val="heading 8"/>
    <w:basedOn w:val="2"/>
    <w:next w:val="9"/>
    <w:link w:val="8Char"/>
    <w:rsid w:val="00CC6FF3"/>
    <w:pPr>
      <w:numPr>
        <w:ilvl w:val="0"/>
        <w:numId w:val="0"/>
      </w:numPr>
      <w:topLinePunct w:val="0"/>
      <w:spacing w:before="200"/>
      <w:outlineLvl w:val="7"/>
    </w:pPr>
    <w:rPr>
      <w:rFonts w:cs="Times New Roman"/>
    </w:rPr>
  </w:style>
  <w:style w:type="paragraph" w:styleId="9">
    <w:name w:val="heading 9"/>
    <w:basedOn w:val="3"/>
    <w:next w:val="a2"/>
    <w:link w:val="9Char"/>
    <w:rsid w:val="00CC6FF3"/>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CC6FF3"/>
    <w:pPr>
      <w:keepNext/>
      <w:keepLines/>
      <w:spacing w:before="300"/>
      <w:ind w:left="0"/>
    </w:pPr>
    <w:rPr>
      <w:rFonts w:ascii="Arial Unicode MS" w:eastAsia="黑体" w:hAnsi="Arial Unicode MS" w:cs="Book Antiqua"/>
      <w:bCs/>
      <w:sz w:val="26"/>
      <w:szCs w:val="26"/>
    </w:rPr>
  </w:style>
  <w:style w:type="paragraph" w:customStyle="1" w:styleId="Cover1">
    <w:name w:val="Cover1"/>
    <w:basedOn w:val="a2"/>
    <w:rsid w:val="00CC6FF3"/>
    <w:pPr>
      <w:spacing w:line="240" w:lineRule="auto"/>
      <w:ind w:left="0"/>
      <w:jc w:val="center"/>
    </w:pPr>
    <w:rPr>
      <w:rFonts w:ascii="Huawei Sans" w:eastAsia="黑体" w:hAnsi="Huawei Sans"/>
      <w:bCs/>
      <w:noProof/>
      <w:sz w:val="72"/>
      <w:szCs w:val="48"/>
    </w:rPr>
  </w:style>
  <w:style w:type="paragraph" w:customStyle="1" w:styleId="Cover4">
    <w:name w:val="Cover 4"/>
    <w:basedOn w:val="Cover3"/>
    <w:rsid w:val="00CC6FF3"/>
    <w:pPr>
      <w:spacing w:before="0" w:after="0" w:line="240" w:lineRule="auto"/>
      <w:jc w:val="both"/>
    </w:pPr>
    <w:rPr>
      <w:sz w:val="21"/>
      <w:szCs w:val="21"/>
    </w:rPr>
  </w:style>
  <w:style w:type="character" w:customStyle="1" w:styleId="Char">
    <w:name w:val="页眉 Char"/>
    <w:basedOn w:val="a3"/>
    <w:link w:val="a6"/>
    <w:rsid w:val="00CC6FF3"/>
    <w:rPr>
      <w:kern w:val="2"/>
      <w:sz w:val="2"/>
      <w:szCs w:val="2"/>
    </w:rPr>
  </w:style>
  <w:style w:type="table" w:customStyle="1" w:styleId="TableNoFrame">
    <w:name w:val="Table No Frame"/>
    <w:basedOn w:val="a7"/>
    <w:semiHidden/>
    <w:rsid w:val="00CC6FF3"/>
    <w:pPr>
      <w:adjustRightInd/>
      <w:snapToGrid/>
      <w:jc w:val="left"/>
    </w:pPr>
    <w:tblPr/>
    <w:trPr>
      <w:cantSplit/>
    </w:trPr>
  </w:style>
  <w:style w:type="paragraph" w:customStyle="1" w:styleId="Figure">
    <w:name w:val="Figure"/>
    <w:basedOn w:val="a2"/>
    <w:next w:val="a2"/>
    <w:rsid w:val="00CC6FF3"/>
    <w:pPr>
      <w:ind w:left="1021"/>
    </w:pPr>
    <w:rPr>
      <w:sz w:val="21"/>
    </w:rPr>
  </w:style>
  <w:style w:type="paragraph" w:customStyle="1" w:styleId="FigureDescription">
    <w:name w:val="Figure Description"/>
    <w:next w:val="Figure"/>
    <w:link w:val="FigureDescription0"/>
    <w:rsid w:val="00CC6FF3"/>
    <w:pPr>
      <w:numPr>
        <w:ilvl w:val="7"/>
        <w:numId w:val="3"/>
      </w:numPr>
      <w:adjustRightInd w:val="0"/>
      <w:snapToGrid w:val="0"/>
      <w:spacing w:before="160" w:after="240" w:line="240" w:lineRule="atLeast"/>
      <w:ind w:left="1021"/>
      <w:jc w:val="center"/>
      <w:outlineLvl w:val="7"/>
    </w:pPr>
    <w:rPr>
      <w:rFonts w:eastAsia="黑体"/>
      <w:spacing w:val="-4"/>
      <w:kern w:val="2"/>
      <w:sz w:val="21"/>
      <w:szCs w:val="21"/>
    </w:rPr>
  </w:style>
  <w:style w:type="paragraph" w:customStyle="1" w:styleId="FigureText">
    <w:name w:val="Figure Text"/>
    <w:rsid w:val="00CC6FF3"/>
    <w:pPr>
      <w:widowControl w:val="0"/>
      <w:adjustRightInd w:val="0"/>
      <w:snapToGrid w:val="0"/>
      <w:spacing w:line="240" w:lineRule="atLeast"/>
    </w:pPr>
    <w:rPr>
      <w:sz w:val="18"/>
      <w:szCs w:val="18"/>
      <w:lang w:eastAsia="en-US"/>
    </w:rPr>
  </w:style>
  <w:style w:type="paragraph" w:customStyle="1" w:styleId="HeadingLeft">
    <w:name w:val="Heading Left"/>
    <w:basedOn w:val="a2"/>
    <w:rsid w:val="00CC6FF3"/>
    <w:pPr>
      <w:spacing w:before="0" w:after="0"/>
      <w:ind w:left="0"/>
    </w:pPr>
    <w:rPr>
      <w:sz w:val="20"/>
      <w:szCs w:val="20"/>
    </w:rPr>
  </w:style>
  <w:style w:type="paragraph" w:customStyle="1" w:styleId="HeadingRight">
    <w:name w:val="Heading Right"/>
    <w:basedOn w:val="a2"/>
    <w:rsid w:val="00CC6FF3"/>
    <w:pPr>
      <w:spacing w:before="0" w:after="0"/>
      <w:ind w:left="0"/>
      <w:jc w:val="right"/>
    </w:pPr>
    <w:rPr>
      <w:sz w:val="20"/>
      <w:szCs w:val="20"/>
    </w:rPr>
  </w:style>
  <w:style w:type="paragraph" w:customStyle="1" w:styleId="Heading1NoNumber">
    <w:name w:val="Heading1 No Number"/>
    <w:basedOn w:val="10"/>
    <w:next w:val="a2"/>
    <w:link w:val="Heading1NoNumber0"/>
    <w:rsid w:val="00CC6FF3"/>
    <w:pPr>
      <w:pageBreakBefore/>
      <w:numPr>
        <w:numId w:val="0"/>
      </w:numPr>
    </w:pPr>
  </w:style>
  <w:style w:type="paragraph" w:customStyle="1" w:styleId="Heading2NoNumber">
    <w:name w:val="Heading2 No Number"/>
    <w:basedOn w:val="2"/>
    <w:next w:val="a2"/>
    <w:link w:val="Heading2NoNumber0"/>
    <w:rsid w:val="00CC6FF3"/>
    <w:pPr>
      <w:numPr>
        <w:ilvl w:val="0"/>
        <w:numId w:val="0"/>
      </w:numPr>
    </w:pPr>
  </w:style>
  <w:style w:type="paragraph" w:customStyle="1" w:styleId="Heading3NoNumber">
    <w:name w:val="Heading3 No Number"/>
    <w:basedOn w:val="3"/>
    <w:next w:val="a2"/>
    <w:link w:val="Heading3NoNumber0"/>
    <w:autoRedefine/>
    <w:rsid w:val="00CC6FF3"/>
    <w:pPr>
      <w:numPr>
        <w:ilvl w:val="0"/>
        <w:numId w:val="0"/>
      </w:numPr>
      <w:outlineLvl w:val="9"/>
    </w:pPr>
    <w:rPr>
      <w:rFonts w:cs="Book Antiqua"/>
      <w:sz w:val="26"/>
    </w:rPr>
  </w:style>
  <w:style w:type="paragraph" w:customStyle="1" w:styleId="Heading4NoNumber">
    <w:name w:val="Heading4 No Number"/>
    <w:basedOn w:val="a2"/>
    <w:semiHidden/>
    <w:rsid w:val="00CC6FF3"/>
    <w:pPr>
      <w:keepNext/>
      <w:spacing w:before="200"/>
    </w:pPr>
    <w:rPr>
      <w:rFonts w:eastAsia="黑体"/>
      <w:bCs/>
      <w:spacing w:val="-4"/>
    </w:rPr>
  </w:style>
  <w:style w:type="paragraph" w:customStyle="1" w:styleId="AboutThisChapter">
    <w:name w:val="About This Chapter"/>
    <w:basedOn w:val="Heading2NoNumber"/>
    <w:next w:val="a2"/>
    <w:rsid w:val="00CC6FF3"/>
    <w:pPr>
      <w:spacing w:after="560"/>
    </w:pPr>
  </w:style>
  <w:style w:type="numbering" w:styleId="111111">
    <w:name w:val="Outline List 2"/>
    <w:basedOn w:val="a5"/>
    <w:semiHidden/>
    <w:rsid w:val="00CC6FF3"/>
  </w:style>
  <w:style w:type="paragraph" w:customStyle="1" w:styleId="ItemList">
    <w:name w:val="Item List"/>
    <w:link w:val="ItemList0"/>
    <w:rsid w:val="00CC6FF3"/>
    <w:pPr>
      <w:numPr>
        <w:numId w:val="4"/>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2"/>
    <w:rsid w:val="00CC6FF3"/>
    <w:pPr>
      <w:numPr>
        <w:numId w:val="7"/>
      </w:numPr>
      <w:tabs>
        <w:tab w:val="left" w:pos="284"/>
      </w:tabs>
      <w:ind w:left="284" w:hanging="284"/>
    </w:pPr>
  </w:style>
  <w:style w:type="paragraph" w:customStyle="1" w:styleId="ItemListText">
    <w:name w:val="Item List Text"/>
    <w:rsid w:val="00CC6FF3"/>
    <w:pPr>
      <w:adjustRightInd w:val="0"/>
      <w:snapToGrid w:val="0"/>
      <w:spacing w:before="80" w:after="80" w:line="240" w:lineRule="atLeast"/>
      <w:ind w:left="2126"/>
    </w:pPr>
    <w:rPr>
      <w:kern w:val="2"/>
      <w:sz w:val="21"/>
      <w:szCs w:val="21"/>
    </w:rPr>
  </w:style>
  <w:style w:type="paragraph" w:customStyle="1" w:styleId="ItemStep">
    <w:name w:val="Item Step"/>
    <w:link w:val="ItemStepChar"/>
    <w:rsid w:val="00CC6FF3"/>
    <w:pPr>
      <w:numPr>
        <w:numId w:val="35"/>
      </w:numPr>
      <w:tabs>
        <w:tab w:val="left" w:pos="1440"/>
      </w:tabs>
      <w:adjustRightInd w:val="0"/>
      <w:snapToGrid w:val="0"/>
      <w:spacing w:before="80" w:after="80" w:line="240" w:lineRule="atLeast"/>
    </w:pPr>
    <w:rPr>
      <w:rFonts w:ascii="Huawei Sans" w:hAnsi="Huawei Sans" w:cs="Huawei Sans"/>
      <w:sz w:val="21"/>
      <w:szCs w:val="21"/>
    </w:rPr>
  </w:style>
  <w:style w:type="paragraph" w:customStyle="1" w:styleId="ManualTitle1">
    <w:name w:val="Manual Title1"/>
    <w:semiHidden/>
    <w:rsid w:val="00CC6FF3"/>
    <w:rPr>
      <w:rFonts w:ascii="Arial" w:eastAsia="黑体" w:hAnsi="Arial"/>
      <w:noProof/>
      <w:sz w:val="30"/>
      <w:szCs w:val="24"/>
      <w:lang w:eastAsia="en-US"/>
    </w:rPr>
  </w:style>
  <w:style w:type="paragraph" w:customStyle="1" w:styleId="CAUTIONHeading">
    <w:name w:val="CAUTION Heading"/>
    <w:basedOn w:val="a2"/>
    <w:rsid w:val="00CC6FF3"/>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CC6FF3"/>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2"/>
    <w:rsid w:val="00CC6FF3"/>
    <w:pPr>
      <w:keepLines/>
      <w:pBdr>
        <w:bottom w:val="single" w:sz="12" w:space="4" w:color="auto"/>
      </w:pBdr>
    </w:pPr>
    <w:rPr>
      <w:rFonts w:eastAsia="楷体_GB2312"/>
      <w:iCs/>
    </w:rPr>
  </w:style>
  <w:style w:type="paragraph" w:customStyle="1" w:styleId="NotesTextinTable">
    <w:name w:val="Notes Text in Table"/>
    <w:rsid w:val="00CC6FF3"/>
    <w:pPr>
      <w:widowControl w:val="0"/>
      <w:adjustRightInd w:val="0"/>
      <w:snapToGrid w:val="0"/>
      <w:spacing w:before="40" w:after="80" w:line="240" w:lineRule="atLeast"/>
      <w:ind w:left="170"/>
    </w:pPr>
    <w:rPr>
      <w:rFonts w:eastAsia="楷体_GB2312"/>
      <w:iCs/>
      <w:kern w:val="2"/>
      <w:sz w:val="24"/>
      <w:szCs w:val="18"/>
    </w:rPr>
  </w:style>
  <w:style w:type="paragraph" w:customStyle="1" w:styleId="CAUTIONTextList">
    <w:name w:val="CAUTION Text List"/>
    <w:basedOn w:val="CAUTIONText"/>
    <w:rsid w:val="00CC6FF3"/>
    <w:pPr>
      <w:keepNext/>
      <w:numPr>
        <w:numId w:val="10"/>
      </w:numPr>
    </w:pPr>
  </w:style>
  <w:style w:type="paragraph" w:customStyle="1" w:styleId="12">
    <w:name w:val="表格1"/>
    <w:basedOn w:val="TableHeading"/>
    <w:link w:val="13"/>
    <w:rsid w:val="00CC6FF3"/>
    <w:pPr>
      <w:jc w:val="center"/>
    </w:pPr>
    <w:rPr>
      <w:b/>
    </w:rPr>
  </w:style>
  <w:style w:type="table" w:styleId="a7">
    <w:name w:val="Table Grid"/>
    <w:basedOn w:val="a4"/>
    <w:rsid w:val="00CC6FF3"/>
    <w:pPr>
      <w:widowControl w:val="0"/>
      <w:adjustRightInd w:val="0"/>
      <w:snapToGrid w:val="0"/>
      <w:jc w:val="both"/>
    </w:pPr>
    <w:rPr>
      <w:sz w:val="24"/>
      <w:szCs w:val="24"/>
    </w:rPr>
    <w:tblPr>
      <w:tblInd w:w="113" w:type="dxa"/>
    </w:tblPr>
  </w:style>
  <w:style w:type="paragraph" w:customStyle="1" w:styleId="Step">
    <w:name w:val="Step"/>
    <w:basedOn w:val="a2"/>
    <w:link w:val="Step0"/>
    <w:rsid w:val="00CC6FF3"/>
    <w:pPr>
      <w:tabs>
        <w:tab w:val="num" w:pos="1701"/>
      </w:tabs>
      <w:ind w:left="1701" w:hanging="159"/>
      <w:outlineLvl w:val="5"/>
    </w:pPr>
    <w:rPr>
      <w:snapToGrid w:val="0"/>
    </w:rPr>
  </w:style>
  <w:style w:type="paragraph" w:customStyle="1" w:styleId="SubItemList">
    <w:name w:val="Sub Item List"/>
    <w:basedOn w:val="a2"/>
    <w:rsid w:val="00CC6FF3"/>
    <w:pPr>
      <w:numPr>
        <w:numId w:val="5"/>
      </w:numPr>
    </w:pPr>
  </w:style>
  <w:style w:type="paragraph" w:customStyle="1" w:styleId="SubItemListText">
    <w:name w:val="Sub Item List Text"/>
    <w:rsid w:val="00CC6FF3"/>
    <w:pPr>
      <w:adjustRightInd w:val="0"/>
      <w:snapToGrid w:val="0"/>
      <w:spacing w:before="80" w:after="80" w:line="240" w:lineRule="atLeast"/>
      <w:ind w:left="2410"/>
    </w:pPr>
    <w:rPr>
      <w:kern w:val="2"/>
      <w:sz w:val="21"/>
      <w:szCs w:val="21"/>
    </w:rPr>
  </w:style>
  <w:style w:type="paragraph" w:styleId="a8">
    <w:name w:val="Title"/>
    <w:basedOn w:val="a2"/>
    <w:link w:val="Char0"/>
    <w:qFormat/>
    <w:rsid w:val="00CC6FF3"/>
    <w:pPr>
      <w:spacing w:before="240" w:after="60"/>
      <w:jc w:val="center"/>
      <w:outlineLvl w:val="0"/>
    </w:pPr>
    <w:rPr>
      <w:rFonts w:ascii="Arial" w:hAnsi="Arial"/>
      <w:b/>
      <w:bCs/>
      <w:sz w:val="32"/>
      <w:szCs w:val="32"/>
    </w:rPr>
  </w:style>
  <w:style w:type="table" w:styleId="a9">
    <w:name w:val="Table Professional"/>
    <w:basedOn w:val="a4"/>
    <w:semiHidden/>
    <w:rsid w:val="00CC6FF3"/>
    <w:pPr>
      <w:widowControl w:val="0"/>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CC6FF3"/>
    <w:pPr>
      <w:keepNext/>
      <w:numPr>
        <w:ilvl w:val="8"/>
        <w:numId w:val="3"/>
      </w:numPr>
      <w:topLinePunct w:val="0"/>
      <w:spacing w:before="320"/>
      <w:outlineLvl w:val="8"/>
    </w:pPr>
    <w:rPr>
      <w:rFonts w:eastAsia="黑体"/>
      <w:spacing w:val="-4"/>
    </w:rPr>
  </w:style>
  <w:style w:type="paragraph" w:customStyle="1" w:styleId="TableNote">
    <w:name w:val="Table Note"/>
    <w:basedOn w:val="a2"/>
    <w:rsid w:val="00CC6FF3"/>
    <w:rPr>
      <w:sz w:val="18"/>
      <w:szCs w:val="18"/>
    </w:rPr>
  </w:style>
  <w:style w:type="paragraph" w:customStyle="1" w:styleId="TerminalDisplay">
    <w:name w:val="Terminal Display"/>
    <w:rsid w:val="00CC6FF3"/>
    <w:pPr>
      <w:snapToGrid w:val="0"/>
      <w:spacing w:line="240" w:lineRule="atLeast"/>
      <w:ind w:left="1701"/>
    </w:pPr>
    <w:rPr>
      <w:rFonts w:ascii="Courier New" w:hAnsi="Courier New" w:cs="Courier New"/>
      <w:snapToGrid w:val="0"/>
      <w:spacing w:val="-1"/>
      <w:sz w:val="21"/>
      <w:szCs w:val="16"/>
    </w:rPr>
  </w:style>
  <w:style w:type="paragraph" w:styleId="14">
    <w:name w:val="toc 1"/>
    <w:basedOn w:val="a2"/>
    <w:next w:val="a2"/>
    <w:uiPriority w:val="39"/>
    <w:rsid w:val="00CC6FF3"/>
    <w:pPr>
      <w:ind w:left="0"/>
    </w:pPr>
    <w:rPr>
      <w:rFonts w:ascii="Huawei Sans" w:hAnsi="Huawei Sans" w:cs="Book Antiqua"/>
      <w:b/>
      <w:bCs/>
    </w:rPr>
  </w:style>
  <w:style w:type="paragraph" w:styleId="20">
    <w:name w:val="toc 2"/>
    <w:basedOn w:val="a2"/>
    <w:next w:val="a2"/>
    <w:uiPriority w:val="39"/>
    <w:rsid w:val="00CC6FF3"/>
    <w:pPr>
      <w:ind w:left="0"/>
    </w:pPr>
    <w:rPr>
      <w:rFonts w:ascii="Huawei Sans" w:hAnsi="Huawei Sans"/>
      <w:noProof/>
      <w:sz w:val="20"/>
      <w:szCs w:val="20"/>
    </w:rPr>
  </w:style>
  <w:style w:type="paragraph" w:styleId="31">
    <w:name w:val="toc 3"/>
    <w:basedOn w:val="a2"/>
    <w:next w:val="a2"/>
    <w:uiPriority w:val="39"/>
    <w:rsid w:val="00CC6FF3"/>
    <w:pPr>
      <w:ind w:left="0"/>
    </w:pPr>
    <w:rPr>
      <w:rFonts w:ascii="Huawei Sans" w:hAnsi="Huawei Sans"/>
      <w:noProof/>
      <w:sz w:val="20"/>
      <w:szCs w:val="20"/>
    </w:rPr>
  </w:style>
  <w:style w:type="paragraph" w:styleId="41">
    <w:name w:val="toc 4"/>
    <w:basedOn w:val="a2"/>
    <w:next w:val="a2"/>
    <w:uiPriority w:val="39"/>
    <w:rsid w:val="00CC6FF3"/>
    <w:pPr>
      <w:ind w:left="0"/>
    </w:pPr>
    <w:rPr>
      <w:rFonts w:ascii="Huawei Sans" w:hAnsi="Huawei Sans"/>
      <w:sz w:val="20"/>
      <w:szCs w:val="20"/>
    </w:rPr>
  </w:style>
  <w:style w:type="paragraph" w:styleId="51">
    <w:name w:val="toc 5"/>
    <w:basedOn w:val="a2"/>
    <w:next w:val="a2"/>
    <w:uiPriority w:val="39"/>
    <w:rsid w:val="00CC6FF3"/>
    <w:pPr>
      <w:ind w:left="0"/>
    </w:pPr>
    <w:rPr>
      <w:rFonts w:ascii="Huawei Sans" w:hAnsi="Huawei Sans"/>
      <w:sz w:val="20"/>
    </w:rPr>
  </w:style>
  <w:style w:type="paragraph" w:styleId="60">
    <w:name w:val="toc 6"/>
    <w:basedOn w:val="a2"/>
    <w:next w:val="a2"/>
    <w:autoRedefine/>
    <w:uiPriority w:val="39"/>
    <w:qFormat/>
    <w:rsid w:val="00CC6FF3"/>
    <w:pPr>
      <w:ind w:left="2100"/>
    </w:pPr>
    <w:rPr>
      <w:rFonts w:ascii="Huawei Sans" w:hAnsi="Huawei Sans"/>
    </w:rPr>
  </w:style>
  <w:style w:type="paragraph" w:styleId="70">
    <w:name w:val="toc 7"/>
    <w:basedOn w:val="a2"/>
    <w:next w:val="a2"/>
    <w:autoRedefine/>
    <w:uiPriority w:val="39"/>
    <w:rsid w:val="00CC6FF3"/>
    <w:pPr>
      <w:ind w:left="2520"/>
    </w:pPr>
  </w:style>
  <w:style w:type="paragraph" w:styleId="80">
    <w:name w:val="toc 8"/>
    <w:basedOn w:val="a2"/>
    <w:next w:val="a2"/>
    <w:autoRedefine/>
    <w:uiPriority w:val="39"/>
    <w:rsid w:val="00CC6FF3"/>
    <w:pPr>
      <w:ind w:left="2940"/>
    </w:pPr>
  </w:style>
  <w:style w:type="paragraph" w:styleId="90">
    <w:name w:val="toc 9"/>
    <w:basedOn w:val="a2"/>
    <w:next w:val="a2"/>
    <w:autoRedefine/>
    <w:uiPriority w:val="39"/>
    <w:rsid w:val="00CC6FF3"/>
    <w:pPr>
      <w:ind w:left="3360"/>
    </w:pPr>
  </w:style>
  <w:style w:type="paragraph" w:styleId="15">
    <w:name w:val="index 1"/>
    <w:basedOn w:val="a2"/>
    <w:next w:val="a2"/>
    <w:autoRedefine/>
    <w:semiHidden/>
    <w:rsid w:val="00CC6FF3"/>
  </w:style>
  <w:style w:type="paragraph" w:styleId="21">
    <w:name w:val="index 2"/>
    <w:basedOn w:val="a2"/>
    <w:next w:val="a2"/>
    <w:autoRedefine/>
    <w:semiHidden/>
    <w:rsid w:val="00CC6FF3"/>
    <w:pPr>
      <w:ind w:leftChars="200" w:left="200"/>
    </w:pPr>
  </w:style>
  <w:style w:type="paragraph" w:styleId="32">
    <w:name w:val="index 3"/>
    <w:basedOn w:val="a2"/>
    <w:next w:val="a2"/>
    <w:autoRedefine/>
    <w:semiHidden/>
    <w:rsid w:val="00CC6FF3"/>
    <w:pPr>
      <w:ind w:leftChars="400" w:left="400"/>
    </w:pPr>
  </w:style>
  <w:style w:type="paragraph" w:styleId="52">
    <w:name w:val="index 5"/>
    <w:basedOn w:val="a2"/>
    <w:next w:val="a2"/>
    <w:autoRedefine/>
    <w:semiHidden/>
    <w:rsid w:val="00CC6FF3"/>
    <w:pPr>
      <w:ind w:left="1050" w:hanging="210"/>
    </w:pPr>
    <w:rPr>
      <w:sz w:val="20"/>
      <w:szCs w:val="20"/>
    </w:rPr>
  </w:style>
  <w:style w:type="paragraph" w:styleId="61">
    <w:name w:val="index 6"/>
    <w:basedOn w:val="a2"/>
    <w:next w:val="a2"/>
    <w:autoRedefine/>
    <w:semiHidden/>
    <w:rsid w:val="00CC6FF3"/>
    <w:pPr>
      <w:ind w:left="1260" w:hanging="210"/>
    </w:pPr>
    <w:rPr>
      <w:sz w:val="20"/>
      <w:szCs w:val="20"/>
    </w:rPr>
  </w:style>
  <w:style w:type="paragraph" w:styleId="71">
    <w:name w:val="index 7"/>
    <w:basedOn w:val="a2"/>
    <w:next w:val="a2"/>
    <w:autoRedefine/>
    <w:semiHidden/>
    <w:rsid w:val="00CC6FF3"/>
    <w:pPr>
      <w:ind w:left="1470" w:hanging="210"/>
    </w:pPr>
    <w:rPr>
      <w:sz w:val="20"/>
      <w:szCs w:val="20"/>
    </w:rPr>
  </w:style>
  <w:style w:type="paragraph" w:styleId="81">
    <w:name w:val="index 8"/>
    <w:basedOn w:val="a2"/>
    <w:next w:val="a2"/>
    <w:autoRedefine/>
    <w:semiHidden/>
    <w:rsid w:val="00CC6FF3"/>
    <w:pPr>
      <w:ind w:left="1680" w:hanging="210"/>
    </w:pPr>
    <w:rPr>
      <w:sz w:val="20"/>
      <w:szCs w:val="20"/>
    </w:rPr>
  </w:style>
  <w:style w:type="paragraph" w:styleId="91">
    <w:name w:val="index 9"/>
    <w:basedOn w:val="a2"/>
    <w:next w:val="a2"/>
    <w:autoRedefine/>
    <w:semiHidden/>
    <w:rsid w:val="00CC6FF3"/>
    <w:pPr>
      <w:ind w:left="1890" w:hanging="210"/>
    </w:pPr>
    <w:rPr>
      <w:sz w:val="20"/>
      <w:szCs w:val="20"/>
    </w:rPr>
  </w:style>
  <w:style w:type="paragraph" w:styleId="aa">
    <w:name w:val="table of figures"/>
    <w:basedOn w:val="a2"/>
    <w:next w:val="a2"/>
    <w:semiHidden/>
    <w:rsid w:val="00CC6FF3"/>
    <w:pPr>
      <w:spacing w:afterLines="50"/>
      <w:ind w:leftChars="300" w:left="300"/>
    </w:pPr>
    <w:rPr>
      <w:sz w:val="20"/>
      <w:szCs w:val="20"/>
    </w:rPr>
  </w:style>
  <w:style w:type="paragraph" w:styleId="ab">
    <w:name w:val="Document Map"/>
    <w:basedOn w:val="a2"/>
    <w:link w:val="Char1"/>
    <w:semiHidden/>
    <w:rsid w:val="00CC6FF3"/>
    <w:pPr>
      <w:shd w:val="clear" w:color="auto" w:fill="000080"/>
    </w:pPr>
  </w:style>
  <w:style w:type="paragraph" w:styleId="ac">
    <w:name w:val="footer"/>
    <w:basedOn w:val="HeadingLeft"/>
    <w:link w:val="Char2"/>
    <w:uiPriority w:val="99"/>
    <w:rsid w:val="00CC6FF3"/>
    <w:pPr>
      <w:spacing w:before="200" w:after="200" w:line="20" w:lineRule="atLeast"/>
      <w:jc w:val="center"/>
    </w:pPr>
    <w:rPr>
      <w:rFonts w:cs="Times New Roman"/>
      <w:b/>
      <w:bCs/>
      <w:sz w:val="2"/>
      <w:szCs w:val="2"/>
    </w:rPr>
  </w:style>
  <w:style w:type="paragraph" w:customStyle="1" w:styleId="TerminalDisplayinTable">
    <w:name w:val="Terminal Display in Table"/>
    <w:rsid w:val="00CC6FF3"/>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6">
    <w:name w:val="header"/>
    <w:basedOn w:val="a2"/>
    <w:link w:val="Char"/>
    <w:rsid w:val="00CC6FF3"/>
    <w:pPr>
      <w:tabs>
        <w:tab w:val="center" w:pos="4153"/>
        <w:tab w:val="right" w:pos="8306"/>
      </w:tabs>
      <w:spacing w:before="0" w:after="0" w:line="20" w:lineRule="atLeast"/>
      <w:ind w:left="0"/>
      <w:jc w:val="right"/>
    </w:pPr>
    <w:rPr>
      <w:kern w:val="2"/>
      <w:sz w:val="2"/>
      <w:szCs w:val="2"/>
    </w:rPr>
  </w:style>
  <w:style w:type="character" w:styleId="ad">
    <w:name w:val="Hyperlink"/>
    <w:uiPriority w:val="99"/>
    <w:rsid w:val="00CC6FF3"/>
    <w:rPr>
      <w:color w:val="0000FF"/>
      <w:u w:val="none"/>
    </w:rPr>
  </w:style>
  <w:style w:type="paragraph" w:customStyle="1" w:styleId="CopyrightDeclaration">
    <w:name w:val="Copyright Declaration"/>
    <w:semiHidden/>
    <w:rsid w:val="00CC6FF3"/>
    <w:pPr>
      <w:spacing w:before="80" w:after="80"/>
    </w:pPr>
    <w:rPr>
      <w:rFonts w:ascii="Arial" w:eastAsia="黑体" w:hAnsi="Arial"/>
      <w:sz w:val="36"/>
      <w:szCs w:val="24"/>
    </w:rPr>
  </w:style>
  <w:style w:type="numbering" w:styleId="1111110">
    <w:name w:val="Outline List 1"/>
    <w:basedOn w:val="a5"/>
    <w:semiHidden/>
    <w:rsid w:val="00CC6FF3"/>
  </w:style>
  <w:style w:type="paragraph" w:customStyle="1" w:styleId="TableHeading">
    <w:name w:val="Table Heading"/>
    <w:basedOn w:val="a2"/>
    <w:link w:val="TableHeading0"/>
    <w:rsid w:val="00CC6FF3"/>
    <w:pPr>
      <w:keepNext/>
      <w:widowControl w:val="0"/>
      <w:ind w:left="0"/>
    </w:pPr>
    <w:rPr>
      <w:rFonts w:ascii="Book Antiqua" w:eastAsia="黑体" w:hAnsi="Book Antiqua" w:cs="Book Antiqua"/>
      <w:bCs/>
      <w:snapToGrid w:val="0"/>
    </w:rPr>
  </w:style>
  <w:style w:type="paragraph" w:customStyle="1" w:styleId="TableText">
    <w:name w:val="Table Text"/>
    <w:basedOn w:val="a2"/>
    <w:link w:val="TableText0"/>
    <w:rsid w:val="00CC6FF3"/>
    <w:pPr>
      <w:widowControl w:val="0"/>
      <w:ind w:left="0"/>
    </w:pPr>
    <w:rPr>
      <w:snapToGrid w:val="0"/>
    </w:rPr>
  </w:style>
  <w:style w:type="paragraph" w:customStyle="1" w:styleId="HeadingMiddle">
    <w:name w:val="Heading Middle"/>
    <w:rsid w:val="00CC6FF3"/>
    <w:pPr>
      <w:adjustRightInd w:val="0"/>
      <w:snapToGrid w:val="0"/>
      <w:spacing w:line="240" w:lineRule="atLeast"/>
      <w:jc w:val="center"/>
    </w:pPr>
    <w:rPr>
      <w:snapToGrid w:val="0"/>
      <w:sz w:val="24"/>
      <w:szCs w:val="24"/>
    </w:rPr>
  </w:style>
  <w:style w:type="paragraph" w:styleId="ae">
    <w:name w:val="macro"/>
    <w:link w:val="Char3"/>
    <w:semiHidden/>
    <w:rsid w:val="00CC6FF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f">
    <w:name w:val="footnote text"/>
    <w:basedOn w:val="a2"/>
    <w:link w:val="Char4"/>
    <w:uiPriority w:val="99"/>
    <w:rsid w:val="00CC6FF3"/>
    <w:rPr>
      <w:sz w:val="18"/>
      <w:szCs w:val="18"/>
    </w:rPr>
  </w:style>
  <w:style w:type="character" w:styleId="af0">
    <w:name w:val="footnote reference"/>
    <w:basedOn w:val="a3"/>
    <w:semiHidden/>
    <w:rsid w:val="00CC6FF3"/>
    <w:rPr>
      <w:vertAlign w:val="superscript"/>
    </w:rPr>
  </w:style>
  <w:style w:type="paragraph" w:styleId="af1">
    <w:name w:val="Balloon Text"/>
    <w:basedOn w:val="a2"/>
    <w:link w:val="Char5"/>
    <w:semiHidden/>
    <w:rsid w:val="00CC6FF3"/>
    <w:rPr>
      <w:sz w:val="18"/>
      <w:szCs w:val="18"/>
    </w:rPr>
  </w:style>
  <w:style w:type="paragraph" w:styleId="af2">
    <w:name w:val="annotation text"/>
    <w:basedOn w:val="a2"/>
    <w:link w:val="Char6"/>
    <w:semiHidden/>
    <w:rsid w:val="00CC6FF3"/>
  </w:style>
  <w:style w:type="character" w:styleId="af3">
    <w:name w:val="annotation reference"/>
    <w:basedOn w:val="a3"/>
    <w:semiHidden/>
    <w:rsid w:val="00CC6FF3"/>
    <w:rPr>
      <w:sz w:val="21"/>
      <w:szCs w:val="21"/>
    </w:rPr>
  </w:style>
  <w:style w:type="paragraph" w:styleId="af4">
    <w:name w:val="annotation subject"/>
    <w:basedOn w:val="af2"/>
    <w:next w:val="af2"/>
    <w:link w:val="Char7"/>
    <w:semiHidden/>
    <w:rsid w:val="00CC6FF3"/>
    <w:rPr>
      <w:b/>
      <w:bCs/>
    </w:rPr>
  </w:style>
  <w:style w:type="paragraph" w:styleId="42">
    <w:name w:val="index 4"/>
    <w:basedOn w:val="a2"/>
    <w:next w:val="a2"/>
    <w:autoRedefine/>
    <w:semiHidden/>
    <w:rsid w:val="00CC6FF3"/>
    <w:pPr>
      <w:ind w:left="1260"/>
    </w:pPr>
  </w:style>
  <w:style w:type="paragraph" w:styleId="af5">
    <w:name w:val="index heading"/>
    <w:basedOn w:val="a2"/>
    <w:next w:val="15"/>
    <w:semiHidden/>
    <w:rsid w:val="00CC6FF3"/>
    <w:rPr>
      <w:rFonts w:ascii="Arial" w:hAnsi="Arial"/>
      <w:b/>
      <w:bCs/>
    </w:rPr>
  </w:style>
  <w:style w:type="paragraph" w:styleId="af6">
    <w:name w:val="caption"/>
    <w:basedOn w:val="a2"/>
    <w:next w:val="a2"/>
    <w:semiHidden/>
    <w:qFormat/>
    <w:rsid w:val="00CC6FF3"/>
    <w:pPr>
      <w:spacing w:before="152"/>
    </w:pPr>
    <w:rPr>
      <w:rFonts w:ascii="Arial" w:eastAsia="黑体" w:hAnsi="Arial"/>
      <w:sz w:val="20"/>
      <w:szCs w:val="20"/>
    </w:rPr>
  </w:style>
  <w:style w:type="paragraph" w:styleId="af7">
    <w:name w:val="endnote text"/>
    <w:basedOn w:val="a2"/>
    <w:link w:val="Char8"/>
    <w:semiHidden/>
    <w:rsid w:val="00CC6FF3"/>
  </w:style>
  <w:style w:type="character" w:styleId="af8">
    <w:name w:val="endnote reference"/>
    <w:basedOn w:val="a3"/>
    <w:semiHidden/>
    <w:rsid w:val="00CC6FF3"/>
    <w:rPr>
      <w:vertAlign w:val="superscript"/>
    </w:rPr>
  </w:style>
  <w:style w:type="paragraph" w:styleId="af9">
    <w:name w:val="table of authorities"/>
    <w:basedOn w:val="a2"/>
    <w:next w:val="a2"/>
    <w:semiHidden/>
    <w:rsid w:val="00CC6FF3"/>
    <w:pPr>
      <w:ind w:left="420"/>
    </w:pPr>
  </w:style>
  <w:style w:type="paragraph" w:styleId="afa">
    <w:name w:val="toa heading"/>
    <w:basedOn w:val="a2"/>
    <w:next w:val="a2"/>
    <w:semiHidden/>
    <w:rsid w:val="00CC6FF3"/>
    <w:pPr>
      <w:spacing w:before="120"/>
    </w:pPr>
    <w:rPr>
      <w:rFonts w:ascii="Arial" w:hAnsi="Arial"/>
    </w:rPr>
  </w:style>
  <w:style w:type="paragraph" w:customStyle="1" w:styleId="Contents">
    <w:name w:val="Contents"/>
    <w:basedOn w:val="Heading1NoNumber"/>
    <w:rsid w:val="00CC6FF3"/>
    <w:pPr>
      <w:outlineLvl w:val="9"/>
    </w:pPr>
  </w:style>
  <w:style w:type="character" w:styleId="HTML">
    <w:name w:val="HTML Variable"/>
    <w:basedOn w:val="a3"/>
    <w:semiHidden/>
    <w:rsid w:val="00CC6FF3"/>
    <w:rPr>
      <w:i/>
      <w:iCs/>
    </w:rPr>
  </w:style>
  <w:style w:type="character" w:styleId="HTML0">
    <w:name w:val="HTML Typewriter"/>
    <w:basedOn w:val="a3"/>
    <w:semiHidden/>
    <w:rsid w:val="00CC6FF3"/>
    <w:rPr>
      <w:rFonts w:ascii="Courier New" w:hAnsi="Courier New" w:cs="Courier New"/>
      <w:sz w:val="20"/>
      <w:szCs w:val="20"/>
    </w:rPr>
  </w:style>
  <w:style w:type="character" w:styleId="HTML1">
    <w:name w:val="HTML Code"/>
    <w:basedOn w:val="a3"/>
    <w:semiHidden/>
    <w:rsid w:val="00CC6FF3"/>
    <w:rPr>
      <w:rFonts w:ascii="Courier New" w:hAnsi="Courier New" w:cs="Courier New"/>
      <w:sz w:val="20"/>
      <w:szCs w:val="20"/>
    </w:rPr>
  </w:style>
  <w:style w:type="paragraph" w:styleId="HTML2">
    <w:name w:val="HTML Address"/>
    <w:basedOn w:val="a2"/>
    <w:link w:val="HTMLChar"/>
    <w:semiHidden/>
    <w:rsid w:val="00CC6FF3"/>
    <w:rPr>
      <w:i/>
      <w:iCs/>
    </w:rPr>
  </w:style>
  <w:style w:type="character" w:styleId="HTML3">
    <w:name w:val="HTML Definition"/>
    <w:basedOn w:val="a3"/>
    <w:semiHidden/>
    <w:rsid w:val="00CC6FF3"/>
    <w:rPr>
      <w:i/>
      <w:iCs/>
    </w:rPr>
  </w:style>
  <w:style w:type="character" w:styleId="HTML4">
    <w:name w:val="HTML Keyboard"/>
    <w:basedOn w:val="a3"/>
    <w:semiHidden/>
    <w:rsid w:val="00CC6FF3"/>
    <w:rPr>
      <w:rFonts w:ascii="Courier New" w:hAnsi="Courier New" w:cs="Courier New"/>
      <w:sz w:val="20"/>
      <w:szCs w:val="20"/>
    </w:rPr>
  </w:style>
  <w:style w:type="character" w:styleId="HTML5">
    <w:name w:val="HTML Acronym"/>
    <w:basedOn w:val="a3"/>
    <w:semiHidden/>
    <w:rsid w:val="00CC6FF3"/>
  </w:style>
  <w:style w:type="character" w:styleId="HTML6">
    <w:name w:val="HTML Sample"/>
    <w:basedOn w:val="a3"/>
    <w:semiHidden/>
    <w:rsid w:val="00CC6FF3"/>
    <w:rPr>
      <w:rFonts w:ascii="Courier New" w:hAnsi="Courier New" w:cs="Courier New"/>
    </w:rPr>
  </w:style>
  <w:style w:type="character" w:styleId="HTML7">
    <w:name w:val="HTML Cite"/>
    <w:basedOn w:val="a3"/>
    <w:semiHidden/>
    <w:rsid w:val="00CC6FF3"/>
    <w:rPr>
      <w:i/>
      <w:iCs/>
    </w:rPr>
  </w:style>
  <w:style w:type="paragraph" w:styleId="HTML8">
    <w:name w:val="HTML Preformatted"/>
    <w:basedOn w:val="a2"/>
    <w:link w:val="HTMLChar0"/>
    <w:semiHidden/>
    <w:rsid w:val="00CC6FF3"/>
    <w:rPr>
      <w:rFonts w:ascii="Courier New" w:hAnsi="Courier New" w:cs="Courier New"/>
      <w:sz w:val="20"/>
      <w:szCs w:val="20"/>
    </w:rPr>
  </w:style>
  <w:style w:type="table" w:styleId="16">
    <w:name w:val="Table Web 1"/>
    <w:basedOn w:val="a4"/>
    <w:semiHidden/>
    <w:rsid w:val="00CC6FF3"/>
    <w:pPr>
      <w:adjustRightInd w:val="0"/>
      <w:snapToGrid w:val="0"/>
      <w:spacing w:before="160" w:after="160" w:line="240" w:lineRule="atLeast"/>
      <w:ind w:left="1701"/>
    </w:pPr>
    <w:rPr>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CC6FF3"/>
    <w:pPr>
      <w:adjustRightInd w:val="0"/>
      <w:snapToGrid w:val="0"/>
      <w:spacing w:before="160" w:after="160" w:line="240" w:lineRule="atLeast"/>
      <w:ind w:left="1701"/>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4"/>
    <w:semiHidden/>
    <w:rsid w:val="00CC6FF3"/>
    <w:pPr>
      <w:adjustRightInd w:val="0"/>
      <w:snapToGrid w:val="0"/>
      <w:spacing w:before="160" w:after="160" w:line="240" w:lineRule="atLeast"/>
      <w:ind w:left="1701"/>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CC6FF3"/>
    <w:pPr>
      <w:adjustRightInd w:val="0"/>
      <w:snapToGrid w:val="0"/>
      <w:spacing w:before="160" w:after="160" w:line="240" w:lineRule="atLeast"/>
      <w:ind w:left="1701"/>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7">
    <w:name w:val="Table Colorful 1"/>
    <w:basedOn w:val="a4"/>
    <w:semiHidden/>
    <w:rsid w:val="00CC6FF3"/>
    <w:pPr>
      <w:adjustRightInd w:val="0"/>
      <w:snapToGrid w:val="0"/>
      <w:spacing w:before="160" w:after="160" w:line="240" w:lineRule="atLeast"/>
      <w:ind w:left="1701"/>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CC6FF3"/>
    <w:pPr>
      <w:adjustRightInd w:val="0"/>
      <w:snapToGrid w:val="0"/>
      <w:spacing w:before="160" w:after="160" w:line="240" w:lineRule="atLeast"/>
      <w:ind w:left="1701"/>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4"/>
    <w:semiHidden/>
    <w:rsid w:val="00CC6FF3"/>
    <w:pPr>
      <w:adjustRightInd w:val="0"/>
      <w:snapToGrid w:val="0"/>
      <w:spacing w:before="160" w:after="160" w:line="240" w:lineRule="atLeast"/>
      <w:ind w:left="1701"/>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link w:val="Char9"/>
    <w:semiHidden/>
    <w:rsid w:val="00CC6FF3"/>
  </w:style>
  <w:style w:type="paragraph" w:styleId="afd">
    <w:name w:val="Plain Text"/>
    <w:basedOn w:val="a2"/>
    <w:link w:val="Chara"/>
    <w:semiHidden/>
    <w:rsid w:val="00CC6FF3"/>
    <w:rPr>
      <w:rFonts w:ascii="宋体" w:hAnsi="Courier New" w:cs="Courier New"/>
    </w:rPr>
  </w:style>
  <w:style w:type="table" w:styleId="afe">
    <w:name w:val="Table Elegant"/>
    <w:basedOn w:val="a4"/>
    <w:semiHidden/>
    <w:rsid w:val="00CC6FF3"/>
    <w:pPr>
      <w:adjustRightInd w:val="0"/>
      <w:snapToGrid w:val="0"/>
      <w:spacing w:before="160" w:after="160" w:line="240" w:lineRule="atLeast"/>
      <w:ind w:left="1701"/>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link w:val="Charb"/>
    <w:semiHidden/>
    <w:rsid w:val="00CC6FF3"/>
  </w:style>
  <w:style w:type="paragraph" w:styleId="aff0">
    <w:name w:val="Subtitle"/>
    <w:basedOn w:val="a2"/>
    <w:link w:val="Charc"/>
    <w:qFormat/>
    <w:rsid w:val="00CC6FF3"/>
    <w:pPr>
      <w:spacing w:before="240" w:after="60" w:line="312" w:lineRule="atLeast"/>
      <w:jc w:val="center"/>
      <w:outlineLvl w:val="1"/>
    </w:pPr>
    <w:rPr>
      <w:rFonts w:ascii="Arial" w:hAnsi="Arial"/>
      <w:b/>
      <w:bCs/>
      <w:kern w:val="28"/>
      <w:sz w:val="32"/>
      <w:szCs w:val="32"/>
    </w:rPr>
  </w:style>
  <w:style w:type="table" w:styleId="18">
    <w:name w:val="Table Classic 1"/>
    <w:basedOn w:val="a4"/>
    <w:semiHidden/>
    <w:rsid w:val="00CC6FF3"/>
    <w:pPr>
      <w:adjustRightInd w:val="0"/>
      <w:snapToGrid w:val="0"/>
      <w:spacing w:before="160" w:after="160" w:line="240" w:lineRule="atLeast"/>
      <w:ind w:left="1701"/>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CC6FF3"/>
    <w:pPr>
      <w:adjustRightInd w:val="0"/>
      <w:snapToGrid w:val="0"/>
      <w:spacing w:before="160" w:after="160" w:line="240" w:lineRule="atLeast"/>
      <w:ind w:left="1701"/>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rsid w:val="00CC6FF3"/>
    <w:pPr>
      <w:adjustRightInd w:val="0"/>
      <w:snapToGrid w:val="0"/>
      <w:spacing w:before="160" w:after="160" w:line="240" w:lineRule="atLeast"/>
      <w:ind w:left="1701"/>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CC6FF3"/>
    <w:pPr>
      <w:adjustRightInd w:val="0"/>
      <w:snapToGrid w:val="0"/>
      <w:spacing w:before="160" w:after="160" w:line="240" w:lineRule="atLeast"/>
      <w:ind w:left="1701"/>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CC6FF3"/>
    <w:rPr>
      <w:rFonts w:ascii="Arial" w:hAnsi="Arial"/>
    </w:rPr>
  </w:style>
  <w:style w:type="table" w:styleId="19">
    <w:name w:val="Table Simple 1"/>
    <w:basedOn w:val="a4"/>
    <w:semiHidden/>
    <w:rsid w:val="00CC6FF3"/>
    <w:pPr>
      <w:adjustRightInd w:val="0"/>
      <w:snapToGrid w:val="0"/>
      <w:spacing w:before="160" w:after="160" w:line="240" w:lineRule="atLeast"/>
      <w:ind w:left="1701"/>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CC6FF3"/>
    <w:pPr>
      <w:adjustRightInd w:val="0"/>
      <w:snapToGrid w:val="0"/>
      <w:spacing w:before="160" w:after="160" w:line="240" w:lineRule="atLeast"/>
      <w:ind w:left="1701"/>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rsid w:val="00CC6FF3"/>
    <w:pPr>
      <w:adjustRightInd w:val="0"/>
      <w:snapToGrid w:val="0"/>
      <w:spacing w:before="160" w:after="160" w:line="240" w:lineRule="atLeast"/>
      <w:ind w:left="1701"/>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link w:val="Chard"/>
    <w:semiHidden/>
    <w:rsid w:val="00CC6FF3"/>
    <w:pPr>
      <w:ind w:leftChars="2100" w:left="100"/>
    </w:pPr>
  </w:style>
  <w:style w:type="table" w:styleId="1a">
    <w:name w:val="Table Subtle 1"/>
    <w:basedOn w:val="a4"/>
    <w:semiHidden/>
    <w:rsid w:val="00CC6FF3"/>
    <w:pPr>
      <w:adjustRightInd w:val="0"/>
      <w:snapToGrid w:val="0"/>
      <w:spacing w:before="160" w:after="160" w:line="240" w:lineRule="atLeast"/>
      <w:ind w:left="1701"/>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CC6FF3"/>
    <w:pPr>
      <w:adjustRightInd w:val="0"/>
      <w:snapToGrid w:val="0"/>
      <w:spacing w:before="160" w:after="160" w:line="240" w:lineRule="atLeast"/>
      <w:ind w:left="1701"/>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3D effects 1"/>
    <w:basedOn w:val="a4"/>
    <w:semiHidden/>
    <w:rsid w:val="00CC6FF3"/>
    <w:pPr>
      <w:adjustRightInd w:val="0"/>
      <w:snapToGrid w:val="0"/>
      <w:spacing w:before="160" w:after="160" w:line="240" w:lineRule="atLeast"/>
      <w:ind w:left="1701"/>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CC6FF3"/>
    <w:pPr>
      <w:adjustRightInd w:val="0"/>
      <w:snapToGrid w:val="0"/>
      <w:spacing w:before="160" w:after="160" w:line="240" w:lineRule="atLeast"/>
      <w:ind w:left="1701"/>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4"/>
    <w:semiHidden/>
    <w:rsid w:val="00CC6FF3"/>
    <w:pPr>
      <w:adjustRightInd w:val="0"/>
      <w:snapToGrid w:val="0"/>
      <w:spacing w:before="160" w:after="160" w:line="240" w:lineRule="atLeast"/>
      <w:ind w:left="1701"/>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CC6FF3"/>
    <w:pPr>
      <w:ind w:left="200" w:hangingChars="200" w:hanging="200"/>
    </w:pPr>
  </w:style>
  <w:style w:type="paragraph" w:styleId="28">
    <w:name w:val="List 2"/>
    <w:basedOn w:val="a2"/>
    <w:semiHidden/>
    <w:rsid w:val="00CC6FF3"/>
    <w:pPr>
      <w:ind w:leftChars="200" w:left="100" w:hangingChars="200" w:hanging="200"/>
    </w:pPr>
  </w:style>
  <w:style w:type="paragraph" w:styleId="38">
    <w:name w:val="List 3"/>
    <w:basedOn w:val="a2"/>
    <w:semiHidden/>
    <w:rsid w:val="00CC6FF3"/>
    <w:pPr>
      <w:ind w:leftChars="400" w:left="100" w:hangingChars="200" w:hanging="200"/>
    </w:pPr>
  </w:style>
  <w:style w:type="paragraph" w:styleId="44">
    <w:name w:val="List 4"/>
    <w:basedOn w:val="a2"/>
    <w:semiHidden/>
    <w:rsid w:val="00CC6FF3"/>
    <w:pPr>
      <w:ind w:leftChars="600" w:left="100" w:hangingChars="200" w:hanging="200"/>
    </w:pPr>
  </w:style>
  <w:style w:type="paragraph" w:styleId="53">
    <w:name w:val="List 5"/>
    <w:basedOn w:val="a2"/>
    <w:semiHidden/>
    <w:rsid w:val="00CC6FF3"/>
    <w:pPr>
      <w:ind w:leftChars="800" w:left="100" w:hangingChars="200" w:hanging="200"/>
    </w:pPr>
  </w:style>
  <w:style w:type="paragraph" w:styleId="a1">
    <w:name w:val="List Number"/>
    <w:basedOn w:val="a2"/>
    <w:semiHidden/>
    <w:rsid w:val="00CC6FF3"/>
    <w:pPr>
      <w:numPr>
        <w:numId w:val="1"/>
      </w:numPr>
    </w:pPr>
  </w:style>
  <w:style w:type="paragraph" w:styleId="29">
    <w:name w:val="List Number 2"/>
    <w:basedOn w:val="a2"/>
    <w:semiHidden/>
    <w:rsid w:val="00CC6FF3"/>
    <w:pPr>
      <w:tabs>
        <w:tab w:val="num" w:pos="432"/>
      </w:tabs>
      <w:ind w:left="432" w:hanging="432"/>
    </w:pPr>
  </w:style>
  <w:style w:type="paragraph" w:styleId="39">
    <w:name w:val="List Number 3"/>
    <w:basedOn w:val="a2"/>
    <w:semiHidden/>
    <w:rsid w:val="00CC6FF3"/>
    <w:pPr>
      <w:tabs>
        <w:tab w:val="num" w:pos="432"/>
      </w:tabs>
      <w:ind w:left="432" w:hanging="432"/>
    </w:pPr>
  </w:style>
  <w:style w:type="paragraph" w:styleId="40">
    <w:name w:val="List Number 4"/>
    <w:basedOn w:val="a2"/>
    <w:semiHidden/>
    <w:rsid w:val="00CC6FF3"/>
    <w:pPr>
      <w:numPr>
        <w:numId w:val="34"/>
      </w:numPr>
    </w:pPr>
  </w:style>
  <w:style w:type="paragraph" w:styleId="54">
    <w:name w:val="List Number 5"/>
    <w:basedOn w:val="a2"/>
    <w:semiHidden/>
    <w:rsid w:val="00CC6FF3"/>
    <w:pPr>
      <w:ind w:left="0"/>
    </w:pPr>
  </w:style>
  <w:style w:type="paragraph" w:styleId="aff4">
    <w:name w:val="List Continue"/>
    <w:basedOn w:val="a2"/>
    <w:semiHidden/>
    <w:rsid w:val="00CC6FF3"/>
    <w:pPr>
      <w:spacing w:after="120"/>
      <w:ind w:leftChars="200" w:left="420"/>
    </w:pPr>
  </w:style>
  <w:style w:type="paragraph" w:styleId="2a">
    <w:name w:val="List Continue 2"/>
    <w:basedOn w:val="a2"/>
    <w:semiHidden/>
    <w:rsid w:val="00CC6FF3"/>
    <w:pPr>
      <w:spacing w:after="120"/>
      <w:ind w:leftChars="400" w:left="840"/>
    </w:pPr>
  </w:style>
  <w:style w:type="paragraph" w:styleId="3a">
    <w:name w:val="List Continue 3"/>
    <w:basedOn w:val="a2"/>
    <w:semiHidden/>
    <w:rsid w:val="00CC6FF3"/>
    <w:pPr>
      <w:spacing w:after="120"/>
      <w:ind w:leftChars="600" w:left="1260"/>
    </w:pPr>
  </w:style>
  <w:style w:type="paragraph" w:styleId="45">
    <w:name w:val="List Continue 4"/>
    <w:basedOn w:val="a2"/>
    <w:semiHidden/>
    <w:rsid w:val="00CC6FF3"/>
    <w:pPr>
      <w:spacing w:after="120"/>
      <w:ind w:leftChars="800" w:left="1680"/>
    </w:pPr>
  </w:style>
  <w:style w:type="paragraph" w:styleId="55">
    <w:name w:val="List Continue 5"/>
    <w:basedOn w:val="a2"/>
    <w:semiHidden/>
    <w:rsid w:val="00CC6FF3"/>
    <w:pPr>
      <w:spacing w:after="120"/>
      <w:ind w:leftChars="1000" w:left="2100"/>
    </w:pPr>
  </w:style>
  <w:style w:type="paragraph" w:styleId="aff5">
    <w:name w:val="List Bullet"/>
    <w:basedOn w:val="a2"/>
    <w:autoRedefine/>
    <w:semiHidden/>
    <w:rsid w:val="00CC6FF3"/>
    <w:pPr>
      <w:tabs>
        <w:tab w:val="num" w:pos="432"/>
      </w:tabs>
      <w:ind w:left="432" w:hanging="432"/>
    </w:pPr>
  </w:style>
  <w:style w:type="paragraph" w:styleId="2b">
    <w:name w:val="List Bullet 2"/>
    <w:basedOn w:val="a2"/>
    <w:autoRedefine/>
    <w:semiHidden/>
    <w:rsid w:val="00CC6FF3"/>
    <w:pPr>
      <w:tabs>
        <w:tab w:val="num" w:pos="432"/>
      </w:tabs>
      <w:ind w:left="432" w:hanging="432"/>
    </w:pPr>
  </w:style>
  <w:style w:type="paragraph" w:styleId="3b">
    <w:name w:val="List Bullet 3"/>
    <w:basedOn w:val="a2"/>
    <w:autoRedefine/>
    <w:semiHidden/>
    <w:rsid w:val="00CC6FF3"/>
    <w:pPr>
      <w:tabs>
        <w:tab w:val="num" w:pos="432"/>
      </w:tabs>
      <w:ind w:left="432" w:hanging="432"/>
    </w:pPr>
  </w:style>
  <w:style w:type="paragraph" w:styleId="46">
    <w:name w:val="List Bullet 4"/>
    <w:basedOn w:val="a2"/>
    <w:autoRedefine/>
    <w:semiHidden/>
    <w:rsid w:val="00CC6FF3"/>
    <w:pPr>
      <w:tabs>
        <w:tab w:val="num" w:pos="432"/>
      </w:tabs>
      <w:ind w:left="432" w:hanging="432"/>
    </w:pPr>
  </w:style>
  <w:style w:type="paragraph" w:styleId="50">
    <w:name w:val="List Bullet 5"/>
    <w:basedOn w:val="a2"/>
    <w:autoRedefine/>
    <w:semiHidden/>
    <w:rsid w:val="00CC6FF3"/>
    <w:pPr>
      <w:numPr>
        <w:numId w:val="2"/>
      </w:numPr>
    </w:pPr>
  </w:style>
  <w:style w:type="table" w:styleId="1c">
    <w:name w:val="Table List 1"/>
    <w:basedOn w:val="a4"/>
    <w:semiHidden/>
    <w:rsid w:val="00CC6FF3"/>
    <w:pPr>
      <w:adjustRightInd w:val="0"/>
      <w:snapToGrid w:val="0"/>
      <w:spacing w:before="160" w:after="160" w:line="240" w:lineRule="atLeast"/>
      <w:ind w:left="1701"/>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CC6FF3"/>
    <w:pPr>
      <w:adjustRightInd w:val="0"/>
      <w:snapToGrid w:val="0"/>
      <w:spacing w:before="160" w:after="160" w:line="240" w:lineRule="atLeast"/>
      <w:ind w:left="1701"/>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CC6FF3"/>
    <w:pPr>
      <w:adjustRightInd w:val="0"/>
      <w:snapToGrid w:val="0"/>
      <w:spacing w:before="160" w:after="160" w:line="240" w:lineRule="atLeast"/>
      <w:ind w:left="1701"/>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CC6FF3"/>
    <w:pPr>
      <w:adjustRightInd w:val="0"/>
      <w:snapToGrid w:val="0"/>
      <w:spacing w:before="160" w:after="160" w:line="240" w:lineRule="atLeast"/>
      <w:ind w:left="1701"/>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CC6FF3"/>
    <w:pPr>
      <w:adjustRightInd w:val="0"/>
      <w:snapToGrid w:val="0"/>
      <w:spacing w:before="160" w:after="160" w:line="240" w:lineRule="atLeast"/>
      <w:ind w:left="1701"/>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CC6FF3"/>
    <w:pPr>
      <w:adjustRightInd w:val="0"/>
      <w:snapToGrid w:val="0"/>
      <w:spacing w:before="160" w:after="160" w:line="240" w:lineRule="atLeast"/>
      <w:ind w:left="1701"/>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CC6FF3"/>
    <w:pPr>
      <w:adjustRightInd w:val="0"/>
      <w:snapToGrid w:val="0"/>
      <w:spacing w:before="160" w:after="160" w:line="240" w:lineRule="atLeast"/>
      <w:ind w:left="1701"/>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CC6FF3"/>
    <w:pPr>
      <w:adjustRightInd w:val="0"/>
      <w:snapToGrid w:val="0"/>
      <w:spacing w:before="160" w:after="160" w:line="240" w:lineRule="atLeast"/>
      <w:ind w:left="1701"/>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CC6FF3"/>
    <w:pPr>
      <w:adjustRightInd w:val="0"/>
      <w:snapToGrid w:val="0"/>
      <w:spacing w:before="160" w:after="160" w:line="240" w:lineRule="atLeast"/>
      <w:ind w:left="1701"/>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semiHidden/>
    <w:rsid w:val="00CC6FF3"/>
    <w:rPr>
      <w:rFonts w:cs="Times New Roman"/>
    </w:rPr>
  </w:style>
  <w:style w:type="paragraph" w:styleId="aff8">
    <w:name w:val="Signature"/>
    <w:basedOn w:val="a2"/>
    <w:link w:val="Chare"/>
    <w:semiHidden/>
    <w:rsid w:val="00CC6FF3"/>
    <w:pPr>
      <w:ind w:leftChars="2100" w:left="100"/>
    </w:pPr>
  </w:style>
  <w:style w:type="character" w:styleId="aff9">
    <w:name w:val="Emphasis"/>
    <w:basedOn w:val="a3"/>
    <w:qFormat/>
    <w:rsid w:val="00CC6FF3"/>
    <w:rPr>
      <w:i/>
      <w:iCs/>
    </w:rPr>
  </w:style>
  <w:style w:type="paragraph" w:styleId="affa">
    <w:name w:val="Date"/>
    <w:basedOn w:val="a2"/>
    <w:next w:val="a2"/>
    <w:link w:val="Charf"/>
    <w:semiHidden/>
    <w:rsid w:val="00CC6FF3"/>
    <w:pPr>
      <w:ind w:leftChars="2500" w:left="100"/>
    </w:pPr>
  </w:style>
  <w:style w:type="table" w:styleId="1d">
    <w:name w:val="Table Columns 1"/>
    <w:basedOn w:val="a4"/>
    <w:semiHidden/>
    <w:rsid w:val="00CC6FF3"/>
    <w:pPr>
      <w:adjustRightInd w:val="0"/>
      <w:snapToGrid w:val="0"/>
      <w:spacing w:before="160" w:after="160" w:line="240" w:lineRule="atLeast"/>
      <w:ind w:left="1701"/>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CC6FF3"/>
    <w:pPr>
      <w:adjustRightInd w:val="0"/>
      <w:snapToGrid w:val="0"/>
      <w:spacing w:before="160" w:after="160" w:line="240" w:lineRule="atLeast"/>
      <w:ind w:left="1701"/>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CC6FF3"/>
    <w:pPr>
      <w:adjustRightInd w:val="0"/>
      <w:snapToGrid w:val="0"/>
      <w:spacing w:before="160" w:after="160" w:line="240" w:lineRule="atLeast"/>
      <w:ind w:left="1701"/>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CC6FF3"/>
    <w:pPr>
      <w:adjustRightInd w:val="0"/>
      <w:snapToGrid w:val="0"/>
      <w:spacing w:before="160" w:after="160" w:line="240" w:lineRule="atLeast"/>
      <w:ind w:left="1701"/>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CC6FF3"/>
    <w:pPr>
      <w:adjustRightInd w:val="0"/>
      <w:snapToGrid w:val="0"/>
      <w:spacing w:before="160" w:after="160" w:line="240" w:lineRule="atLeast"/>
      <w:ind w:left="1701"/>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e">
    <w:name w:val="Table Grid 1"/>
    <w:basedOn w:val="a4"/>
    <w:semiHidden/>
    <w:rsid w:val="00CC6FF3"/>
    <w:pPr>
      <w:adjustRightInd w:val="0"/>
      <w:snapToGrid w:val="0"/>
      <w:spacing w:before="160" w:after="160" w:line="240" w:lineRule="atLeast"/>
      <w:ind w:left="1701"/>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CC6FF3"/>
    <w:pPr>
      <w:adjustRightInd w:val="0"/>
      <w:snapToGrid w:val="0"/>
      <w:spacing w:before="160" w:after="160" w:line="240" w:lineRule="atLeast"/>
      <w:ind w:left="1701"/>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CC6FF3"/>
    <w:pPr>
      <w:adjustRightInd w:val="0"/>
      <w:snapToGrid w:val="0"/>
      <w:spacing w:before="160" w:after="160" w:line="240" w:lineRule="atLeast"/>
      <w:ind w:left="1701"/>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CC6FF3"/>
    <w:pPr>
      <w:adjustRightInd w:val="0"/>
      <w:snapToGrid w:val="0"/>
      <w:spacing w:before="160" w:after="160" w:line="240" w:lineRule="atLeast"/>
      <w:ind w:left="1701"/>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CC6FF3"/>
    <w:pPr>
      <w:adjustRightInd w:val="0"/>
      <w:snapToGrid w:val="0"/>
      <w:spacing w:before="160" w:after="160" w:line="240" w:lineRule="atLeast"/>
      <w:ind w:left="1701"/>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CC6FF3"/>
    <w:pPr>
      <w:adjustRightInd w:val="0"/>
      <w:snapToGrid w:val="0"/>
      <w:spacing w:before="160" w:after="160" w:line="240" w:lineRule="atLeast"/>
      <w:ind w:left="1701"/>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CC6FF3"/>
    <w:pPr>
      <w:adjustRightInd w:val="0"/>
      <w:snapToGrid w:val="0"/>
      <w:spacing w:before="160" w:after="160" w:line="240" w:lineRule="atLeast"/>
      <w:ind w:left="1701"/>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CC6FF3"/>
    <w:pPr>
      <w:adjustRightInd w:val="0"/>
      <w:snapToGrid w:val="0"/>
      <w:spacing w:before="160" w:after="160" w:line="240" w:lineRule="atLeast"/>
      <w:ind w:left="1701"/>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CC6FF3"/>
    <w:pPr>
      <w:spacing w:after="120"/>
      <w:ind w:leftChars="700" w:left="1440" w:rightChars="700" w:right="1440"/>
    </w:pPr>
  </w:style>
  <w:style w:type="numbering" w:styleId="a">
    <w:name w:val="Outline List 3"/>
    <w:basedOn w:val="a5"/>
    <w:semiHidden/>
    <w:rsid w:val="00CC6FF3"/>
    <w:pPr>
      <w:numPr>
        <w:numId w:val="6"/>
      </w:numPr>
    </w:pPr>
  </w:style>
  <w:style w:type="paragraph" w:styleId="affc">
    <w:name w:val="envelope address"/>
    <w:basedOn w:val="a2"/>
    <w:semiHidden/>
    <w:rsid w:val="00CC6FF3"/>
    <w:pPr>
      <w:framePr w:w="7920" w:h="1980" w:hRule="exact" w:hSpace="180" w:wrap="auto" w:hAnchor="page" w:xAlign="center" w:yAlign="bottom"/>
      <w:ind w:leftChars="1400" w:left="100"/>
    </w:pPr>
    <w:rPr>
      <w:rFonts w:ascii="Arial" w:hAnsi="Arial"/>
    </w:rPr>
  </w:style>
  <w:style w:type="paragraph" w:styleId="affd">
    <w:name w:val="Message Header"/>
    <w:basedOn w:val="a2"/>
    <w:link w:val="Charf0"/>
    <w:semiHidden/>
    <w:rsid w:val="00CC6FF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e">
    <w:name w:val="line number"/>
    <w:basedOn w:val="a3"/>
    <w:semiHidden/>
    <w:rsid w:val="00CC6FF3"/>
  </w:style>
  <w:style w:type="character" w:styleId="afff">
    <w:name w:val="Strong"/>
    <w:basedOn w:val="a3"/>
    <w:qFormat/>
    <w:rsid w:val="00CC6FF3"/>
    <w:rPr>
      <w:b/>
      <w:bCs/>
    </w:rPr>
  </w:style>
  <w:style w:type="character" w:styleId="afff0">
    <w:name w:val="page number"/>
    <w:basedOn w:val="a3"/>
    <w:semiHidden/>
    <w:rsid w:val="00CC6FF3"/>
  </w:style>
  <w:style w:type="character" w:styleId="afff1">
    <w:name w:val="FollowedHyperlink"/>
    <w:semiHidden/>
    <w:rsid w:val="00CC6FF3"/>
    <w:rPr>
      <w:color w:val="800080"/>
      <w:u w:val="none"/>
    </w:rPr>
  </w:style>
  <w:style w:type="paragraph" w:styleId="afff2">
    <w:name w:val="Body Text"/>
    <w:basedOn w:val="a2"/>
    <w:link w:val="Charf1"/>
    <w:semiHidden/>
    <w:rsid w:val="00CC6FF3"/>
    <w:pPr>
      <w:spacing w:after="120"/>
    </w:pPr>
  </w:style>
  <w:style w:type="paragraph" w:styleId="afff3">
    <w:name w:val="Body Text First Indent"/>
    <w:basedOn w:val="afff2"/>
    <w:link w:val="Charf2"/>
    <w:semiHidden/>
    <w:rsid w:val="00CC6FF3"/>
    <w:pPr>
      <w:ind w:firstLineChars="100" w:firstLine="420"/>
    </w:pPr>
  </w:style>
  <w:style w:type="paragraph" w:styleId="afff4">
    <w:name w:val="Body Text Indent"/>
    <w:basedOn w:val="a2"/>
    <w:link w:val="Charf3"/>
    <w:semiHidden/>
    <w:rsid w:val="00CC6FF3"/>
    <w:pPr>
      <w:spacing w:after="120"/>
      <w:ind w:leftChars="200" w:left="420"/>
    </w:pPr>
  </w:style>
  <w:style w:type="paragraph" w:styleId="2f">
    <w:name w:val="Body Text First Indent 2"/>
    <w:basedOn w:val="afff4"/>
    <w:link w:val="2Char0"/>
    <w:semiHidden/>
    <w:rsid w:val="00CC6FF3"/>
    <w:pPr>
      <w:ind w:firstLineChars="200" w:firstLine="420"/>
    </w:pPr>
  </w:style>
  <w:style w:type="paragraph" w:styleId="afff5">
    <w:name w:val="Normal Indent"/>
    <w:basedOn w:val="a2"/>
    <w:semiHidden/>
    <w:rsid w:val="00CC6FF3"/>
    <w:pPr>
      <w:ind w:firstLineChars="200" w:firstLine="420"/>
    </w:pPr>
  </w:style>
  <w:style w:type="paragraph" w:styleId="2f0">
    <w:name w:val="Body Text 2"/>
    <w:basedOn w:val="a2"/>
    <w:link w:val="2Char1"/>
    <w:semiHidden/>
    <w:rsid w:val="00CC6FF3"/>
    <w:pPr>
      <w:spacing w:after="120" w:line="480" w:lineRule="auto"/>
    </w:pPr>
  </w:style>
  <w:style w:type="paragraph" w:styleId="3f">
    <w:name w:val="Body Text 3"/>
    <w:basedOn w:val="a2"/>
    <w:link w:val="3Char0"/>
    <w:semiHidden/>
    <w:rsid w:val="00CC6FF3"/>
    <w:pPr>
      <w:spacing w:after="120"/>
    </w:pPr>
    <w:rPr>
      <w:sz w:val="16"/>
      <w:szCs w:val="16"/>
    </w:rPr>
  </w:style>
  <w:style w:type="paragraph" w:styleId="2f1">
    <w:name w:val="Body Text Indent 2"/>
    <w:basedOn w:val="a2"/>
    <w:link w:val="2Char2"/>
    <w:semiHidden/>
    <w:rsid w:val="00CC6FF3"/>
    <w:pPr>
      <w:spacing w:after="120" w:line="480" w:lineRule="auto"/>
      <w:ind w:leftChars="200" w:left="420"/>
    </w:pPr>
  </w:style>
  <w:style w:type="paragraph" w:styleId="3f0">
    <w:name w:val="Body Text Indent 3"/>
    <w:basedOn w:val="a2"/>
    <w:link w:val="3Char1"/>
    <w:semiHidden/>
    <w:rsid w:val="00CC6FF3"/>
    <w:pPr>
      <w:spacing w:after="120"/>
      <w:ind w:leftChars="200" w:left="420"/>
    </w:pPr>
    <w:rPr>
      <w:sz w:val="16"/>
      <w:szCs w:val="16"/>
    </w:rPr>
  </w:style>
  <w:style w:type="paragraph" w:styleId="afff6">
    <w:name w:val="Note Heading"/>
    <w:basedOn w:val="a2"/>
    <w:next w:val="a2"/>
    <w:link w:val="Charf4"/>
    <w:semiHidden/>
    <w:rsid w:val="00CC6FF3"/>
    <w:pPr>
      <w:jc w:val="center"/>
    </w:pPr>
  </w:style>
  <w:style w:type="paragraph" w:customStyle="1" w:styleId="ItemStepinTable">
    <w:name w:val="Item Step in Table"/>
    <w:rsid w:val="00CC6FF3"/>
    <w:pPr>
      <w:numPr>
        <w:numId w:val="8"/>
      </w:numPr>
      <w:topLinePunct/>
      <w:spacing w:before="80" w:after="80" w:line="240" w:lineRule="atLeast"/>
    </w:pPr>
    <w:rPr>
      <w:sz w:val="21"/>
      <w:szCs w:val="22"/>
    </w:rPr>
  </w:style>
  <w:style w:type="paragraph" w:customStyle="1" w:styleId="End">
    <w:name w:val="End"/>
    <w:basedOn w:val="a2"/>
    <w:rsid w:val="00CC6FF3"/>
    <w:pPr>
      <w:spacing w:after="400"/>
    </w:pPr>
    <w:rPr>
      <w:b/>
    </w:rPr>
  </w:style>
  <w:style w:type="paragraph" w:customStyle="1" w:styleId="1f">
    <w:name w:val="样式1"/>
    <w:basedOn w:val="End"/>
    <w:semiHidden/>
    <w:rsid w:val="00CC6FF3"/>
    <w:rPr>
      <w:b w:val="0"/>
    </w:rPr>
  </w:style>
  <w:style w:type="paragraph" w:customStyle="1" w:styleId="NotesTextListinTable">
    <w:name w:val="Notes Text List in Table"/>
    <w:rsid w:val="00CC6FF3"/>
    <w:pPr>
      <w:numPr>
        <w:numId w:val="11"/>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CC6FF3"/>
    <w:pPr>
      <w:pBdr>
        <w:top w:val="none" w:sz="0" w:space="0" w:color="auto"/>
      </w:pBdr>
      <w:spacing w:after="40"/>
    </w:pPr>
    <w:rPr>
      <w:position w:val="-6"/>
      <w:sz w:val="18"/>
      <w:szCs w:val="18"/>
    </w:rPr>
  </w:style>
  <w:style w:type="paragraph" w:customStyle="1" w:styleId="NotesText">
    <w:name w:val="Notes Text"/>
    <w:basedOn w:val="CAUTIONText"/>
    <w:rsid w:val="00CC6FF3"/>
    <w:pPr>
      <w:pBdr>
        <w:bottom w:val="none" w:sz="0" w:space="0" w:color="auto"/>
      </w:pBdr>
      <w:spacing w:before="40" w:line="200" w:lineRule="atLeast"/>
      <w:ind w:left="2075"/>
    </w:pPr>
    <w:rPr>
      <w:szCs w:val="18"/>
    </w:rPr>
  </w:style>
  <w:style w:type="paragraph" w:customStyle="1" w:styleId="NotesTextList">
    <w:name w:val="Notes Text List"/>
    <w:basedOn w:val="CAUTIONTextList"/>
    <w:rsid w:val="00CC6FF3"/>
    <w:pPr>
      <w:numPr>
        <w:numId w:val="9"/>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CC6FF3"/>
    <w:pPr>
      <w:keepNext/>
      <w:numPr>
        <w:ilvl w:val="7"/>
        <w:numId w:val="33"/>
      </w:numPr>
      <w:topLinePunct w:val="0"/>
      <w:outlineLvl w:val="7"/>
    </w:pPr>
    <w:rPr>
      <w:rFonts w:eastAsia="黑体"/>
    </w:rPr>
  </w:style>
  <w:style w:type="paragraph" w:customStyle="1" w:styleId="Cover2">
    <w:name w:val="Cover 2"/>
    <w:rsid w:val="00CC6FF3"/>
    <w:pPr>
      <w:adjustRightInd w:val="0"/>
      <w:snapToGrid w:val="0"/>
      <w:spacing w:line="360" w:lineRule="auto"/>
      <w:jc w:val="center"/>
    </w:pPr>
    <w:rPr>
      <w:rFonts w:ascii="Huawei Sans" w:eastAsia="黑体" w:hAnsi="Huawei Sans"/>
      <w:noProof/>
      <w:sz w:val="36"/>
      <w:lang w:eastAsia="en-US"/>
    </w:rPr>
  </w:style>
  <w:style w:type="paragraph" w:customStyle="1" w:styleId="CoverText">
    <w:name w:val="Cover Text"/>
    <w:rsid w:val="00CC6FF3"/>
    <w:pPr>
      <w:adjustRightInd w:val="0"/>
      <w:snapToGrid w:val="0"/>
      <w:spacing w:before="80" w:after="80" w:line="240" w:lineRule="atLeast"/>
      <w:jc w:val="both"/>
    </w:pPr>
    <w:rPr>
      <w:rFonts w:ascii="Arial" w:hAnsi="Arial"/>
      <w:snapToGrid w:val="0"/>
      <w:sz w:val="24"/>
      <w:szCs w:val="24"/>
    </w:rPr>
  </w:style>
  <w:style w:type="paragraph" w:customStyle="1" w:styleId="Cover3">
    <w:name w:val="Cover 3"/>
    <w:basedOn w:val="a2"/>
    <w:rsid w:val="00CC6FF3"/>
    <w:pPr>
      <w:widowControl w:val="0"/>
      <w:topLinePunct w:val="0"/>
      <w:ind w:left="0"/>
    </w:pPr>
    <w:rPr>
      <w:rFonts w:ascii="Arial" w:eastAsia="黑体" w:hAnsi="Arial"/>
      <w:b/>
      <w:bCs/>
      <w:spacing w:val="-4"/>
      <w:sz w:val="22"/>
      <w:szCs w:val="22"/>
    </w:rPr>
  </w:style>
  <w:style w:type="paragraph" w:customStyle="1" w:styleId="TOC1">
    <w:name w:val="TOC 标题1"/>
    <w:next w:val="14"/>
    <w:semiHidden/>
    <w:rsid w:val="00CC6FF3"/>
    <w:pPr>
      <w:keepNext/>
      <w:snapToGrid w:val="0"/>
      <w:spacing w:before="480" w:after="360"/>
      <w:jc w:val="center"/>
    </w:pPr>
    <w:rPr>
      <w:rFonts w:ascii="Arial" w:eastAsia="黑体" w:hAnsi="Arial"/>
      <w:noProof/>
      <w:sz w:val="36"/>
      <w:szCs w:val="36"/>
    </w:rPr>
  </w:style>
  <w:style w:type="paragraph" w:customStyle="1" w:styleId="Command">
    <w:name w:val="Command"/>
    <w:basedOn w:val="a2"/>
    <w:rsid w:val="00CC6FF3"/>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CC6FF3"/>
    <w:rPr>
      <w:rFonts w:ascii="Arial" w:eastAsia="宋体" w:hAnsi="Arial"/>
      <w:i/>
      <w:color w:val="auto"/>
      <w:sz w:val="21"/>
      <w:szCs w:val="21"/>
    </w:rPr>
  </w:style>
  <w:style w:type="character" w:customStyle="1" w:styleId="commandkeywords">
    <w:name w:val="command keywords"/>
    <w:rsid w:val="00CC6FF3"/>
    <w:rPr>
      <w:rFonts w:ascii="Arial" w:eastAsia="宋体" w:hAnsi="Arial"/>
      <w:b/>
      <w:color w:val="auto"/>
      <w:sz w:val="21"/>
      <w:szCs w:val="21"/>
    </w:rPr>
  </w:style>
  <w:style w:type="character" w:customStyle="1" w:styleId="TableHeading0">
    <w:name w:val="Table Heading 字符"/>
    <w:basedOn w:val="a3"/>
    <w:link w:val="TableHeading"/>
    <w:rsid w:val="00CC6FF3"/>
    <w:rPr>
      <w:rFonts w:ascii="Book Antiqua" w:eastAsia="黑体" w:hAnsi="Book Antiqua" w:cs="Book Antiqua"/>
      <w:bCs/>
      <w:snapToGrid w:val="0"/>
      <w:sz w:val="24"/>
      <w:szCs w:val="24"/>
    </w:rPr>
  </w:style>
  <w:style w:type="paragraph" w:customStyle="1" w:styleId="Outline">
    <w:name w:val="Outline"/>
    <w:basedOn w:val="a2"/>
    <w:semiHidden/>
    <w:rsid w:val="00CC6FF3"/>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CC6FF3"/>
    <w:pPr>
      <w:numPr>
        <w:numId w:val="33"/>
      </w:numPr>
    </w:pPr>
  </w:style>
  <w:style w:type="paragraph" w:customStyle="1" w:styleId="Code">
    <w:name w:val="Code"/>
    <w:basedOn w:val="a2"/>
    <w:rsid w:val="00CC6FF3"/>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CC6FF3"/>
    <w:pPr>
      <w:spacing w:before="80" w:after="80"/>
    </w:pPr>
    <w:rPr>
      <w:rFonts w:ascii="Arial" w:eastAsia="黑体" w:hAnsi="Arial"/>
      <w:sz w:val="36"/>
      <w:szCs w:val="24"/>
    </w:rPr>
  </w:style>
  <w:style w:type="paragraph" w:customStyle="1" w:styleId="Cover30">
    <w:name w:val="Cover3"/>
    <w:semiHidden/>
    <w:rsid w:val="00CC6FF3"/>
    <w:pPr>
      <w:adjustRightInd w:val="0"/>
      <w:snapToGrid w:val="0"/>
      <w:spacing w:before="80" w:after="80" w:line="240" w:lineRule="atLeast"/>
    </w:pPr>
    <w:rPr>
      <w:rFonts w:ascii="Arial" w:eastAsia="黑体" w:hAnsi="Arial"/>
      <w:noProof/>
      <w:lang w:eastAsia="en-US"/>
    </w:rPr>
  </w:style>
  <w:style w:type="paragraph" w:customStyle="1" w:styleId="Cover40">
    <w:name w:val="Cover4"/>
    <w:basedOn w:val="a2"/>
    <w:semiHidden/>
    <w:rsid w:val="00CC6FF3"/>
    <w:pPr>
      <w:topLinePunct w:val="0"/>
      <w:ind w:left="0"/>
    </w:pPr>
    <w:rPr>
      <w:rFonts w:ascii="Arial" w:eastAsia="Arial" w:hAnsi="Arial"/>
      <w:b/>
      <w:bCs/>
    </w:rPr>
  </w:style>
  <w:style w:type="paragraph" w:customStyle="1" w:styleId="SubItemListTextTD">
    <w:name w:val="Sub Item List Text TD"/>
    <w:basedOn w:val="TerminalDisplay"/>
    <w:rsid w:val="00CC6FF3"/>
    <w:pPr>
      <w:adjustRightInd w:val="0"/>
      <w:ind w:left="2410"/>
    </w:pPr>
  </w:style>
  <w:style w:type="paragraph" w:customStyle="1" w:styleId="ItemlistTextTD">
    <w:name w:val="Item list Text TD"/>
    <w:basedOn w:val="TerminalDisplay"/>
    <w:rsid w:val="00CC6FF3"/>
    <w:pPr>
      <w:adjustRightInd w:val="0"/>
      <w:ind w:left="2126"/>
    </w:pPr>
  </w:style>
  <w:style w:type="paragraph" w:customStyle="1" w:styleId="ItemListTextinTable">
    <w:name w:val="Item List Text in Table"/>
    <w:basedOn w:val="TableText"/>
    <w:autoRedefine/>
    <w:rsid w:val="00CC6FF3"/>
    <w:pPr>
      <w:ind w:left="284"/>
    </w:pPr>
  </w:style>
  <w:style w:type="paragraph" w:customStyle="1" w:styleId="Appendixheading1">
    <w:name w:val="Appendix heading 1"/>
    <w:basedOn w:val="10"/>
    <w:next w:val="2"/>
    <w:rsid w:val="00CC6FF3"/>
    <w:pPr>
      <w:keepLines/>
      <w:numPr>
        <w:numId w:val="33"/>
      </w:numPr>
      <w:topLinePunct w:val="0"/>
    </w:pPr>
    <w:rPr>
      <w:rFonts w:hint="eastAsia"/>
      <w:bCs w:val="0"/>
    </w:rPr>
  </w:style>
  <w:style w:type="paragraph" w:customStyle="1" w:styleId="Appendixheading2">
    <w:name w:val="Appendix heading 2"/>
    <w:basedOn w:val="2"/>
    <w:next w:val="Appendixheading3"/>
    <w:rsid w:val="00CC6FF3"/>
    <w:pPr>
      <w:numPr>
        <w:numId w:val="33"/>
      </w:numPr>
      <w:topLinePunct w:val="0"/>
      <w:spacing w:before="200"/>
    </w:pPr>
    <w:rPr>
      <w:rFonts w:cs="Times New Roman" w:hint="eastAsia"/>
    </w:rPr>
  </w:style>
  <w:style w:type="paragraph" w:customStyle="1" w:styleId="Appendixheading3">
    <w:name w:val="Appendix heading 3"/>
    <w:basedOn w:val="3"/>
    <w:next w:val="Appendixheading4"/>
    <w:rsid w:val="00CC6FF3"/>
    <w:pPr>
      <w:numPr>
        <w:numId w:val="33"/>
      </w:numPr>
      <w:topLinePunct w:val="0"/>
    </w:pPr>
    <w:rPr>
      <w:rFonts w:cs="Times New Roman" w:hint="eastAsia"/>
    </w:rPr>
  </w:style>
  <w:style w:type="paragraph" w:customStyle="1" w:styleId="Appendixheading4">
    <w:name w:val="Appendix heading 4"/>
    <w:basedOn w:val="4"/>
    <w:next w:val="Appendixheading5"/>
    <w:rsid w:val="00CC6FF3"/>
    <w:pPr>
      <w:numPr>
        <w:numId w:val="33"/>
      </w:numPr>
      <w:topLinePunct w:val="0"/>
    </w:pPr>
    <w:rPr>
      <w:bCs/>
    </w:rPr>
  </w:style>
  <w:style w:type="paragraph" w:customStyle="1" w:styleId="Appendixheading5">
    <w:name w:val="Appendix heading 5"/>
    <w:basedOn w:val="5"/>
    <w:next w:val="BlockLabel"/>
    <w:rsid w:val="00CC6FF3"/>
    <w:pPr>
      <w:numPr>
        <w:numId w:val="33"/>
      </w:numPr>
      <w:topLinePunct w:val="0"/>
    </w:pPr>
    <w:rPr>
      <w:rFonts w:cs="Times New Roman"/>
      <w:bCs/>
    </w:rPr>
  </w:style>
  <w:style w:type="character" w:styleId="afff7">
    <w:name w:val="Placeholder Text"/>
    <w:basedOn w:val="a3"/>
    <w:uiPriority w:val="99"/>
    <w:semiHidden/>
    <w:rsid w:val="00CC6FF3"/>
    <w:rPr>
      <w:color w:val="808080"/>
    </w:rPr>
  </w:style>
  <w:style w:type="paragraph" w:customStyle="1" w:styleId="DecimalAligned">
    <w:name w:val="Decimal Aligned"/>
    <w:basedOn w:val="a2"/>
    <w:autoRedefine/>
    <w:uiPriority w:val="40"/>
    <w:rsid w:val="00CC6FF3"/>
    <w:pPr>
      <w:tabs>
        <w:tab w:val="decimal" w:pos="360"/>
      </w:tabs>
      <w:topLinePunct w:val="0"/>
      <w:adjustRightInd/>
      <w:snapToGrid/>
      <w:spacing w:before="0" w:after="200" w:line="276" w:lineRule="auto"/>
      <w:ind w:left="0"/>
    </w:pPr>
    <w:rPr>
      <w:sz w:val="22"/>
      <w:szCs w:val="22"/>
    </w:rPr>
  </w:style>
  <w:style w:type="character" w:customStyle="1" w:styleId="Char4">
    <w:name w:val="脚注文本 Char"/>
    <w:basedOn w:val="a3"/>
    <w:link w:val="af"/>
    <w:uiPriority w:val="99"/>
    <w:rsid w:val="00CC6FF3"/>
    <w:rPr>
      <w:sz w:val="18"/>
      <w:szCs w:val="18"/>
    </w:rPr>
  </w:style>
  <w:style w:type="character" w:styleId="afff8">
    <w:name w:val="Subtle Emphasis"/>
    <w:basedOn w:val="a3"/>
    <w:uiPriority w:val="19"/>
    <w:rsid w:val="00CC6FF3"/>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4"/>
    <w:uiPriority w:val="64"/>
    <w:rsid w:val="00CC6FF3"/>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rsid w:val="00CC6FF3"/>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9">
    <w:name w:val="图样式"/>
    <w:basedOn w:val="a2"/>
    <w:rsid w:val="00CC6FF3"/>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2"/>
    <w:link w:val="Cover-Char"/>
    <w:autoRedefine/>
    <w:rsid w:val="00CC6FF3"/>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3"/>
    <w:link w:val="Cover-"/>
    <w:rsid w:val="00CC6FF3"/>
    <w:rPr>
      <w:sz w:val="24"/>
      <w:szCs w:val="24"/>
    </w:rPr>
  </w:style>
  <w:style w:type="paragraph" w:customStyle="1" w:styleId="05">
    <w:name w:val="样式 实验正文 + 段后: 0.5 行"/>
    <w:basedOn w:val="Cover-"/>
    <w:rsid w:val="00CC6FF3"/>
    <w:pPr>
      <w:spacing w:after="120"/>
    </w:pPr>
    <w:rPr>
      <w:rFonts w:cs="宋体"/>
      <w:szCs w:val="20"/>
    </w:rPr>
  </w:style>
  <w:style w:type="paragraph" w:customStyle="1" w:styleId="afffa">
    <w:name w:val="表格"/>
    <w:next w:val="a2"/>
    <w:link w:val="Charf5"/>
    <w:rsid w:val="00CC6FF3"/>
    <w:pPr>
      <w:framePr w:wrap="around" w:vAnchor="text" w:hAnchor="margin" w:x="-34" w:y="1"/>
      <w:mirrorIndents/>
    </w:pPr>
    <w:rPr>
      <w:rFonts w:ascii="Arial" w:eastAsia="微软雅黑" w:hAnsi="Arial"/>
      <w:snapToGrid w:val="0"/>
      <w:sz w:val="24"/>
      <w:szCs w:val="21"/>
    </w:rPr>
  </w:style>
  <w:style w:type="character" w:customStyle="1" w:styleId="Charf5">
    <w:name w:val="表格 Char"/>
    <w:basedOn w:val="a3"/>
    <w:link w:val="afffa"/>
    <w:rsid w:val="00CC6FF3"/>
    <w:rPr>
      <w:rFonts w:ascii="Arial" w:eastAsia="微软雅黑" w:hAnsi="Arial"/>
      <w:snapToGrid w:val="0"/>
      <w:sz w:val="24"/>
      <w:szCs w:val="21"/>
    </w:rPr>
  </w:style>
  <w:style w:type="character" w:customStyle="1" w:styleId="afffb">
    <w:name w:val="样式 蓝色"/>
    <w:basedOn w:val="a3"/>
    <w:semiHidden/>
    <w:rsid w:val="00CC6FF3"/>
    <w:rPr>
      <w:color w:val="0000FF"/>
    </w:rPr>
  </w:style>
  <w:style w:type="character" w:customStyle="1" w:styleId="afffc">
    <w:name w:val="样式 倾斜 蓝色"/>
    <w:basedOn w:val="a3"/>
    <w:semiHidden/>
    <w:rsid w:val="00CC6FF3"/>
    <w:rPr>
      <w:i/>
      <w:iCs/>
      <w:color w:val="0000FF"/>
    </w:rPr>
  </w:style>
  <w:style w:type="paragraph" w:customStyle="1" w:styleId="Tab">
    <w:name w:val="正文+Tab"/>
    <w:basedOn w:val="a2"/>
    <w:rsid w:val="00CC6FF3"/>
    <w:pPr>
      <w:ind w:left="420"/>
    </w:pPr>
    <w:rPr>
      <w:rFonts w:cs="宋体"/>
      <w:szCs w:val="20"/>
    </w:rPr>
  </w:style>
  <w:style w:type="character" w:customStyle="1" w:styleId="13">
    <w:name w:val="表格1 字符"/>
    <w:basedOn w:val="TableHeading0"/>
    <w:link w:val="12"/>
    <w:rsid w:val="00CC6FF3"/>
    <w:rPr>
      <w:rFonts w:ascii="Book Antiqua" w:eastAsia="黑体" w:hAnsi="Book Antiqua" w:cs="Book Antiqua"/>
      <w:b/>
      <w:bCs/>
      <w:snapToGrid w:val="0"/>
      <w:sz w:val="24"/>
      <w:szCs w:val="24"/>
    </w:rPr>
  </w:style>
  <w:style w:type="paragraph" w:customStyle="1" w:styleId="afffd">
    <w:name w:val="命令行"/>
    <w:basedOn w:val="a2"/>
    <w:rsid w:val="00CC6FF3"/>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CC6FF3"/>
    <w:pPr>
      <w:ind w:left="2940"/>
    </w:pPr>
  </w:style>
  <w:style w:type="character" w:customStyle="1" w:styleId="afffe">
    <w:name w:val="样式 正文 +"/>
    <w:basedOn w:val="a3"/>
    <w:rsid w:val="00CC6FF3"/>
    <w:rPr>
      <w:rFonts w:ascii="FrutigerNext LT Regular" w:eastAsia="华文细黑" w:hAnsi="FrutigerNext LT Regular"/>
      <w:kern w:val="0"/>
    </w:rPr>
  </w:style>
  <w:style w:type="paragraph" w:styleId="TOC">
    <w:name w:val="TOC Heading"/>
    <w:basedOn w:val="10"/>
    <w:next w:val="a2"/>
    <w:autoRedefine/>
    <w:uiPriority w:val="39"/>
    <w:unhideWhenUsed/>
    <w:rsid w:val="00CC6FF3"/>
    <w:pPr>
      <w:keepLines/>
      <w:numPr>
        <w:numId w:val="0"/>
      </w:numPr>
      <w:pBdr>
        <w:bottom w:val="none" w:sz="0" w:space="0" w:color="auto"/>
      </w:pBdr>
      <w:topLinePunct w:val="0"/>
      <w:adjustRightInd/>
      <w:snapToGrid/>
      <w:spacing w:before="240" w:after="0" w:line="259" w:lineRule="auto"/>
      <w:jc w:val="left"/>
      <w:outlineLvl w:val="9"/>
    </w:pPr>
    <w:rPr>
      <w:b w:val="0"/>
      <w:bCs w:val="0"/>
      <w:color w:val="365F91" w:themeColor="accent1" w:themeShade="BF"/>
      <w:sz w:val="32"/>
      <w:szCs w:val="32"/>
    </w:rPr>
  </w:style>
  <w:style w:type="paragraph" w:customStyle="1" w:styleId="BlockLabel0">
    <w:name w:val="Block Label + 结果验证"/>
    <w:basedOn w:val="BlockLabel"/>
    <w:rsid w:val="00CC6FF3"/>
    <w:pPr>
      <w:ind w:leftChars="270" w:left="270"/>
    </w:pPr>
    <w:rPr>
      <w:rFonts w:cs="宋体"/>
      <w:bCs w:val="0"/>
      <w:sz w:val="24"/>
      <w:szCs w:val="20"/>
    </w:rPr>
  </w:style>
  <w:style w:type="table" w:customStyle="1" w:styleId="V30">
    <w:name w:val="实验手册V3.0专用"/>
    <w:basedOn w:val="a4"/>
    <w:uiPriority w:val="99"/>
    <w:rsid w:val="00CC6FF3"/>
    <w:rPr>
      <w:sz w:val="21"/>
      <w:szCs w:val="24"/>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rsid w:val="00CC6FF3"/>
    <w:pPr>
      <w:ind w:leftChars="100" w:left="1281" w:rightChars="100" w:right="100"/>
      <w:jc w:val="center"/>
    </w:pPr>
    <w:rPr>
      <w:rFonts w:cs="宋体"/>
      <w:szCs w:val="20"/>
    </w:rPr>
  </w:style>
  <w:style w:type="character" w:customStyle="1" w:styleId="1Char">
    <w:name w:val="标题 1 Char"/>
    <w:aliases w:val="ALT+1 Char"/>
    <w:basedOn w:val="a3"/>
    <w:link w:val="10"/>
    <w:rsid w:val="00CC6FF3"/>
    <w:rPr>
      <w:rFonts w:ascii="Huawei Sans" w:hAnsi="Huawei Sans"/>
      <w:b/>
      <w:bCs/>
      <w:sz w:val="44"/>
      <w:szCs w:val="44"/>
    </w:rPr>
  </w:style>
  <w:style w:type="paragraph" w:customStyle="1" w:styleId="affff">
    <w:name w:val="正文（首行不缩进）"/>
    <w:basedOn w:val="a2"/>
    <w:rsid w:val="00CC6FF3"/>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ffff0">
    <w:name w:val="List Paragraph"/>
    <w:basedOn w:val="a2"/>
    <w:link w:val="Charf6"/>
    <w:autoRedefine/>
    <w:uiPriority w:val="34"/>
    <w:rsid w:val="00CC6FF3"/>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f6">
    <w:name w:val="列出段落 Char"/>
    <w:basedOn w:val="a3"/>
    <w:link w:val="affff0"/>
    <w:uiPriority w:val="34"/>
    <w:rsid w:val="00CC6FF3"/>
    <w:rPr>
      <w:snapToGrid w:val="0"/>
      <w:sz w:val="22"/>
      <w:szCs w:val="24"/>
    </w:rPr>
  </w:style>
  <w:style w:type="paragraph" w:customStyle="1" w:styleId="-">
    <w:name w:val="前言正文-新"/>
    <w:basedOn w:val="a2"/>
    <w:autoRedefine/>
    <w:rsid w:val="00CC6FF3"/>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1">
    <w:name w:val="表格题注"/>
    <w:next w:val="a2"/>
    <w:rsid w:val="00CC6FF3"/>
    <w:pPr>
      <w:keepLines/>
      <w:spacing w:beforeLines="100"/>
      <w:ind w:left="1089" w:hanging="369"/>
      <w:jc w:val="center"/>
    </w:pPr>
    <w:rPr>
      <w:rFonts w:ascii="Arial" w:hAnsi="Arial"/>
      <w:sz w:val="18"/>
      <w:szCs w:val="18"/>
    </w:rPr>
  </w:style>
  <w:style w:type="paragraph" w:customStyle="1" w:styleId="affff2">
    <w:name w:val="插图题注"/>
    <w:next w:val="a2"/>
    <w:rsid w:val="00CC6FF3"/>
    <w:pPr>
      <w:spacing w:afterLines="100"/>
      <w:ind w:left="1089" w:hanging="369"/>
      <w:jc w:val="center"/>
    </w:pPr>
    <w:rPr>
      <w:rFonts w:ascii="Arial" w:hAnsi="Arial"/>
      <w:sz w:val="18"/>
      <w:szCs w:val="18"/>
    </w:rPr>
  </w:style>
  <w:style w:type="paragraph" w:customStyle="1" w:styleId="111">
    <w:name w:val="标题111"/>
    <w:basedOn w:val="2"/>
    <w:rsid w:val="00CC6FF3"/>
    <w:pPr>
      <w:keepLines w:val="0"/>
      <w:numPr>
        <w:ilvl w:val="0"/>
        <w:numId w:val="12"/>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0">
    <w:name w:val="实验目标"/>
    <w:basedOn w:val="affff0"/>
    <w:rsid w:val="00CC6FF3"/>
    <w:pPr>
      <w:numPr>
        <w:numId w:val="13"/>
      </w:numPr>
      <w:spacing w:before="156" w:after="156"/>
      <w:ind w:leftChars="0" w:left="0" w:firstLineChars="0" w:firstLine="0"/>
    </w:pPr>
    <w:rPr>
      <w:rFonts w:cs="宋体"/>
      <w:color w:val="000000" w:themeColor="text1"/>
      <w:szCs w:val="20"/>
    </w:rPr>
  </w:style>
  <w:style w:type="paragraph" w:customStyle="1" w:styleId="-0">
    <w:name w:val="表格-实验环境说明"/>
    <w:basedOn w:val="afffa"/>
    <w:rsid w:val="00CC6FF3"/>
    <w:pPr>
      <w:framePr w:wrap="around"/>
      <w:spacing w:before="156" w:after="156"/>
      <w:jc w:val="center"/>
    </w:pPr>
    <w:rPr>
      <w:rFonts w:ascii="微软雅黑" w:hAnsi="微软雅黑" w:cs="宋体"/>
      <w:szCs w:val="20"/>
    </w:rPr>
  </w:style>
  <w:style w:type="character" w:customStyle="1" w:styleId="Char2">
    <w:name w:val="页脚 Char"/>
    <w:basedOn w:val="a3"/>
    <w:link w:val="ac"/>
    <w:uiPriority w:val="99"/>
    <w:rsid w:val="00CC6FF3"/>
    <w:rPr>
      <w:rFonts w:cs="Times New Roman"/>
      <w:b/>
      <w:bCs/>
      <w:sz w:val="2"/>
      <w:szCs w:val="2"/>
    </w:rPr>
  </w:style>
  <w:style w:type="paragraph" w:customStyle="1" w:styleId="1110">
    <w:name w:val="正文111"/>
    <w:basedOn w:val="a2"/>
    <w:link w:val="111Char"/>
    <w:rsid w:val="00CC6FF3"/>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3"/>
    <w:link w:val="1110"/>
    <w:rsid w:val="00CC6FF3"/>
    <w:rPr>
      <w:rFonts w:cs="Times New Roman"/>
      <w:bCs/>
      <w:snapToGrid w:val="0"/>
      <w:sz w:val="24"/>
      <w:szCs w:val="20"/>
    </w:rPr>
  </w:style>
  <w:style w:type="paragraph" w:customStyle="1" w:styleId="1f0">
    <w:name w:val="1.正文"/>
    <w:basedOn w:val="a2"/>
    <w:link w:val="1f1"/>
    <w:qFormat/>
    <w:rsid w:val="00CC6FF3"/>
    <w:pPr>
      <w:ind w:left="1021"/>
    </w:pPr>
    <w:rPr>
      <w:rFonts w:ascii="Huawei Sans" w:hAnsi="Huawei Sans"/>
      <w:sz w:val="21"/>
    </w:rPr>
  </w:style>
  <w:style w:type="paragraph" w:customStyle="1" w:styleId="F1EN">
    <w:name w:val="F1正文EN"/>
    <w:basedOn w:val="a2"/>
    <w:link w:val="F1EN0"/>
    <w:rsid w:val="00CC6FF3"/>
    <w:rPr>
      <w:rFonts w:eastAsia="FrutigerNext LT Regular"/>
    </w:rPr>
  </w:style>
  <w:style w:type="character" w:customStyle="1" w:styleId="1f1">
    <w:name w:val="1.正文 字符"/>
    <w:basedOn w:val="a3"/>
    <w:link w:val="1f0"/>
    <w:rsid w:val="00CC6FF3"/>
    <w:rPr>
      <w:rFonts w:ascii="Huawei Sans" w:hAnsi="Huawei Sans"/>
      <w:sz w:val="21"/>
      <w:szCs w:val="24"/>
    </w:rPr>
  </w:style>
  <w:style w:type="paragraph" w:customStyle="1" w:styleId="2f2">
    <w:name w:val="2.命令"/>
    <w:basedOn w:val="a2"/>
    <w:link w:val="2f3"/>
    <w:qFormat/>
    <w:rsid w:val="00CC6FF3"/>
    <w:pPr>
      <w:pBdr>
        <w:top w:val="single" w:sz="4" w:space="1" w:color="auto"/>
        <w:left w:val="single" w:sz="4" w:space="4" w:color="auto"/>
        <w:bottom w:val="single" w:sz="4" w:space="1" w:color="auto"/>
        <w:right w:val="single" w:sz="4" w:space="4" w:color="auto"/>
      </w:pBdr>
      <w:shd w:val="clear" w:color="auto" w:fill="D9D9D9"/>
      <w:snapToGrid/>
      <w:spacing w:beforeLines="100" w:before="240" w:afterLines="100" w:after="240"/>
      <w:ind w:left="1247"/>
      <w:contextualSpacing/>
    </w:pPr>
    <w:rPr>
      <w:rFonts w:ascii="Huawei Sans" w:hAnsi="Huawei Sans" w:cs="Courier New"/>
      <w:sz w:val="18"/>
      <w:szCs w:val="18"/>
    </w:rPr>
  </w:style>
  <w:style w:type="character" w:customStyle="1" w:styleId="F1EN0">
    <w:name w:val="F1正文EN 字符"/>
    <w:basedOn w:val="a3"/>
    <w:link w:val="F1EN"/>
    <w:rsid w:val="00CC6FF3"/>
    <w:rPr>
      <w:rFonts w:eastAsia="FrutigerNext LT Regular"/>
      <w:sz w:val="24"/>
      <w:szCs w:val="24"/>
    </w:rPr>
  </w:style>
  <w:style w:type="character" w:customStyle="1" w:styleId="2f3">
    <w:name w:val="2.命令 字符"/>
    <w:basedOn w:val="a3"/>
    <w:link w:val="2f2"/>
    <w:rsid w:val="00CC6FF3"/>
    <w:rPr>
      <w:rFonts w:ascii="Huawei Sans" w:hAnsi="Huawei Sans" w:cs="Courier New"/>
      <w:sz w:val="18"/>
      <w:szCs w:val="18"/>
      <w:shd w:val="clear" w:color="auto" w:fill="D9D9D9"/>
    </w:rPr>
  </w:style>
  <w:style w:type="paragraph" w:customStyle="1" w:styleId="4a">
    <w:name w:val="4.任务"/>
    <w:basedOn w:val="ItemList"/>
    <w:link w:val="4b"/>
    <w:qFormat/>
    <w:rsid w:val="00CC6FF3"/>
    <w:pPr>
      <w:tabs>
        <w:tab w:val="clear" w:pos="2126"/>
        <w:tab w:val="left" w:pos="1440"/>
      </w:tabs>
      <w:ind w:left="1446"/>
    </w:pPr>
    <w:rPr>
      <w:rFonts w:ascii="Huawei Sans" w:hAnsi="Huawei Sans" w:cs="微软雅黑"/>
    </w:rPr>
  </w:style>
  <w:style w:type="character" w:customStyle="1" w:styleId="Step0">
    <w:name w:val="Step 字符"/>
    <w:basedOn w:val="a3"/>
    <w:link w:val="Step"/>
    <w:rsid w:val="00CC6FF3"/>
    <w:rPr>
      <w:snapToGrid w:val="0"/>
      <w:sz w:val="24"/>
      <w:szCs w:val="24"/>
    </w:rPr>
  </w:style>
  <w:style w:type="paragraph" w:customStyle="1" w:styleId="59">
    <w:name w:val="5.表格文字"/>
    <w:basedOn w:val="TableText"/>
    <w:link w:val="5a"/>
    <w:qFormat/>
    <w:rsid w:val="00CC6FF3"/>
    <w:pPr>
      <w:autoSpaceDE w:val="0"/>
      <w:autoSpaceDN w:val="0"/>
    </w:pPr>
    <w:rPr>
      <w:rFonts w:ascii="Huawei Sans" w:hAnsi="Huawei Sans"/>
      <w:sz w:val="21"/>
    </w:rPr>
  </w:style>
  <w:style w:type="character" w:customStyle="1" w:styleId="ItemList0">
    <w:name w:val="Item List 字符"/>
    <w:basedOn w:val="a3"/>
    <w:link w:val="ItemList"/>
    <w:rsid w:val="00CC6FF3"/>
    <w:rPr>
      <w:rFonts w:ascii="FrutigerNext LT Regular" w:eastAsia="华文细黑" w:hAnsi="FrutigerNext LT Regular"/>
      <w:kern w:val="2"/>
      <w:sz w:val="21"/>
      <w:szCs w:val="21"/>
    </w:rPr>
  </w:style>
  <w:style w:type="character" w:customStyle="1" w:styleId="4b">
    <w:name w:val="4.任务 字符"/>
    <w:basedOn w:val="ItemList0"/>
    <w:link w:val="4a"/>
    <w:rsid w:val="00CC6FF3"/>
    <w:rPr>
      <w:rFonts w:ascii="Huawei Sans" w:eastAsia="华文细黑" w:hAnsi="Huawei Sans" w:cs="微软雅黑"/>
      <w:kern w:val="2"/>
      <w:sz w:val="21"/>
      <w:szCs w:val="21"/>
    </w:rPr>
  </w:style>
  <w:style w:type="character" w:customStyle="1" w:styleId="TableText0">
    <w:name w:val="Table Text 字符"/>
    <w:basedOn w:val="a3"/>
    <w:link w:val="TableText"/>
    <w:rsid w:val="00CC6FF3"/>
    <w:rPr>
      <w:snapToGrid w:val="0"/>
      <w:sz w:val="24"/>
      <w:szCs w:val="24"/>
    </w:rPr>
  </w:style>
  <w:style w:type="character" w:customStyle="1" w:styleId="5a">
    <w:name w:val="5.表格文字 字符"/>
    <w:basedOn w:val="TableText0"/>
    <w:link w:val="59"/>
    <w:rsid w:val="00CC6FF3"/>
    <w:rPr>
      <w:rFonts w:ascii="Huawei Sans" w:hAnsi="Huawei Sans"/>
      <w:snapToGrid w:val="0"/>
      <w:sz w:val="21"/>
      <w:szCs w:val="24"/>
    </w:rPr>
  </w:style>
  <w:style w:type="paragraph" w:customStyle="1" w:styleId="64">
    <w:name w:val="6.前言"/>
    <w:basedOn w:val="Heading1NoNumber"/>
    <w:link w:val="65"/>
    <w:autoRedefine/>
    <w:qFormat/>
    <w:rsid w:val="00CC6FF3"/>
    <w:pPr>
      <w:tabs>
        <w:tab w:val="left" w:pos="4095"/>
        <w:tab w:val="right" w:pos="9638"/>
      </w:tabs>
    </w:pPr>
  </w:style>
  <w:style w:type="paragraph" w:customStyle="1" w:styleId="74">
    <w:name w:val="7.简介标题"/>
    <w:basedOn w:val="Heading2NoNumber"/>
    <w:link w:val="75"/>
    <w:autoRedefine/>
    <w:qFormat/>
    <w:rsid w:val="00CC6FF3"/>
  </w:style>
  <w:style w:type="character" w:customStyle="1" w:styleId="Heading1NoNumber0">
    <w:name w:val="Heading1 No Number 字符"/>
    <w:basedOn w:val="1Char"/>
    <w:link w:val="Heading1NoNumber"/>
    <w:rsid w:val="00CC6FF3"/>
    <w:rPr>
      <w:rFonts w:ascii="Huawei Sans" w:hAnsi="Huawei Sans"/>
      <w:b/>
      <w:bCs/>
      <w:sz w:val="44"/>
      <w:szCs w:val="44"/>
    </w:rPr>
  </w:style>
  <w:style w:type="character" w:customStyle="1" w:styleId="65">
    <w:name w:val="6.前言 字符"/>
    <w:basedOn w:val="Heading1NoNumber0"/>
    <w:link w:val="64"/>
    <w:rsid w:val="00CC6FF3"/>
    <w:rPr>
      <w:rFonts w:ascii="Huawei Sans" w:hAnsi="Huawei Sans"/>
      <w:b/>
      <w:bCs/>
      <w:sz w:val="44"/>
      <w:szCs w:val="44"/>
    </w:rPr>
  </w:style>
  <w:style w:type="paragraph" w:customStyle="1" w:styleId="84">
    <w:name w:val="8.前言标题"/>
    <w:basedOn w:val="Heading3NoNumber"/>
    <w:link w:val="85"/>
    <w:autoRedefine/>
    <w:qFormat/>
    <w:rsid w:val="00CC6FF3"/>
    <w:rPr>
      <w:rFonts w:cs="微软雅黑"/>
    </w:rPr>
  </w:style>
  <w:style w:type="character" w:customStyle="1" w:styleId="2Char">
    <w:name w:val="标题 2 Char"/>
    <w:aliases w:val="ALT+2 Char,标题 2 Char Char Char"/>
    <w:basedOn w:val="a3"/>
    <w:link w:val="2"/>
    <w:rsid w:val="00CC6FF3"/>
    <w:rPr>
      <w:rFonts w:ascii="Huawei Sans" w:hAnsi="Huawei Sans"/>
      <w:bCs/>
      <w:noProof/>
      <w:sz w:val="36"/>
      <w:szCs w:val="36"/>
      <w:lang w:eastAsia="en-US"/>
    </w:rPr>
  </w:style>
  <w:style w:type="character" w:customStyle="1" w:styleId="Heading2NoNumber0">
    <w:name w:val="Heading2 No Number 字符"/>
    <w:basedOn w:val="2Char"/>
    <w:link w:val="Heading2NoNumber"/>
    <w:rsid w:val="00CC6FF3"/>
    <w:rPr>
      <w:rFonts w:ascii="Huawei Sans" w:hAnsi="Huawei Sans"/>
      <w:bCs/>
      <w:noProof/>
      <w:sz w:val="36"/>
      <w:szCs w:val="36"/>
      <w:lang w:eastAsia="en-US"/>
    </w:rPr>
  </w:style>
  <w:style w:type="character" w:customStyle="1" w:styleId="75">
    <w:name w:val="7.简介标题 字符"/>
    <w:basedOn w:val="Heading2NoNumber0"/>
    <w:link w:val="74"/>
    <w:rsid w:val="00CC6FF3"/>
    <w:rPr>
      <w:rFonts w:ascii="Huawei Sans" w:hAnsi="Huawei Sans"/>
      <w:bCs/>
      <w:noProof/>
      <w:sz w:val="36"/>
      <w:szCs w:val="36"/>
      <w:lang w:eastAsia="en-US"/>
    </w:rPr>
  </w:style>
  <w:style w:type="character" w:customStyle="1" w:styleId="3Char">
    <w:name w:val="标题 3 Char"/>
    <w:aliases w:val="ALT+3 Char,标题 3 Char2 Char2 Char,标题 3 Char1 Char2 Char2 Char,标题 3 Char Char Char Char2 Char,标题 3 Char1 Char Char Char Char2 Char,标题 3 Char Char Char Char Char Char2 Char,标题 3 Char2 Char Char Char Char Char Char2 Char"/>
    <w:basedOn w:val="a3"/>
    <w:link w:val="3"/>
    <w:rsid w:val="00CC6FF3"/>
    <w:rPr>
      <w:rFonts w:ascii="Huawei Sans" w:hAnsi="Huawei Sans"/>
      <w:noProof/>
    </w:rPr>
  </w:style>
  <w:style w:type="character" w:customStyle="1" w:styleId="Heading3NoNumber0">
    <w:name w:val="Heading3 No Number 字符"/>
    <w:basedOn w:val="3Char"/>
    <w:link w:val="Heading3NoNumber"/>
    <w:rsid w:val="00CC6FF3"/>
    <w:rPr>
      <w:rFonts w:ascii="Huawei Sans" w:hAnsi="Huawei Sans" w:cs="Book Antiqua"/>
      <w:noProof/>
      <w:sz w:val="26"/>
    </w:rPr>
  </w:style>
  <w:style w:type="character" w:customStyle="1" w:styleId="85">
    <w:name w:val="8.前言标题 字符"/>
    <w:basedOn w:val="Heading3NoNumber0"/>
    <w:link w:val="84"/>
    <w:rsid w:val="00CC6FF3"/>
    <w:rPr>
      <w:rFonts w:ascii="Huawei Sans" w:hAnsi="Huawei Sans" w:cs="微软雅黑"/>
      <w:noProof/>
      <w:sz w:val="26"/>
    </w:rPr>
  </w:style>
  <w:style w:type="paragraph" w:customStyle="1" w:styleId="30">
    <w:name w:val="3.步骤"/>
    <w:basedOn w:val="Step"/>
    <w:link w:val="3f1"/>
    <w:qFormat/>
    <w:rsid w:val="009E36BC"/>
    <w:pPr>
      <w:numPr>
        <w:ilvl w:val="5"/>
        <w:numId w:val="3"/>
      </w:numPr>
      <w:tabs>
        <w:tab w:val="clear" w:pos="1701"/>
        <w:tab w:val="left" w:pos="1560"/>
      </w:tabs>
      <w:spacing w:before="160" w:after="160"/>
      <w:ind w:left="1559" w:hanging="425"/>
      <w:outlineLvl w:val="3"/>
    </w:pPr>
    <w:rPr>
      <w:rFonts w:ascii="Huawei Sans" w:hAnsi="Huawei Sans"/>
      <w:sz w:val="21"/>
      <w:lang w:val="en-GB"/>
    </w:rPr>
  </w:style>
  <w:style w:type="character" w:customStyle="1" w:styleId="3f1">
    <w:name w:val="3.步骤 字符"/>
    <w:basedOn w:val="Step0"/>
    <w:link w:val="30"/>
    <w:rsid w:val="009E36BC"/>
    <w:rPr>
      <w:rFonts w:ascii="Huawei Sans" w:hAnsi="Huawei Sans"/>
      <w:snapToGrid w:val="0"/>
      <w:sz w:val="21"/>
      <w:szCs w:val="24"/>
      <w:lang w:val="en-GB"/>
    </w:rPr>
  </w:style>
  <w:style w:type="paragraph" w:customStyle="1" w:styleId="92">
    <w:name w:val="9.图片标题"/>
    <w:basedOn w:val="FigureDescription"/>
    <w:link w:val="93"/>
    <w:qFormat/>
    <w:rsid w:val="00486C61"/>
    <w:pPr>
      <w:spacing w:after="160" w:line="240" w:lineRule="auto"/>
      <w:outlineLvl w:val="9"/>
    </w:pPr>
    <w:rPr>
      <w:rFonts w:ascii="Huawei Sans" w:eastAsia="方正兰亭黑简体" w:hAnsi="Huawei Sans" w:cs="微软雅黑"/>
      <w:b/>
      <w:sz w:val="24"/>
      <w:szCs w:val="24"/>
    </w:rPr>
  </w:style>
  <w:style w:type="paragraph" w:customStyle="1" w:styleId="5b">
    <w:name w:val="5.表格标题"/>
    <w:basedOn w:val="TableDescription"/>
    <w:link w:val="5c"/>
    <w:qFormat/>
    <w:rsid w:val="00486C61"/>
    <w:pPr>
      <w:spacing w:before="160" w:line="240" w:lineRule="auto"/>
      <w:ind w:left="1021"/>
      <w:jc w:val="center"/>
      <w:outlineLvl w:val="9"/>
    </w:pPr>
    <w:rPr>
      <w:rFonts w:ascii="Huawei Sans" w:eastAsia="方正兰亭黑简体" w:hAnsi="Huawei Sans"/>
      <w:b/>
    </w:rPr>
  </w:style>
  <w:style w:type="character" w:customStyle="1" w:styleId="FigureDescription0">
    <w:name w:val="Figure Description 字符"/>
    <w:basedOn w:val="a3"/>
    <w:link w:val="FigureDescription"/>
    <w:rsid w:val="00CC6FF3"/>
    <w:rPr>
      <w:rFonts w:eastAsia="黑体"/>
      <w:spacing w:val="-4"/>
      <w:kern w:val="2"/>
      <w:sz w:val="21"/>
      <w:szCs w:val="21"/>
    </w:rPr>
  </w:style>
  <w:style w:type="character" w:customStyle="1" w:styleId="93">
    <w:name w:val="9.图片标题 字符"/>
    <w:basedOn w:val="FigureDescription0"/>
    <w:link w:val="92"/>
    <w:rsid w:val="00486C61"/>
    <w:rPr>
      <w:rFonts w:ascii="Huawei Sans" w:eastAsia="黑体" w:hAnsi="Huawei Sans" w:cs="微软雅黑"/>
      <w:b/>
      <w:spacing w:val="-4"/>
      <w:kern w:val="2"/>
      <w:sz w:val="24"/>
      <w:szCs w:val="24"/>
    </w:rPr>
  </w:style>
  <w:style w:type="character" w:customStyle="1" w:styleId="TableDescription0">
    <w:name w:val="Table Description 字符"/>
    <w:basedOn w:val="a3"/>
    <w:link w:val="TableDescription"/>
    <w:rsid w:val="00CC6FF3"/>
    <w:rPr>
      <w:rFonts w:eastAsia="黑体"/>
      <w:spacing w:val="-4"/>
      <w:sz w:val="24"/>
      <w:szCs w:val="24"/>
    </w:rPr>
  </w:style>
  <w:style w:type="character" w:customStyle="1" w:styleId="TableDescription2">
    <w:name w:val="样式 Table Description + 居中 字符"/>
    <w:basedOn w:val="TableDescription0"/>
    <w:link w:val="TableDescription1"/>
    <w:rsid w:val="00D43185"/>
    <w:rPr>
      <w:rFonts w:eastAsia="黑体" w:cs="宋体"/>
      <w:spacing w:val="-4"/>
      <w:sz w:val="24"/>
      <w:szCs w:val="20"/>
    </w:rPr>
  </w:style>
  <w:style w:type="character" w:customStyle="1" w:styleId="5c">
    <w:name w:val="5.表格标题 字符"/>
    <w:basedOn w:val="TableDescription0"/>
    <w:link w:val="5b"/>
    <w:rsid w:val="00486C61"/>
    <w:rPr>
      <w:rFonts w:ascii="Huawei Sans" w:eastAsia="黑体" w:hAnsi="Huawei Sans"/>
      <w:b/>
      <w:spacing w:val="-4"/>
      <w:sz w:val="24"/>
      <w:szCs w:val="24"/>
    </w:rPr>
  </w:style>
  <w:style w:type="paragraph" w:styleId="affff3">
    <w:name w:val="No Spacing"/>
    <w:autoRedefine/>
    <w:uiPriority w:val="1"/>
    <w:rsid w:val="00CC6FF3"/>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3"/>
    <w:uiPriority w:val="21"/>
    <w:rsid w:val="00CC6FF3"/>
    <w:rPr>
      <w:rFonts w:ascii="微软雅黑" w:eastAsia="微软雅黑" w:hAnsi="微软雅黑" w:cs="微软雅黑"/>
      <w:i/>
      <w:iCs/>
      <w:color w:val="4F81BD" w:themeColor="accent1"/>
    </w:rPr>
  </w:style>
  <w:style w:type="paragraph" w:styleId="affff5">
    <w:name w:val="Quote"/>
    <w:basedOn w:val="a2"/>
    <w:next w:val="a2"/>
    <w:link w:val="Charf7"/>
    <w:autoRedefine/>
    <w:uiPriority w:val="29"/>
    <w:rsid w:val="00CC6FF3"/>
    <w:pPr>
      <w:spacing w:before="200" w:after="160"/>
      <w:ind w:left="864" w:right="864"/>
      <w:jc w:val="center"/>
    </w:pPr>
    <w:rPr>
      <w:i/>
      <w:iCs/>
      <w:color w:val="404040" w:themeColor="text1" w:themeTint="BF"/>
    </w:rPr>
  </w:style>
  <w:style w:type="character" w:customStyle="1" w:styleId="Charf7">
    <w:name w:val="引用 Char"/>
    <w:basedOn w:val="a3"/>
    <w:link w:val="affff5"/>
    <w:uiPriority w:val="29"/>
    <w:rsid w:val="00CC6FF3"/>
    <w:rPr>
      <w:i/>
      <w:iCs/>
      <w:color w:val="404040" w:themeColor="text1" w:themeTint="BF"/>
      <w:sz w:val="24"/>
      <w:szCs w:val="24"/>
    </w:rPr>
  </w:style>
  <w:style w:type="paragraph" w:styleId="affff6">
    <w:name w:val="Intense Quote"/>
    <w:basedOn w:val="a2"/>
    <w:next w:val="a2"/>
    <w:link w:val="Charf8"/>
    <w:autoRedefine/>
    <w:uiPriority w:val="30"/>
    <w:rsid w:val="00CC6FF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8">
    <w:name w:val="明显引用 Char"/>
    <w:basedOn w:val="a3"/>
    <w:link w:val="affff6"/>
    <w:uiPriority w:val="30"/>
    <w:rsid w:val="00CC6FF3"/>
    <w:rPr>
      <w:i/>
      <w:iCs/>
      <w:color w:val="4F81BD" w:themeColor="accent1"/>
      <w:sz w:val="24"/>
      <w:szCs w:val="24"/>
    </w:rPr>
  </w:style>
  <w:style w:type="character" w:styleId="affff7">
    <w:name w:val="Subtle Reference"/>
    <w:basedOn w:val="a3"/>
    <w:uiPriority w:val="31"/>
    <w:rsid w:val="00CC6FF3"/>
    <w:rPr>
      <w:rFonts w:ascii="微软雅黑" w:eastAsia="微软雅黑" w:hAnsi="微软雅黑" w:cs="微软雅黑"/>
      <w:smallCaps/>
      <w:color w:val="5A5A5A" w:themeColor="text1" w:themeTint="A5"/>
    </w:rPr>
  </w:style>
  <w:style w:type="character" w:styleId="affff8">
    <w:name w:val="Intense Reference"/>
    <w:basedOn w:val="a3"/>
    <w:uiPriority w:val="32"/>
    <w:rsid w:val="00CC6FF3"/>
    <w:rPr>
      <w:rFonts w:ascii="微软雅黑" w:eastAsia="微软雅黑" w:hAnsi="微软雅黑" w:cs="微软雅黑"/>
      <w:b/>
      <w:bCs/>
      <w:smallCaps/>
      <w:color w:val="4F81BD" w:themeColor="accent1"/>
      <w:spacing w:val="5"/>
    </w:rPr>
  </w:style>
  <w:style w:type="character" w:styleId="affff9">
    <w:name w:val="Book Title"/>
    <w:basedOn w:val="a3"/>
    <w:uiPriority w:val="33"/>
    <w:rsid w:val="00CC6FF3"/>
    <w:rPr>
      <w:rFonts w:ascii="微软雅黑" w:eastAsia="微软雅黑" w:hAnsi="微软雅黑" w:cs="微软雅黑"/>
      <w:b/>
      <w:bCs/>
      <w:i/>
      <w:iCs/>
      <w:spacing w:val="5"/>
    </w:rPr>
  </w:style>
  <w:style w:type="character" w:customStyle="1" w:styleId="4Char">
    <w:name w:val="标题 4 Char"/>
    <w:aliases w:val="ALT+4 Char,标题 4 Char Char Char Char Char"/>
    <w:basedOn w:val="a3"/>
    <w:link w:val="4"/>
    <w:rsid w:val="005921CA"/>
    <w:rPr>
      <w:rFonts w:ascii="Huawei Sans" w:hAnsi="Huawei Sans"/>
      <w:noProof/>
      <w:sz w:val="28"/>
      <w:szCs w:val="28"/>
    </w:rPr>
  </w:style>
  <w:style w:type="character" w:customStyle="1" w:styleId="5Char">
    <w:name w:val="标题 5 Char"/>
    <w:aliases w:val="ALT+5 Char"/>
    <w:basedOn w:val="a3"/>
    <w:link w:val="5"/>
    <w:rsid w:val="005921CA"/>
    <w:rPr>
      <w:rFonts w:ascii="Huawei Sans" w:hAnsi="Huawei Sans"/>
      <w:noProof/>
      <w:sz w:val="24"/>
      <w:szCs w:val="24"/>
    </w:rPr>
  </w:style>
  <w:style w:type="character" w:customStyle="1" w:styleId="6Char">
    <w:name w:val="标题 6 Char"/>
    <w:basedOn w:val="a3"/>
    <w:link w:val="6"/>
    <w:semiHidden/>
    <w:rsid w:val="005921CA"/>
    <w:rPr>
      <w:rFonts w:ascii="Arial" w:eastAsia="黑体" w:hAnsi="Arial" w:cs="Times New Roman"/>
      <w:b/>
      <w:bCs/>
      <w:sz w:val="24"/>
      <w:szCs w:val="24"/>
    </w:rPr>
  </w:style>
  <w:style w:type="character" w:customStyle="1" w:styleId="7Char">
    <w:name w:val="标题 7 Char"/>
    <w:basedOn w:val="a3"/>
    <w:link w:val="7"/>
    <w:rsid w:val="005921CA"/>
    <w:rPr>
      <w:rFonts w:ascii="Huawei Sans" w:hAnsi="Huawei Sans"/>
      <w:b/>
      <w:sz w:val="44"/>
      <w:szCs w:val="44"/>
    </w:rPr>
  </w:style>
  <w:style w:type="character" w:customStyle="1" w:styleId="8Char">
    <w:name w:val="标题 8 Char"/>
    <w:basedOn w:val="a3"/>
    <w:link w:val="8"/>
    <w:rsid w:val="005921CA"/>
    <w:rPr>
      <w:rFonts w:ascii="Huawei Sans" w:hAnsi="Huawei Sans" w:cs="Times New Roman"/>
      <w:bCs/>
      <w:noProof/>
      <w:sz w:val="36"/>
      <w:szCs w:val="36"/>
      <w:lang w:eastAsia="en-US"/>
    </w:rPr>
  </w:style>
  <w:style w:type="character" w:customStyle="1" w:styleId="9Char">
    <w:name w:val="标题 9 Char"/>
    <w:basedOn w:val="a3"/>
    <w:link w:val="9"/>
    <w:rsid w:val="005921CA"/>
    <w:rPr>
      <w:rFonts w:ascii="Huawei Sans" w:hAnsi="Huawei Sans" w:cs="Times New Roman"/>
      <w:noProof/>
    </w:rPr>
  </w:style>
  <w:style w:type="character" w:customStyle="1" w:styleId="Char0">
    <w:name w:val="标题 Char"/>
    <w:basedOn w:val="a3"/>
    <w:link w:val="a8"/>
    <w:rsid w:val="005921CA"/>
    <w:rPr>
      <w:rFonts w:ascii="Arial" w:hAnsi="Arial"/>
      <w:b/>
      <w:bCs/>
    </w:rPr>
  </w:style>
  <w:style w:type="character" w:customStyle="1" w:styleId="Char1">
    <w:name w:val="文档结构图 Char"/>
    <w:basedOn w:val="a3"/>
    <w:link w:val="ab"/>
    <w:semiHidden/>
    <w:rsid w:val="005921CA"/>
    <w:rPr>
      <w:sz w:val="24"/>
      <w:szCs w:val="24"/>
      <w:shd w:val="clear" w:color="auto" w:fill="000080"/>
    </w:rPr>
  </w:style>
  <w:style w:type="character" w:customStyle="1" w:styleId="Char3">
    <w:name w:val="宏文本 Char"/>
    <w:basedOn w:val="a3"/>
    <w:link w:val="ae"/>
    <w:semiHidden/>
    <w:rsid w:val="005921CA"/>
    <w:rPr>
      <w:rFonts w:ascii="Courier New" w:hAnsi="Courier New" w:cs="Courier New"/>
      <w:kern w:val="2"/>
      <w:sz w:val="24"/>
      <w:szCs w:val="24"/>
    </w:rPr>
  </w:style>
  <w:style w:type="character" w:customStyle="1" w:styleId="Char5">
    <w:name w:val="批注框文本 Char"/>
    <w:basedOn w:val="a3"/>
    <w:link w:val="af1"/>
    <w:semiHidden/>
    <w:rsid w:val="005921CA"/>
    <w:rPr>
      <w:sz w:val="18"/>
      <w:szCs w:val="18"/>
    </w:rPr>
  </w:style>
  <w:style w:type="character" w:customStyle="1" w:styleId="Char6">
    <w:name w:val="批注文字 Char"/>
    <w:basedOn w:val="a3"/>
    <w:link w:val="af2"/>
    <w:semiHidden/>
    <w:rsid w:val="005921CA"/>
    <w:rPr>
      <w:sz w:val="24"/>
      <w:szCs w:val="24"/>
    </w:rPr>
  </w:style>
  <w:style w:type="character" w:customStyle="1" w:styleId="Char7">
    <w:name w:val="批注主题 Char"/>
    <w:basedOn w:val="Char6"/>
    <w:link w:val="af4"/>
    <w:semiHidden/>
    <w:rsid w:val="005921CA"/>
    <w:rPr>
      <w:b/>
      <w:bCs/>
      <w:sz w:val="24"/>
      <w:szCs w:val="24"/>
    </w:rPr>
  </w:style>
  <w:style w:type="character" w:customStyle="1" w:styleId="Char8">
    <w:name w:val="尾注文本 Char"/>
    <w:basedOn w:val="a3"/>
    <w:link w:val="af7"/>
    <w:semiHidden/>
    <w:rsid w:val="005921CA"/>
    <w:rPr>
      <w:sz w:val="24"/>
      <w:szCs w:val="24"/>
    </w:rPr>
  </w:style>
  <w:style w:type="character" w:customStyle="1" w:styleId="HTMLChar">
    <w:name w:val="HTML 地址 Char"/>
    <w:basedOn w:val="a3"/>
    <w:link w:val="HTML2"/>
    <w:semiHidden/>
    <w:rsid w:val="005921CA"/>
    <w:rPr>
      <w:i/>
      <w:iCs/>
      <w:sz w:val="24"/>
      <w:szCs w:val="24"/>
    </w:rPr>
  </w:style>
  <w:style w:type="character" w:customStyle="1" w:styleId="HTMLChar0">
    <w:name w:val="HTML 预设格式 Char"/>
    <w:basedOn w:val="a3"/>
    <w:link w:val="HTML8"/>
    <w:semiHidden/>
    <w:rsid w:val="005921CA"/>
    <w:rPr>
      <w:rFonts w:ascii="Courier New" w:hAnsi="Courier New" w:cs="Courier New"/>
      <w:sz w:val="20"/>
      <w:szCs w:val="20"/>
    </w:rPr>
  </w:style>
  <w:style w:type="character" w:customStyle="1" w:styleId="Char9">
    <w:name w:val="称呼 Char"/>
    <w:basedOn w:val="a3"/>
    <w:link w:val="afc"/>
    <w:semiHidden/>
    <w:rsid w:val="005921CA"/>
    <w:rPr>
      <w:sz w:val="24"/>
      <w:szCs w:val="24"/>
    </w:rPr>
  </w:style>
  <w:style w:type="character" w:customStyle="1" w:styleId="Chara">
    <w:name w:val="纯文本 Char"/>
    <w:basedOn w:val="a3"/>
    <w:link w:val="afd"/>
    <w:semiHidden/>
    <w:rsid w:val="005921CA"/>
    <w:rPr>
      <w:rFonts w:ascii="宋体" w:hAnsi="Courier New" w:cs="Courier New"/>
      <w:sz w:val="24"/>
      <w:szCs w:val="24"/>
    </w:rPr>
  </w:style>
  <w:style w:type="character" w:customStyle="1" w:styleId="Charb">
    <w:name w:val="电子邮件签名 Char"/>
    <w:basedOn w:val="a3"/>
    <w:link w:val="aff"/>
    <w:semiHidden/>
    <w:rsid w:val="005921CA"/>
    <w:rPr>
      <w:sz w:val="24"/>
      <w:szCs w:val="24"/>
    </w:rPr>
  </w:style>
  <w:style w:type="character" w:customStyle="1" w:styleId="Charc">
    <w:name w:val="副标题 Char"/>
    <w:basedOn w:val="a3"/>
    <w:link w:val="aff0"/>
    <w:rsid w:val="005921CA"/>
    <w:rPr>
      <w:rFonts w:ascii="Arial" w:hAnsi="Arial"/>
      <w:b/>
      <w:bCs/>
      <w:kern w:val="28"/>
    </w:rPr>
  </w:style>
  <w:style w:type="character" w:customStyle="1" w:styleId="Chard">
    <w:name w:val="结束语 Char"/>
    <w:basedOn w:val="a3"/>
    <w:link w:val="aff2"/>
    <w:semiHidden/>
    <w:rsid w:val="005921CA"/>
    <w:rPr>
      <w:sz w:val="24"/>
      <w:szCs w:val="24"/>
    </w:rPr>
  </w:style>
  <w:style w:type="character" w:customStyle="1" w:styleId="Chare">
    <w:name w:val="签名 Char"/>
    <w:basedOn w:val="a3"/>
    <w:link w:val="aff8"/>
    <w:semiHidden/>
    <w:rsid w:val="005921CA"/>
    <w:rPr>
      <w:sz w:val="24"/>
      <w:szCs w:val="24"/>
    </w:rPr>
  </w:style>
  <w:style w:type="character" w:customStyle="1" w:styleId="Charf">
    <w:name w:val="日期 Char"/>
    <w:basedOn w:val="a3"/>
    <w:link w:val="affa"/>
    <w:semiHidden/>
    <w:rsid w:val="005921CA"/>
    <w:rPr>
      <w:sz w:val="24"/>
      <w:szCs w:val="24"/>
    </w:rPr>
  </w:style>
  <w:style w:type="character" w:customStyle="1" w:styleId="Charf0">
    <w:name w:val="信息标题 Char"/>
    <w:basedOn w:val="a3"/>
    <w:link w:val="affd"/>
    <w:semiHidden/>
    <w:rsid w:val="005921CA"/>
    <w:rPr>
      <w:rFonts w:ascii="Arial" w:hAnsi="Arial"/>
      <w:sz w:val="24"/>
      <w:szCs w:val="24"/>
      <w:shd w:val="pct20" w:color="auto" w:fill="auto"/>
    </w:rPr>
  </w:style>
  <w:style w:type="character" w:customStyle="1" w:styleId="Charf1">
    <w:name w:val="正文文本 Char"/>
    <w:basedOn w:val="a3"/>
    <w:link w:val="afff2"/>
    <w:semiHidden/>
    <w:rsid w:val="005921CA"/>
    <w:rPr>
      <w:sz w:val="24"/>
      <w:szCs w:val="24"/>
    </w:rPr>
  </w:style>
  <w:style w:type="character" w:customStyle="1" w:styleId="Charf2">
    <w:name w:val="正文首行缩进 Char"/>
    <w:basedOn w:val="Charf1"/>
    <w:link w:val="afff3"/>
    <w:semiHidden/>
    <w:rsid w:val="005921CA"/>
    <w:rPr>
      <w:sz w:val="24"/>
      <w:szCs w:val="24"/>
    </w:rPr>
  </w:style>
  <w:style w:type="character" w:customStyle="1" w:styleId="Charf3">
    <w:name w:val="正文文本缩进 Char"/>
    <w:basedOn w:val="a3"/>
    <w:link w:val="afff4"/>
    <w:semiHidden/>
    <w:rsid w:val="005921CA"/>
    <w:rPr>
      <w:sz w:val="24"/>
      <w:szCs w:val="24"/>
    </w:rPr>
  </w:style>
  <w:style w:type="character" w:customStyle="1" w:styleId="2Char0">
    <w:name w:val="正文首行缩进 2 Char"/>
    <w:basedOn w:val="Charf3"/>
    <w:link w:val="2f"/>
    <w:semiHidden/>
    <w:rsid w:val="005921CA"/>
    <w:rPr>
      <w:sz w:val="24"/>
      <w:szCs w:val="24"/>
    </w:rPr>
  </w:style>
  <w:style w:type="character" w:customStyle="1" w:styleId="2Char1">
    <w:name w:val="正文文本 2 Char"/>
    <w:basedOn w:val="a3"/>
    <w:link w:val="2f0"/>
    <w:semiHidden/>
    <w:rsid w:val="005921CA"/>
    <w:rPr>
      <w:sz w:val="24"/>
      <w:szCs w:val="24"/>
    </w:rPr>
  </w:style>
  <w:style w:type="character" w:customStyle="1" w:styleId="3Char0">
    <w:name w:val="正文文本 3 Char"/>
    <w:basedOn w:val="a3"/>
    <w:link w:val="3f"/>
    <w:semiHidden/>
    <w:rsid w:val="005921CA"/>
    <w:rPr>
      <w:sz w:val="16"/>
      <w:szCs w:val="16"/>
    </w:rPr>
  </w:style>
  <w:style w:type="character" w:customStyle="1" w:styleId="2Char2">
    <w:name w:val="正文文本缩进 2 Char"/>
    <w:basedOn w:val="a3"/>
    <w:link w:val="2f1"/>
    <w:semiHidden/>
    <w:rsid w:val="005921CA"/>
    <w:rPr>
      <w:sz w:val="24"/>
      <w:szCs w:val="24"/>
    </w:rPr>
  </w:style>
  <w:style w:type="character" w:customStyle="1" w:styleId="3Char1">
    <w:name w:val="正文文本缩进 3 Char"/>
    <w:basedOn w:val="a3"/>
    <w:link w:val="3f0"/>
    <w:semiHidden/>
    <w:rsid w:val="005921CA"/>
    <w:rPr>
      <w:sz w:val="16"/>
      <w:szCs w:val="16"/>
    </w:rPr>
  </w:style>
  <w:style w:type="character" w:customStyle="1" w:styleId="Charf4">
    <w:name w:val="注释标题 Char"/>
    <w:basedOn w:val="a3"/>
    <w:link w:val="afff6"/>
    <w:semiHidden/>
    <w:rsid w:val="005921CA"/>
    <w:rPr>
      <w:sz w:val="24"/>
      <w:szCs w:val="24"/>
    </w:rPr>
  </w:style>
  <w:style w:type="character" w:customStyle="1" w:styleId="3Char2">
    <w:name w:val="3.步骤 Char"/>
    <w:basedOn w:val="Step0"/>
    <w:rsid w:val="005921CA"/>
    <w:rPr>
      <w:rFonts w:ascii="HuaweiSans-Regular" w:eastAsia="方正兰亭黑简体" w:hAnsi="HuaweiSans-Regular" w:cs="Arial"/>
      <w:snapToGrid w:val="0"/>
      <w:kern w:val="0"/>
      <w:sz w:val="32"/>
      <w:szCs w:val="32"/>
    </w:rPr>
  </w:style>
  <w:style w:type="paragraph" w:customStyle="1" w:styleId="100">
    <w:name w:val="10.代码"/>
    <w:basedOn w:val="2f2"/>
    <w:link w:val="10Char"/>
    <w:qFormat/>
    <w:locked/>
    <w:rsid w:val="005921CA"/>
    <w:pPr>
      <w:pBdr>
        <w:top w:val="dashed" w:sz="4" w:space="1" w:color="auto"/>
        <w:left w:val="dashed" w:sz="4" w:space="4" w:color="auto"/>
        <w:bottom w:val="dashed" w:sz="4" w:space="1" w:color="auto"/>
        <w:right w:val="dashed" w:sz="4" w:space="4" w:color="auto"/>
      </w:pBdr>
      <w:shd w:val="clear" w:color="auto" w:fill="F2F2F2" w:themeFill="background1" w:themeFillShade="F2"/>
    </w:pPr>
  </w:style>
  <w:style w:type="character" w:customStyle="1" w:styleId="10Char">
    <w:name w:val="10.代码 Char"/>
    <w:basedOn w:val="2f3"/>
    <w:link w:val="100"/>
    <w:rsid w:val="005921CA"/>
    <w:rPr>
      <w:rFonts w:ascii="Huawei Sans" w:hAnsi="Huawei Sans" w:cs="Courier New"/>
      <w:sz w:val="18"/>
      <w:szCs w:val="18"/>
      <w:shd w:val="clear" w:color="auto" w:fill="F2F2F2" w:themeFill="background1" w:themeFillShade="F2"/>
      <w:lang w:eastAsia="en-US"/>
    </w:rPr>
  </w:style>
  <w:style w:type="paragraph" w:customStyle="1" w:styleId="affffa">
    <w:name w:val="说明或注意"/>
    <w:basedOn w:val="a2"/>
    <w:qFormat/>
    <w:locked/>
    <w:rsid w:val="005921CA"/>
    <w:pPr>
      <w:widowControl w:val="0"/>
      <w:topLinePunct w:val="0"/>
      <w:autoSpaceDE w:val="0"/>
      <w:autoSpaceDN w:val="0"/>
      <w:spacing w:beforeLines="50" w:before="50" w:afterLines="50" w:after="50" w:line="240" w:lineRule="auto"/>
      <w:ind w:leftChars="300" w:left="300" w:rightChars="100" w:right="100"/>
      <w:contextualSpacing/>
    </w:pPr>
    <w:rPr>
      <w:rFonts w:ascii="Huawei Sans" w:hAnsi="Huawei Sans" w:cs="Times New Roman"/>
      <w:color w:val="000000" w:themeColor="text1"/>
      <w:sz w:val="21"/>
      <w:szCs w:val="20"/>
    </w:rPr>
  </w:style>
  <w:style w:type="character" w:customStyle="1" w:styleId="keyword">
    <w:name w:val="keyword"/>
    <w:basedOn w:val="a3"/>
    <w:locked/>
    <w:rsid w:val="005921CA"/>
  </w:style>
  <w:style w:type="paragraph" w:customStyle="1" w:styleId="affffb">
    <w:name w:val="关于当前状态的解释"/>
    <w:basedOn w:val="2f2"/>
    <w:qFormat/>
    <w:locked/>
    <w:rsid w:val="005921CA"/>
    <w:rPr>
      <w:rFonts w:ascii="HuaweiSans-Regular" w:hAnsi="HuaweiSans-Regular"/>
      <w:i/>
    </w:rPr>
  </w:style>
  <w:style w:type="paragraph" w:customStyle="1" w:styleId="101">
    <w:name w:val="10 代码"/>
    <w:basedOn w:val="2f2"/>
    <w:qFormat/>
    <w:locked/>
    <w:rsid w:val="005921CA"/>
    <w:pPr>
      <w:pBdr>
        <w:top w:val="dashed" w:sz="4" w:space="1" w:color="auto"/>
        <w:left w:val="dashed" w:sz="4" w:space="4" w:color="auto"/>
        <w:bottom w:val="dashed" w:sz="4" w:space="1" w:color="auto"/>
        <w:right w:val="dashed" w:sz="4" w:space="4" w:color="auto"/>
      </w:pBdr>
      <w:shd w:val="clear" w:color="auto" w:fill="F2F2F2" w:themeFill="background1" w:themeFillShade="F2"/>
    </w:pPr>
    <w:rPr>
      <w:kern w:val="2"/>
    </w:rPr>
  </w:style>
  <w:style w:type="paragraph" w:customStyle="1" w:styleId="affffc">
    <w:name w:val="实验任务"/>
    <w:basedOn w:val="30"/>
    <w:next w:val="1f0"/>
    <w:qFormat/>
    <w:locked/>
    <w:rsid w:val="005921CA"/>
    <w:pPr>
      <w:numPr>
        <w:ilvl w:val="0"/>
        <w:numId w:val="0"/>
      </w:numPr>
      <w:ind w:leftChars="250" w:left="409" w:hanging="159"/>
    </w:pPr>
    <w:rPr>
      <w:rFonts w:ascii="HuaweiSans-Regular" w:hAnsi="HuaweiSans-Regular"/>
      <w:sz w:val="32"/>
    </w:rPr>
  </w:style>
  <w:style w:type="paragraph" w:customStyle="1" w:styleId="affffd">
    <w:name w:val="参考答案！！！"/>
    <w:basedOn w:val="74"/>
    <w:link w:val="Charf9"/>
    <w:qFormat/>
    <w:rsid w:val="005921CA"/>
    <w:pPr>
      <w:outlineLvl w:val="0"/>
    </w:pPr>
    <w:rPr>
      <w:rFonts w:eastAsia="黑体" w:cs="Book Antiqua"/>
    </w:rPr>
  </w:style>
  <w:style w:type="character" w:customStyle="1" w:styleId="Charf9">
    <w:name w:val="参考答案！！！ Char"/>
    <w:basedOn w:val="75"/>
    <w:link w:val="affffd"/>
    <w:rsid w:val="005921CA"/>
    <w:rPr>
      <w:rFonts w:ascii="Huawei Sans" w:eastAsia="黑体" w:hAnsi="Huawei Sans" w:cs="Book Antiqua"/>
      <w:bCs/>
      <w:noProof/>
      <w:sz w:val="36"/>
      <w:szCs w:val="36"/>
      <w:lang w:eastAsia="en-US"/>
    </w:rPr>
  </w:style>
  <w:style w:type="paragraph" w:customStyle="1" w:styleId="affffe">
    <w:name w:val="a强调字体"/>
    <w:basedOn w:val="1f0"/>
    <w:qFormat/>
    <w:rsid w:val="005921CA"/>
    <w:pPr>
      <w:ind w:left="1134"/>
    </w:pPr>
    <w:rPr>
      <w:rFonts w:ascii="HuaweiSans-Regular" w:hAnsi="HuaweiSans-Regular"/>
      <w:b/>
    </w:rPr>
  </w:style>
  <w:style w:type="paragraph" w:customStyle="1" w:styleId="XXX">
    <w:name w:val="XXX的配置"/>
    <w:basedOn w:val="1f0"/>
    <w:qFormat/>
    <w:rsid w:val="005921CA"/>
    <w:rPr>
      <w:rFonts w:ascii="HuaweiSans-Regular" w:hAnsi="HuaweiSans-Regular"/>
      <w:sz w:val="28"/>
    </w:rPr>
  </w:style>
  <w:style w:type="paragraph" w:customStyle="1" w:styleId="afffff">
    <w:name w:val="实验命令输出"/>
    <w:basedOn w:val="a2"/>
    <w:link w:val="Charfa"/>
    <w:qFormat/>
    <w:rsid w:val="005921CA"/>
    <w:pPr>
      <w:widowControl w:val="0"/>
      <w:topLinePunct w:val="0"/>
      <w:autoSpaceDE w:val="0"/>
      <w:autoSpaceDN w:val="0"/>
      <w:snapToGrid/>
      <w:spacing w:before="0" w:after="0" w:line="240" w:lineRule="auto"/>
      <w:ind w:left="0"/>
    </w:pPr>
    <w:rPr>
      <w:rFonts w:ascii="Courier New" w:eastAsia="宋体" w:hAnsi="Courier New" w:cs="Courier New"/>
      <w:sz w:val="18"/>
      <w:szCs w:val="18"/>
    </w:rPr>
  </w:style>
  <w:style w:type="character" w:customStyle="1" w:styleId="Charfa">
    <w:name w:val="实验命令输出 Char"/>
    <w:basedOn w:val="a3"/>
    <w:link w:val="afffff"/>
    <w:rsid w:val="005921CA"/>
    <w:rPr>
      <w:rFonts w:ascii="Courier New" w:eastAsia="宋体" w:hAnsi="Courier New" w:cs="Courier New"/>
      <w:sz w:val="18"/>
      <w:szCs w:val="18"/>
    </w:rPr>
  </w:style>
  <w:style w:type="paragraph" w:customStyle="1" w:styleId="afffff0">
    <w:name w:val="实验正文"/>
    <w:basedOn w:val="a2"/>
    <w:link w:val="Charfb"/>
    <w:qFormat/>
    <w:rsid w:val="005921CA"/>
    <w:pPr>
      <w:widowControl w:val="0"/>
      <w:topLinePunct w:val="0"/>
      <w:autoSpaceDE w:val="0"/>
      <w:autoSpaceDN w:val="0"/>
      <w:snapToGrid/>
      <w:spacing w:before="0" w:afterLines="50" w:after="0" w:line="320" w:lineRule="exact"/>
      <w:ind w:left="0" w:firstLine="420"/>
    </w:pPr>
    <w:rPr>
      <w:rFonts w:ascii="微软雅黑" w:eastAsia="微软雅黑" w:hAnsi="微软雅黑"/>
    </w:rPr>
  </w:style>
  <w:style w:type="character" w:customStyle="1" w:styleId="Charfb">
    <w:name w:val="实验正文 Char"/>
    <w:basedOn w:val="a3"/>
    <w:link w:val="afffff0"/>
    <w:rsid w:val="005921CA"/>
    <w:rPr>
      <w:rFonts w:ascii="微软雅黑" w:eastAsia="微软雅黑" w:hAnsi="微软雅黑"/>
      <w:sz w:val="24"/>
      <w:szCs w:val="24"/>
    </w:rPr>
  </w:style>
  <w:style w:type="paragraph" w:customStyle="1" w:styleId="-1">
    <w:name w:val="命令行-新"/>
    <w:basedOn w:val="afffd"/>
    <w:rsid w:val="005921CA"/>
    <w:pPr>
      <w:widowControl w:val="0"/>
      <w:autoSpaceDE w:val="0"/>
      <w:autoSpaceDN w:val="0"/>
      <w:adjustRightInd w:val="0"/>
      <w:snapToGrid/>
      <w:spacing w:beforeLines="50" w:before="156" w:afterLines="50" w:after="156"/>
      <w:ind w:leftChars="400" w:left="880" w:rightChars="0" w:right="210" w:firstLineChars="0" w:firstLine="0"/>
    </w:pPr>
    <w:rPr>
      <w:rFonts w:eastAsia="微软雅黑" w:cs="宋体"/>
      <w:snapToGrid w:val="0"/>
      <w:sz w:val="18"/>
    </w:rPr>
  </w:style>
  <w:style w:type="table" w:customStyle="1" w:styleId="V301">
    <w:name w:val="实验手册V3.0专用1"/>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2">
    <w:name w:val="正文-新"/>
    <w:basedOn w:val="a2"/>
    <w:rsid w:val="005921CA"/>
    <w:pPr>
      <w:widowControl w:val="0"/>
      <w:topLinePunct w:val="0"/>
      <w:autoSpaceDE w:val="0"/>
      <w:autoSpaceDN w:val="0"/>
      <w:snapToGrid/>
      <w:spacing w:beforeLines="50" w:before="156" w:afterLines="50" w:after="156" w:line="240" w:lineRule="auto"/>
      <w:ind w:leftChars="400" w:left="880"/>
      <w:contextualSpacing/>
    </w:pPr>
    <w:rPr>
      <w:rFonts w:ascii="微软雅黑" w:eastAsia="微软雅黑" w:hAnsi="微软雅黑" w:cs="宋体"/>
      <w:snapToGrid w:val="0"/>
      <w:sz w:val="22"/>
      <w:szCs w:val="20"/>
    </w:rPr>
  </w:style>
  <w:style w:type="table" w:customStyle="1" w:styleId="V302">
    <w:name w:val="实验手册V3.0专用2"/>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1">
    <w:name w:val="实验手册V3.0专用21"/>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3">
    <w:name w:val="实验手册V3.0专用3"/>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2">
    <w:name w:val="实验手册V3.0专用22"/>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afffff1">
    <w:name w:val="实验手册"/>
    <w:basedOn w:val="a4"/>
    <w:uiPriority w:val="99"/>
    <w:rsid w:val="005921CA"/>
    <w:rPr>
      <w:rFonts w:asciiTheme="minorHAnsi" w:hAnsiTheme="minorHAnsi" w:cstheme="minorBidi"/>
      <w:kern w:val="2"/>
      <w:sz w:val="21"/>
      <w:szCs w:val="22"/>
    </w:rPr>
    <w:tblPr>
      <w:tblBorders>
        <w:top w:val="single" w:sz="18" w:space="0" w:color="auto"/>
        <w:left w:val="single" w:sz="18" w:space="0" w:color="auto"/>
        <w:bottom w:val="single" w:sz="18" w:space="0" w:color="auto"/>
        <w:right w:val="single" w:sz="18" w:space="0" w:color="auto"/>
      </w:tblBorders>
    </w:tblPr>
  </w:style>
  <w:style w:type="table" w:customStyle="1" w:styleId="V304">
    <w:name w:val="实验手册V3.0专用4"/>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character" w:customStyle="1" w:styleId="HeaderChar1">
    <w:name w:val="Header Char1"/>
    <w:basedOn w:val="a3"/>
    <w:uiPriority w:val="99"/>
    <w:semiHidden/>
    <w:rsid w:val="005921CA"/>
  </w:style>
  <w:style w:type="numbering" w:customStyle="1" w:styleId="1f2">
    <w:name w:val="无列表1"/>
    <w:next w:val="a5"/>
    <w:uiPriority w:val="99"/>
    <w:semiHidden/>
    <w:unhideWhenUsed/>
    <w:rsid w:val="005921CA"/>
  </w:style>
  <w:style w:type="table" w:customStyle="1" w:styleId="TableNoFrame1">
    <w:name w:val="Table No Frame1"/>
    <w:basedOn w:val="a7"/>
    <w:semiHidden/>
    <w:locked/>
    <w:rsid w:val="005921CA"/>
    <w:pPr>
      <w:adjustRightInd/>
      <w:snapToGrid/>
      <w:jc w:val="left"/>
    </w:pPr>
    <w:tblPr/>
    <w:trPr>
      <w:cantSplit/>
    </w:trPr>
  </w:style>
  <w:style w:type="numbering" w:customStyle="1" w:styleId="1111111">
    <w:name w:val="1 / 1.1 / 1.1.11"/>
    <w:basedOn w:val="a5"/>
    <w:next w:val="111111"/>
    <w:semiHidden/>
    <w:locked/>
    <w:rsid w:val="005921CA"/>
  </w:style>
  <w:style w:type="table" w:customStyle="1" w:styleId="1f3">
    <w:name w:val="网格型1"/>
    <w:basedOn w:val="a4"/>
    <w:next w:val="a7"/>
    <w:locked/>
    <w:rsid w:val="005921CA"/>
    <w:pPr>
      <w:widowControl w:val="0"/>
      <w:adjustRightInd w:val="0"/>
      <w:snapToGrid w:val="0"/>
      <w:jc w:val="both"/>
    </w:pPr>
    <w:tblPr>
      <w:tblInd w:w="113" w:type="dxa"/>
    </w:tblPr>
  </w:style>
  <w:style w:type="table" w:customStyle="1" w:styleId="1f4">
    <w:name w:val="专业型1"/>
    <w:basedOn w:val="a4"/>
    <w:next w:val="a9"/>
    <w:semiHidden/>
    <w:locked/>
    <w:rsid w:val="005921CA"/>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10">
    <w:name w:val="1 / 1.1 / 1.1.1(缩进)1"/>
    <w:basedOn w:val="a5"/>
    <w:next w:val="1111110"/>
    <w:semiHidden/>
    <w:locked/>
    <w:rsid w:val="005921CA"/>
  </w:style>
  <w:style w:type="table" w:customStyle="1" w:styleId="110">
    <w:name w:val="网页型 11"/>
    <w:basedOn w:val="a4"/>
    <w:next w:val="16"/>
    <w:semiHidden/>
    <w:locked/>
    <w:rsid w:val="005921CA"/>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网页型 21"/>
    <w:basedOn w:val="a4"/>
    <w:next w:val="22"/>
    <w:semiHidden/>
    <w:locked/>
    <w:rsid w:val="005921CA"/>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网页型 31"/>
    <w:basedOn w:val="a4"/>
    <w:next w:val="33"/>
    <w:semiHidden/>
    <w:locked/>
    <w:rsid w:val="005921CA"/>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5">
    <w:name w:val="表格主题1"/>
    <w:basedOn w:val="a4"/>
    <w:next w:val="afb"/>
    <w:semiHidden/>
    <w:locked/>
    <w:rsid w:val="005921CA"/>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型 11"/>
    <w:basedOn w:val="a4"/>
    <w:next w:val="17"/>
    <w:semiHidden/>
    <w:locked/>
    <w:rsid w:val="005921CA"/>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
    <w:name w:val="彩色型 21"/>
    <w:basedOn w:val="a4"/>
    <w:next w:val="23"/>
    <w:semiHidden/>
    <w:locked/>
    <w:rsid w:val="005921CA"/>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
    <w:name w:val="彩色型 31"/>
    <w:basedOn w:val="a4"/>
    <w:next w:val="34"/>
    <w:semiHidden/>
    <w:locked/>
    <w:rsid w:val="005921CA"/>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f6">
    <w:name w:val="典雅型1"/>
    <w:basedOn w:val="a4"/>
    <w:next w:val="afe"/>
    <w:semiHidden/>
    <w:locked/>
    <w:rsid w:val="005921CA"/>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
    <w:name w:val="古典型 11"/>
    <w:basedOn w:val="a4"/>
    <w:next w:val="18"/>
    <w:semiHidden/>
    <w:locked/>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古典型 21"/>
    <w:basedOn w:val="a4"/>
    <w:next w:val="24"/>
    <w:semiHidden/>
    <w:locked/>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
    <w:name w:val="古典型 31"/>
    <w:basedOn w:val="a4"/>
    <w:next w:val="35"/>
    <w:semiHidden/>
    <w:locked/>
    <w:rsid w:val="005921CA"/>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古典型 41"/>
    <w:basedOn w:val="a4"/>
    <w:next w:val="43"/>
    <w:semiHidden/>
    <w:locked/>
    <w:rsid w:val="005921CA"/>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简明型 11"/>
    <w:basedOn w:val="a4"/>
    <w:next w:val="19"/>
    <w:semiHidden/>
    <w:locked/>
    <w:rsid w:val="005921CA"/>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简明型 21"/>
    <w:basedOn w:val="a4"/>
    <w:next w:val="25"/>
    <w:semiHidden/>
    <w:locked/>
    <w:rsid w:val="005921CA"/>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
    <w:name w:val="简明型 31"/>
    <w:basedOn w:val="a4"/>
    <w:next w:val="36"/>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精巧型 11"/>
    <w:basedOn w:val="a4"/>
    <w:next w:val="1a"/>
    <w:semiHidden/>
    <w:locked/>
    <w:rsid w:val="005921CA"/>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精巧型 21"/>
    <w:basedOn w:val="a4"/>
    <w:next w:val="26"/>
    <w:semiHidden/>
    <w:locked/>
    <w:rsid w:val="005921CA"/>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立体型 11"/>
    <w:basedOn w:val="a4"/>
    <w:next w:val="1b"/>
    <w:semiHidden/>
    <w:locked/>
    <w:rsid w:val="005921CA"/>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5">
    <w:name w:val="立体型 21"/>
    <w:basedOn w:val="a4"/>
    <w:next w:val="27"/>
    <w:semiHidden/>
    <w:locked/>
    <w:rsid w:val="005921CA"/>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立体型 31"/>
    <w:basedOn w:val="a4"/>
    <w:next w:val="37"/>
    <w:semiHidden/>
    <w:locked/>
    <w:rsid w:val="005921CA"/>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列表型 11"/>
    <w:basedOn w:val="a4"/>
    <w:next w:val="1c"/>
    <w:semiHidden/>
    <w:locked/>
    <w:rsid w:val="005921CA"/>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列表型 21"/>
    <w:basedOn w:val="a4"/>
    <w:next w:val="2c"/>
    <w:semiHidden/>
    <w:locked/>
    <w:rsid w:val="005921CA"/>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列表型 31"/>
    <w:basedOn w:val="a4"/>
    <w:next w:val="3c"/>
    <w:semiHidden/>
    <w:locked/>
    <w:rsid w:val="005921CA"/>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列表型 41"/>
    <w:basedOn w:val="a4"/>
    <w:next w:val="47"/>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列表型 51"/>
    <w:basedOn w:val="a4"/>
    <w:next w:val="56"/>
    <w:semiHidden/>
    <w:locked/>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列表型 61"/>
    <w:basedOn w:val="a4"/>
    <w:next w:val="62"/>
    <w:semiHidden/>
    <w:locked/>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10">
    <w:name w:val="列表型 71"/>
    <w:basedOn w:val="a4"/>
    <w:next w:val="72"/>
    <w:semiHidden/>
    <w:locked/>
    <w:rsid w:val="005921CA"/>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0">
    <w:name w:val="列表型 81"/>
    <w:basedOn w:val="a4"/>
    <w:next w:val="82"/>
    <w:semiHidden/>
    <w:locked/>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1f7">
    <w:name w:val="流行型1"/>
    <w:basedOn w:val="a4"/>
    <w:next w:val="aff6"/>
    <w:semiHidden/>
    <w:locked/>
    <w:rsid w:val="005921CA"/>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竖列型 11"/>
    <w:basedOn w:val="a4"/>
    <w:next w:val="1d"/>
    <w:semiHidden/>
    <w:locked/>
    <w:rsid w:val="005921CA"/>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竖列型 21"/>
    <w:basedOn w:val="a4"/>
    <w:next w:val="2d"/>
    <w:semiHidden/>
    <w:locked/>
    <w:rsid w:val="005921CA"/>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竖列型 31"/>
    <w:basedOn w:val="a4"/>
    <w:next w:val="3d"/>
    <w:semiHidden/>
    <w:locked/>
    <w:rsid w:val="005921CA"/>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竖列型 41"/>
    <w:basedOn w:val="a4"/>
    <w:next w:val="48"/>
    <w:semiHidden/>
    <w:locked/>
    <w:rsid w:val="005921CA"/>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竖列型 51"/>
    <w:basedOn w:val="a4"/>
    <w:next w:val="57"/>
    <w:semiHidden/>
    <w:locked/>
    <w:rsid w:val="005921CA"/>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网格型 11"/>
    <w:basedOn w:val="a4"/>
    <w:next w:val="1e"/>
    <w:semiHidden/>
    <w:locked/>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18">
    <w:name w:val="网格型 21"/>
    <w:basedOn w:val="a4"/>
    <w:next w:val="2e"/>
    <w:semiHidden/>
    <w:locked/>
    <w:rsid w:val="005921CA"/>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网格型 31"/>
    <w:basedOn w:val="a4"/>
    <w:next w:val="3e"/>
    <w:semiHidden/>
    <w:locked/>
    <w:rsid w:val="005921CA"/>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3">
    <w:name w:val="网格型 41"/>
    <w:basedOn w:val="a4"/>
    <w:next w:val="49"/>
    <w:semiHidden/>
    <w:locked/>
    <w:rsid w:val="005921CA"/>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2">
    <w:name w:val="网格型 51"/>
    <w:basedOn w:val="a4"/>
    <w:next w:val="58"/>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网格型 61"/>
    <w:basedOn w:val="a4"/>
    <w:next w:val="63"/>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网格型 71"/>
    <w:basedOn w:val="a4"/>
    <w:next w:val="73"/>
    <w:semiHidden/>
    <w:locked/>
    <w:rsid w:val="005921CA"/>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网格型 81"/>
    <w:basedOn w:val="a4"/>
    <w:next w:val="83"/>
    <w:semiHidden/>
    <w:locked/>
    <w:rsid w:val="005921CA"/>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1">
    <w:name w:val="中等深浅底纹 2 - 着色 51"/>
    <w:basedOn w:val="a4"/>
    <w:next w:val="2-5"/>
    <w:uiPriority w:val="64"/>
    <w:locked/>
    <w:rsid w:val="005921C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V3011">
    <w:name w:val="实验手册V3.0专用11"/>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Char">
    <w:name w:val="Table Description Char"/>
    <w:next w:val="a2"/>
    <w:link w:val="TableDescriptionChar"/>
    <w:rsid w:val="005921CA"/>
    <w:pPr>
      <w:keepNext/>
      <w:snapToGrid w:val="0"/>
      <w:spacing w:before="160" w:after="80"/>
      <w:ind w:left="1701"/>
      <w:jc w:val="center"/>
    </w:pPr>
    <w:rPr>
      <w:rFonts w:ascii="Arial" w:eastAsia="黑体" w:hAnsi="Arial" w:cs="Times New Roman"/>
      <w:sz w:val="18"/>
      <w:szCs w:val="20"/>
    </w:rPr>
  </w:style>
  <w:style w:type="paragraph" w:customStyle="1" w:styleId="display">
    <w:name w:val="显屏字display"/>
    <w:link w:val="displayChar"/>
    <w:rsid w:val="005921CA"/>
    <w:pPr>
      <w:widowControl w:val="0"/>
      <w:ind w:left="1701"/>
      <w:jc w:val="both"/>
    </w:pPr>
    <w:rPr>
      <w:rFonts w:ascii="Courier New" w:eastAsia="宋体" w:hAnsi="Courier New" w:cs="Courier New"/>
      <w:noProof/>
      <w:sz w:val="17"/>
      <w:szCs w:val="17"/>
    </w:rPr>
  </w:style>
  <w:style w:type="character" w:customStyle="1" w:styleId="displayChar">
    <w:name w:val="显屏字display Char"/>
    <w:basedOn w:val="a3"/>
    <w:link w:val="display"/>
    <w:rsid w:val="005921CA"/>
    <w:rPr>
      <w:rFonts w:ascii="Courier New" w:eastAsia="宋体" w:hAnsi="Courier New" w:cs="Courier New"/>
      <w:noProof/>
      <w:sz w:val="17"/>
      <w:szCs w:val="17"/>
    </w:rPr>
  </w:style>
  <w:style w:type="paragraph" w:customStyle="1" w:styleId="11">
    <w:name w:val="缩进1"/>
    <w:basedOn w:val="a2"/>
    <w:rsid w:val="005921CA"/>
    <w:pPr>
      <w:widowControl w:val="0"/>
      <w:numPr>
        <w:numId w:val="20"/>
      </w:numPr>
      <w:topLinePunct w:val="0"/>
      <w:autoSpaceDE w:val="0"/>
      <w:autoSpaceDN w:val="0"/>
      <w:snapToGrid/>
      <w:spacing w:line="360" w:lineRule="auto"/>
      <w:jc w:val="both"/>
    </w:pPr>
    <w:rPr>
      <w:rFonts w:ascii="Times New Roman" w:eastAsia="宋体" w:hAnsi="Times New Roman" w:cs="Times New Roman"/>
      <w:sz w:val="21"/>
      <w:szCs w:val="21"/>
    </w:rPr>
  </w:style>
  <w:style w:type="character" w:customStyle="1" w:styleId="ItemStepChar">
    <w:name w:val="Item Step Char"/>
    <w:basedOn w:val="a3"/>
    <w:link w:val="ItemStep"/>
    <w:rsid w:val="005921CA"/>
    <w:rPr>
      <w:rFonts w:ascii="Huawei Sans" w:hAnsi="Huawei Sans" w:cs="Huawei Sans"/>
      <w:sz w:val="21"/>
      <w:szCs w:val="21"/>
    </w:rPr>
  </w:style>
  <w:style w:type="numbering" w:customStyle="1" w:styleId="2f4">
    <w:name w:val="无列表2"/>
    <w:next w:val="a5"/>
    <w:uiPriority w:val="99"/>
    <w:semiHidden/>
    <w:unhideWhenUsed/>
    <w:rsid w:val="005921CA"/>
  </w:style>
  <w:style w:type="table" w:customStyle="1" w:styleId="TableNoFrame2">
    <w:name w:val="Table No Frame2"/>
    <w:basedOn w:val="a7"/>
    <w:semiHidden/>
    <w:locked/>
    <w:rsid w:val="005921CA"/>
    <w:pPr>
      <w:adjustRightInd/>
      <w:snapToGrid/>
      <w:jc w:val="left"/>
    </w:pPr>
    <w:tblPr/>
    <w:trPr>
      <w:cantSplit/>
    </w:trPr>
  </w:style>
  <w:style w:type="numbering" w:customStyle="1" w:styleId="1111112">
    <w:name w:val="1 / 1.1 / 1.1.12"/>
    <w:basedOn w:val="a5"/>
    <w:next w:val="111111"/>
    <w:semiHidden/>
    <w:rsid w:val="005921CA"/>
  </w:style>
  <w:style w:type="table" w:customStyle="1" w:styleId="2f5">
    <w:name w:val="网格型2"/>
    <w:basedOn w:val="a4"/>
    <w:next w:val="a7"/>
    <w:rsid w:val="005921CA"/>
    <w:pPr>
      <w:widowControl w:val="0"/>
      <w:adjustRightInd w:val="0"/>
      <w:snapToGrid w:val="0"/>
      <w:jc w:val="both"/>
    </w:pPr>
    <w:tblPr>
      <w:tblInd w:w="113" w:type="dxa"/>
    </w:tblPr>
  </w:style>
  <w:style w:type="table" w:customStyle="1" w:styleId="2f6">
    <w:name w:val="专业型2"/>
    <w:basedOn w:val="a4"/>
    <w:next w:val="a9"/>
    <w:semiHidden/>
    <w:rsid w:val="005921CA"/>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Char10">
    <w:name w:val="页眉 Char1"/>
    <w:basedOn w:val="a3"/>
    <w:uiPriority w:val="99"/>
    <w:semiHidden/>
    <w:rsid w:val="005921CA"/>
    <w:rPr>
      <w:sz w:val="18"/>
      <w:szCs w:val="18"/>
    </w:rPr>
  </w:style>
  <w:style w:type="numbering" w:customStyle="1" w:styleId="11111120">
    <w:name w:val="1 / 1.1 / 1.1.1(缩进)2"/>
    <w:basedOn w:val="a5"/>
    <w:next w:val="1111110"/>
    <w:semiHidden/>
    <w:rsid w:val="005921CA"/>
  </w:style>
  <w:style w:type="table" w:customStyle="1" w:styleId="120">
    <w:name w:val="网页型 12"/>
    <w:basedOn w:val="a4"/>
    <w:next w:val="16"/>
    <w:semiHidden/>
    <w:rsid w:val="005921CA"/>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网页型 22"/>
    <w:basedOn w:val="a4"/>
    <w:next w:val="22"/>
    <w:semiHidden/>
    <w:rsid w:val="005921CA"/>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0">
    <w:name w:val="网页型 32"/>
    <w:basedOn w:val="a4"/>
    <w:next w:val="33"/>
    <w:semiHidden/>
    <w:rsid w:val="005921CA"/>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7">
    <w:name w:val="表格主题2"/>
    <w:basedOn w:val="a4"/>
    <w:next w:val="afb"/>
    <w:semiHidden/>
    <w:rsid w:val="005921CA"/>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型 12"/>
    <w:basedOn w:val="a4"/>
    <w:next w:val="17"/>
    <w:semiHidden/>
    <w:rsid w:val="005921CA"/>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
    <w:name w:val="彩色型 22"/>
    <w:basedOn w:val="a4"/>
    <w:next w:val="23"/>
    <w:semiHidden/>
    <w:rsid w:val="005921CA"/>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
    <w:name w:val="彩色型 32"/>
    <w:basedOn w:val="a4"/>
    <w:next w:val="34"/>
    <w:semiHidden/>
    <w:rsid w:val="005921CA"/>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f8">
    <w:name w:val="典雅型2"/>
    <w:basedOn w:val="a4"/>
    <w:next w:val="afe"/>
    <w:semiHidden/>
    <w:rsid w:val="005921CA"/>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古典型 12"/>
    <w:basedOn w:val="a4"/>
    <w:next w:val="18"/>
    <w:semiHidden/>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古典型 22"/>
    <w:basedOn w:val="a4"/>
    <w:next w:val="24"/>
    <w:semiHidden/>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古典型 32"/>
    <w:basedOn w:val="a4"/>
    <w:next w:val="35"/>
    <w:semiHidden/>
    <w:rsid w:val="005921CA"/>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古典型 42"/>
    <w:basedOn w:val="a4"/>
    <w:next w:val="43"/>
    <w:semiHidden/>
    <w:rsid w:val="005921CA"/>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简明型 12"/>
    <w:basedOn w:val="a4"/>
    <w:next w:val="19"/>
    <w:semiHidden/>
    <w:rsid w:val="005921CA"/>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简明型 22"/>
    <w:basedOn w:val="a4"/>
    <w:next w:val="25"/>
    <w:semiHidden/>
    <w:rsid w:val="005921CA"/>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简明型 32"/>
    <w:basedOn w:val="a4"/>
    <w:next w:val="36"/>
    <w:semiHidden/>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
    <w:name w:val="精巧型 12"/>
    <w:basedOn w:val="a4"/>
    <w:next w:val="1a"/>
    <w:semiHidden/>
    <w:rsid w:val="005921CA"/>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精巧型 22"/>
    <w:basedOn w:val="a4"/>
    <w:next w:val="26"/>
    <w:semiHidden/>
    <w:rsid w:val="005921CA"/>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立体型 12"/>
    <w:basedOn w:val="a4"/>
    <w:next w:val="1b"/>
    <w:semiHidden/>
    <w:rsid w:val="005921CA"/>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5">
    <w:name w:val="立体型 22"/>
    <w:basedOn w:val="a4"/>
    <w:next w:val="27"/>
    <w:semiHidden/>
    <w:rsid w:val="005921CA"/>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立体型 32"/>
    <w:basedOn w:val="a4"/>
    <w:next w:val="37"/>
    <w:semiHidden/>
    <w:rsid w:val="005921CA"/>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
    <w:name w:val="列表型 12"/>
    <w:basedOn w:val="a4"/>
    <w:next w:val="1c"/>
    <w:semiHidden/>
    <w:rsid w:val="005921CA"/>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列表型 22"/>
    <w:basedOn w:val="a4"/>
    <w:next w:val="2c"/>
    <w:semiHidden/>
    <w:rsid w:val="005921CA"/>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列表型 32"/>
    <w:basedOn w:val="a4"/>
    <w:next w:val="3c"/>
    <w:semiHidden/>
    <w:rsid w:val="005921CA"/>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列表型 42"/>
    <w:basedOn w:val="a4"/>
    <w:next w:val="47"/>
    <w:semiHidden/>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0">
    <w:name w:val="列表型 52"/>
    <w:basedOn w:val="a4"/>
    <w:next w:val="56"/>
    <w:semiHidden/>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列表型 62"/>
    <w:basedOn w:val="a4"/>
    <w:next w:val="62"/>
    <w:semiHidden/>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20">
    <w:name w:val="列表型 72"/>
    <w:basedOn w:val="a4"/>
    <w:next w:val="72"/>
    <w:semiHidden/>
    <w:rsid w:val="005921CA"/>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0">
    <w:name w:val="列表型 82"/>
    <w:basedOn w:val="a4"/>
    <w:next w:val="82"/>
    <w:semiHidden/>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2f9">
    <w:name w:val="流行型2"/>
    <w:basedOn w:val="a4"/>
    <w:next w:val="aff6"/>
    <w:semiHidden/>
    <w:rsid w:val="005921CA"/>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7">
    <w:name w:val="竖列型 12"/>
    <w:basedOn w:val="a4"/>
    <w:next w:val="1d"/>
    <w:semiHidden/>
    <w:rsid w:val="005921CA"/>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竖列型 22"/>
    <w:basedOn w:val="a4"/>
    <w:next w:val="2d"/>
    <w:semiHidden/>
    <w:rsid w:val="005921CA"/>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竖列型 32"/>
    <w:basedOn w:val="a4"/>
    <w:next w:val="3d"/>
    <w:semiHidden/>
    <w:rsid w:val="005921CA"/>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竖列型 42"/>
    <w:basedOn w:val="a4"/>
    <w:next w:val="48"/>
    <w:semiHidden/>
    <w:rsid w:val="005921CA"/>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竖列型 52"/>
    <w:basedOn w:val="a4"/>
    <w:next w:val="57"/>
    <w:semiHidden/>
    <w:rsid w:val="005921CA"/>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网格型 12"/>
    <w:basedOn w:val="a4"/>
    <w:next w:val="1e"/>
    <w:semiHidden/>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28">
    <w:name w:val="网格型 22"/>
    <w:basedOn w:val="a4"/>
    <w:next w:val="2e"/>
    <w:semiHidden/>
    <w:rsid w:val="005921CA"/>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7">
    <w:name w:val="网格型 32"/>
    <w:basedOn w:val="a4"/>
    <w:next w:val="3e"/>
    <w:semiHidden/>
    <w:rsid w:val="005921CA"/>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3">
    <w:name w:val="网格型 42"/>
    <w:basedOn w:val="a4"/>
    <w:next w:val="49"/>
    <w:semiHidden/>
    <w:rsid w:val="005921CA"/>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网格型 52"/>
    <w:basedOn w:val="a4"/>
    <w:next w:val="58"/>
    <w:semiHidden/>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
    <w:name w:val="网格型 62"/>
    <w:basedOn w:val="a4"/>
    <w:next w:val="63"/>
    <w:semiHidden/>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网格型 72"/>
    <w:basedOn w:val="a4"/>
    <w:next w:val="73"/>
    <w:semiHidden/>
    <w:rsid w:val="005921CA"/>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网格型 82"/>
    <w:basedOn w:val="a4"/>
    <w:next w:val="83"/>
    <w:semiHidden/>
    <w:rsid w:val="005921CA"/>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1">
    <w:name w:val="文章/节1"/>
    <w:basedOn w:val="a5"/>
    <w:next w:val="a"/>
    <w:semiHidden/>
    <w:rsid w:val="005921CA"/>
    <w:pPr>
      <w:numPr>
        <w:numId w:val="3"/>
      </w:numPr>
    </w:pPr>
  </w:style>
  <w:style w:type="table" w:customStyle="1" w:styleId="2-52">
    <w:name w:val="中等深浅底纹 2 - 着色 52"/>
    <w:basedOn w:val="a4"/>
    <w:next w:val="2-5"/>
    <w:uiPriority w:val="64"/>
    <w:rsid w:val="005921C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V305">
    <w:name w:val="实验手册V3.0专用5"/>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table" w:customStyle="1" w:styleId="V3012">
    <w:name w:val="实验手册V3.0专用12"/>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numbering" w:customStyle="1" w:styleId="11a">
    <w:name w:val="无列表11"/>
    <w:next w:val="a5"/>
    <w:uiPriority w:val="99"/>
    <w:semiHidden/>
    <w:unhideWhenUsed/>
    <w:rsid w:val="005921CA"/>
  </w:style>
  <w:style w:type="table" w:customStyle="1" w:styleId="TableNoFrame11">
    <w:name w:val="Table No Frame11"/>
    <w:basedOn w:val="a7"/>
    <w:semiHidden/>
    <w:locked/>
    <w:rsid w:val="005921CA"/>
    <w:pPr>
      <w:adjustRightInd/>
      <w:snapToGrid/>
      <w:jc w:val="left"/>
    </w:pPr>
    <w:tblPr/>
    <w:trPr>
      <w:cantSplit/>
    </w:trPr>
  </w:style>
  <w:style w:type="numbering" w:customStyle="1" w:styleId="11111111">
    <w:name w:val="1 / 1.1 / 1.1.111"/>
    <w:basedOn w:val="a5"/>
    <w:next w:val="111111"/>
    <w:semiHidden/>
    <w:locked/>
    <w:rsid w:val="005921CA"/>
  </w:style>
  <w:style w:type="table" w:customStyle="1" w:styleId="11b">
    <w:name w:val="网格型11"/>
    <w:basedOn w:val="a4"/>
    <w:next w:val="a7"/>
    <w:locked/>
    <w:rsid w:val="005921CA"/>
    <w:pPr>
      <w:widowControl w:val="0"/>
      <w:adjustRightInd w:val="0"/>
      <w:snapToGrid w:val="0"/>
      <w:jc w:val="both"/>
    </w:pPr>
    <w:tblPr>
      <w:tblInd w:w="113" w:type="dxa"/>
    </w:tblPr>
  </w:style>
  <w:style w:type="table" w:customStyle="1" w:styleId="11c">
    <w:name w:val="专业型11"/>
    <w:basedOn w:val="a4"/>
    <w:next w:val="a9"/>
    <w:semiHidden/>
    <w:locked/>
    <w:rsid w:val="005921CA"/>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110">
    <w:name w:val="1 / 1.1 / 1.1.1(缩进)11"/>
    <w:basedOn w:val="a5"/>
    <w:next w:val="1111110"/>
    <w:semiHidden/>
    <w:locked/>
    <w:rsid w:val="005921CA"/>
  </w:style>
  <w:style w:type="table" w:customStyle="1" w:styleId="1111">
    <w:name w:val="网页型 111"/>
    <w:basedOn w:val="a4"/>
    <w:next w:val="16"/>
    <w:semiHidden/>
    <w:locked/>
    <w:rsid w:val="005921CA"/>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网页型 211"/>
    <w:basedOn w:val="a4"/>
    <w:next w:val="22"/>
    <w:semiHidden/>
    <w:locked/>
    <w:rsid w:val="005921CA"/>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网页型 311"/>
    <w:basedOn w:val="a4"/>
    <w:next w:val="33"/>
    <w:semiHidden/>
    <w:locked/>
    <w:rsid w:val="005921CA"/>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表格主题11"/>
    <w:basedOn w:val="a4"/>
    <w:next w:val="afb"/>
    <w:semiHidden/>
    <w:locked/>
    <w:rsid w:val="005921CA"/>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彩色型 111"/>
    <w:basedOn w:val="a4"/>
    <w:next w:val="17"/>
    <w:semiHidden/>
    <w:locked/>
    <w:rsid w:val="005921CA"/>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1">
    <w:name w:val="彩色型 211"/>
    <w:basedOn w:val="a4"/>
    <w:next w:val="23"/>
    <w:semiHidden/>
    <w:locked/>
    <w:rsid w:val="005921CA"/>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1">
    <w:name w:val="彩色型 311"/>
    <w:basedOn w:val="a4"/>
    <w:next w:val="34"/>
    <w:semiHidden/>
    <w:locked/>
    <w:rsid w:val="005921CA"/>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e">
    <w:name w:val="典雅型11"/>
    <w:basedOn w:val="a4"/>
    <w:next w:val="afe"/>
    <w:semiHidden/>
    <w:locked/>
    <w:rsid w:val="005921CA"/>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古典型 111"/>
    <w:basedOn w:val="a4"/>
    <w:next w:val="18"/>
    <w:semiHidden/>
    <w:locked/>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古典型 211"/>
    <w:basedOn w:val="a4"/>
    <w:next w:val="24"/>
    <w:semiHidden/>
    <w:locked/>
    <w:rsid w:val="005921CA"/>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古典型 311"/>
    <w:basedOn w:val="a4"/>
    <w:next w:val="35"/>
    <w:semiHidden/>
    <w:locked/>
    <w:rsid w:val="005921CA"/>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古典型 411"/>
    <w:basedOn w:val="a4"/>
    <w:next w:val="43"/>
    <w:semiHidden/>
    <w:locked/>
    <w:rsid w:val="005921CA"/>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4">
    <w:name w:val="简明型 111"/>
    <w:basedOn w:val="a4"/>
    <w:next w:val="19"/>
    <w:semiHidden/>
    <w:locked/>
    <w:rsid w:val="005921CA"/>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简明型 211"/>
    <w:basedOn w:val="a4"/>
    <w:next w:val="25"/>
    <w:semiHidden/>
    <w:locked/>
    <w:rsid w:val="005921CA"/>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简明型 311"/>
    <w:basedOn w:val="a4"/>
    <w:next w:val="36"/>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5">
    <w:name w:val="精巧型 111"/>
    <w:basedOn w:val="a4"/>
    <w:next w:val="1a"/>
    <w:semiHidden/>
    <w:locked/>
    <w:rsid w:val="005921CA"/>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精巧型 211"/>
    <w:basedOn w:val="a4"/>
    <w:next w:val="26"/>
    <w:semiHidden/>
    <w:locked/>
    <w:rsid w:val="005921CA"/>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立体型 111"/>
    <w:basedOn w:val="a4"/>
    <w:next w:val="1b"/>
    <w:semiHidden/>
    <w:locked/>
    <w:rsid w:val="005921CA"/>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立体型 211"/>
    <w:basedOn w:val="a4"/>
    <w:next w:val="27"/>
    <w:semiHidden/>
    <w:locked/>
    <w:rsid w:val="005921CA"/>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立体型 311"/>
    <w:basedOn w:val="a4"/>
    <w:next w:val="37"/>
    <w:semiHidden/>
    <w:locked/>
    <w:rsid w:val="005921CA"/>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列表型 111"/>
    <w:basedOn w:val="a4"/>
    <w:next w:val="1c"/>
    <w:semiHidden/>
    <w:locked/>
    <w:rsid w:val="005921CA"/>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列表型 211"/>
    <w:basedOn w:val="a4"/>
    <w:next w:val="2c"/>
    <w:semiHidden/>
    <w:locked/>
    <w:rsid w:val="005921CA"/>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列表型 311"/>
    <w:basedOn w:val="a4"/>
    <w:next w:val="3c"/>
    <w:semiHidden/>
    <w:locked/>
    <w:rsid w:val="005921CA"/>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1">
    <w:name w:val="列表型 411"/>
    <w:basedOn w:val="a4"/>
    <w:next w:val="47"/>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列表型 511"/>
    <w:basedOn w:val="a4"/>
    <w:next w:val="56"/>
    <w:semiHidden/>
    <w:locked/>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0">
    <w:name w:val="列表型 611"/>
    <w:basedOn w:val="a4"/>
    <w:next w:val="62"/>
    <w:semiHidden/>
    <w:locked/>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110">
    <w:name w:val="列表型 711"/>
    <w:basedOn w:val="a4"/>
    <w:next w:val="72"/>
    <w:semiHidden/>
    <w:locked/>
    <w:rsid w:val="005921CA"/>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0">
    <w:name w:val="列表型 811"/>
    <w:basedOn w:val="a4"/>
    <w:next w:val="82"/>
    <w:semiHidden/>
    <w:locked/>
    <w:rsid w:val="005921CA"/>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11f">
    <w:name w:val="流行型11"/>
    <w:basedOn w:val="a4"/>
    <w:next w:val="aff6"/>
    <w:semiHidden/>
    <w:locked/>
    <w:rsid w:val="005921CA"/>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竖列型 111"/>
    <w:basedOn w:val="a4"/>
    <w:next w:val="1d"/>
    <w:semiHidden/>
    <w:locked/>
    <w:rsid w:val="005921CA"/>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竖列型 211"/>
    <w:basedOn w:val="a4"/>
    <w:next w:val="2d"/>
    <w:semiHidden/>
    <w:locked/>
    <w:rsid w:val="005921CA"/>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竖列型 311"/>
    <w:basedOn w:val="a4"/>
    <w:next w:val="3d"/>
    <w:semiHidden/>
    <w:locked/>
    <w:rsid w:val="005921CA"/>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竖列型 411"/>
    <w:basedOn w:val="a4"/>
    <w:next w:val="48"/>
    <w:semiHidden/>
    <w:locked/>
    <w:rsid w:val="005921CA"/>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竖列型 511"/>
    <w:basedOn w:val="a4"/>
    <w:next w:val="57"/>
    <w:semiHidden/>
    <w:locked/>
    <w:rsid w:val="005921CA"/>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9">
    <w:name w:val="网格型 111"/>
    <w:basedOn w:val="a4"/>
    <w:next w:val="1e"/>
    <w:semiHidden/>
    <w:locked/>
    <w:rsid w:val="005921CA"/>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118">
    <w:name w:val="网格型 211"/>
    <w:basedOn w:val="a4"/>
    <w:next w:val="2e"/>
    <w:semiHidden/>
    <w:locked/>
    <w:rsid w:val="005921CA"/>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7">
    <w:name w:val="网格型 311"/>
    <w:basedOn w:val="a4"/>
    <w:next w:val="3e"/>
    <w:semiHidden/>
    <w:locked/>
    <w:rsid w:val="005921CA"/>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3">
    <w:name w:val="网格型 411"/>
    <w:basedOn w:val="a4"/>
    <w:next w:val="49"/>
    <w:semiHidden/>
    <w:locked/>
    <w:rsid w:val="005921CA"/>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2">
    <w:name w:val="网格型 511"/>
    <w:basedOn w:val="a4"/>
    <w:next w:val="58"/>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网格型 611"/>
    <w:basedOn w:val="a4"/>
    <w:next w:val="63"/>
    <w:semiHidden/>
    <w:locked/>
    <w:rsid w:val="005921CA"/>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网格型 711"/>
    <w:basedOn w:val="a4"/>
    <w:next w:val="73"/>
    <w:semiHidden/>
    <w:locked/>
    <w:rsid w:val="005921CA"/>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网格型 811"/>
    <w:basedOn w:val="a4"/>
    <w:next w:val="83"/>
    <w:semiHidden/>
    <w:locked/>
    <w:rsid w:val="005921CA"/>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11">
    <w:name w:val="中等深浅底纹 2 - 着色 511"/>
    <w:basedOn w:val="a4"/>
    <w:next w:val="2-5"/>
    <w:uiPriority w:val="64"/>
    <w:locked/>
    <w:rsid w:val="005921C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V3023">
    <w:name w:val="实验手册V3.0专用23"/>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table" w:customStyle="1" w:styleId="V30111">
    <w:name w:val="实验手册V3.0专用111"/>
    <w:basedOn w:val="a4"/>
    <w:uiPriority w:val="99"/>
    <w:locked/>
    <w:rsid w:val="005921C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table" w:customStyle="1" w:styleId="V306">
    <w:name w:val="实验手册V3.0专用6"/>
    <w:basedOn w:val="a4"/>
    <w:uiPriority w:val="99"/>
    <w:rsid w:val="00484478"/>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7">
    <w:name w:val="实验手册V3.0专用7"/>
    <w:basedOn w:val="a4"/>
    <w:uiPriority w:val="99"/>
    <w:rsid w:val="00010FC6"/>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43669034">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52273295">
      <w:bodyDiv w:val="1"/>
      <w:marLeft w:val="0"/>
      <w:marRight w:val="0"/>
      <w:marTop w:val="0"/>
      <w:marBottom w:val="0"/>
      <w:divBdr>
        <w:top w:val="none" w:sz="0" w:space="0" w:color="auto"/>
        <w:left w:val="none" w:sz="0" w:space="0" w:color="auto"/>
        <w:bottom w:val="none" w:sz="0" w:space="0" w:color="auto"/>
        <w:right w:val="none" w:sz="0" w:space="0" w:color="auto"/>
      </w:divBdr>
      <w:divsChild>
        <w:div w:id="1128619343">
          <w:marLeft w:val="0"/>
          <w:marRight w:val="0"/>
          <w:marTop w:val="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08799939">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 w:id="1971787920">
      <w:bodyDiv w:val="1"/>
      <w:marLeft w:val="0"/>
      <w:marRight w:val="0"/>
      <w:marTop w:val="0"/>
      <w:marBottom w:val="0"/>
      <w:divBdr>
        <w:top w:val="none" w:sz="0" w:space="0" w:color="auto"/>
        <w:left w:val="none" w:sz="0" w:space="0" w:color="auto"/>
        <w:bottom w:val="none" w:sz="0" w:space="0" w:color="auto"/>
        <w:right w:val="none" w:sz="0" w:space="0" w:color="auto"/>
      </w:divBdr>
      <w:divsChild>
        <w:div w:id="15078646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3.pn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205" Type="http://schemas.openxmlformats.org/officeDocument/2006/relationships/image" Target="media/image186.png"/><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customXml" Target="../customXml/item4.xml"/><Relationship Id="rId95" Type="http://schemas.openxmlformats.org/officeDocument/2006/relationships/image" Target="media/image76.png"/><Relationship Id="rId160" Type="http://schemas.openxmlformats.org/officeDocument/2006/relationships/image" Target="media/image141.png"/><Relationship Id="rId181" Type="http://schemas.openxmlformats.org/officeDocument/2006/relationships/image" Target="media/image162.png"/><Relationship Id="rId22" Type="http://schemas.openxmlformats.org/officeDocument/2006/relationships/image" Target="media/image4.png"/><Relationship Id="rId43" Type="http://schemas.openxmlformats.org/officeDocument/2006/relationships/image" Target="media/image24.png"/><Relationship Id="rId64" Type="http://schemas.openxmlformats.org/officeDocument/2006/relationships/image" Target="media/image45.png"/><Relationship Id="rId118" Type="http://schemas.openxmlformats.org/officeDocument/2006/relationships/image" Target="media/image99.png"/><Relationship Id="rId139" Type="http://schemas.openxmlformats.org/officeDocument/2006/relationships/image" Target="media/image120.png"/><Relationship Id="rId85" Type="http://schemas.openxmlformats.org/officeDocument/2006/relationships/image" Target="media/image66.png"/><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3.png"/><Relationship Id="rId206" Type="http://schemas.openxmlformats.org/officeDocument/2006/relationships/image" Target="media/image187.png"/><Relationship Id="rId12" Type="http://schemas.openxmlformats.org/officeDocument/2006/relationships/image" Target="media/image1.png"/><Relationship Id="rId33" Type="http://schemas.openxmlformats.org/officeDocument/2006/relationships/image" Target="media/image14.png"/><Relationship Id="rId108" Type="http://schemas.openxmlformats.org/officeDocument/2006/relationships/image" Target="media/image89.png"/><Relationship Id="rId129" Type="http://schemas.openxmlformats.org/officeDocument/2006/relationships/image" Target="media/image110.png"/><Relationship Id="rId54" Type="http://schemas.openxmlformats.org/officeDocument/2006/relationships/image" Target="media/image35.png"/><Relationship Id="rId75" Type="http://schemas.openxmlformats.org/officeDocument/2006/relationships/image" Target="media/image56.png"/><Relationship Id="rId96" Type="http://schemas.openxmlformats.org/officeDocument/2006/relationships/image" Target="media/image77.png"/><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image" Target="media/image163.png"/><Relationship Id="rId6" Type="http://schemas.openxmlformats.org/officeDocument/2006/relationships/numbering" Target="numbering.xml"/><Relationship Id="rId23" Type="http://schemas.openxmlformats.org/officeDocument/2006/relationships/image" Target="media/image5.png"/><Relationship Id="rId119" Type="http://schemas.openxmlformats.org/officeDocument/2006/relationships/image" Target="media/image100.png"/><Relationship Id="rId44" Type="http://schemas.openxmlformats.org/officeDocument/2006/relationships/image" Target="media/image25.png"/><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11.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media/image174.png"/><Relationship Id="rId207" Type="http://schemas.openxmlformats.org/officeDocument/2006/relationships/image" Target="media/image188.png"/><Relationship Id="rId13" Type="http://schemas.openxmlformats.org/officeDocument/2006/relationships/header" Target="header1.xml"/><Relationship Id="rId109" Type="http://schemas.openxmlformats.org/officeDocument/2006/relationships/image" Target="media/image90.png"/><Relationship Id="rId34" Type="http://schemas.openxmlformats.org/officeDocument/2006/relationships/image" Target="media/image15.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20" Type="http://schemas.openxmlformats.org/officeDocument/2006/relationships/image" Target="media/image101.png"/><Relationship Id="rId141" Type="http://schemas.openxmlformats.org/officeDocument/2006/relationships/image" Target="media/image122.png"/><Relationship Id="rId7" Type="http://schemas.openxmlformats.org/officeDocument/2006/relationships/styles" Target="styles.xml"/><Relationship Id="rId162" Type="http://schemas.openxmlformats.org/officeDocument/2006/relationships/image" Target="media/image143.png"/><Relationship Id="rId183" Type="http://schemas.openxmlformats.org/officeDocument/2006/relationships/image" Target="media/image164.png"/><Relationship Id="rId24" Type="http://schemas.openxmlformats.org/officeDocument/2006/relationships/image" Target="media/image6.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31" Type="http://schemas.openxmlformats.org/officeDocument/2006/relationships/image" Target="media/image11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png"/><Relationship Id="rId208" Type="http://schemas.openxmlformats.org/officeDocument/2006/relationships/image" Target="media/image189.png"/><Relationship Id="rId19" Type="http://schemas.openxmlformats.org/officeDocument/2006/relationships/header" Target="header3.xml"/><Relationship Id="rId14"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fontTable" Target="fontTable.xml"/><Relationship Id="rId25" Type="http://schemas.openxmlformats.org/officeDocument/2006/relationships/header" Target="header4.xml"/><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footer" Target="footer3.xm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png"/><Relationship Id="rId209" Type="http://schemas.openxmlformats.org/officeDocument/2006/relationships/image" Target="media/image190.png"/><Relationship Id="rId190" Type="http://schemas.openxmlformats.org/officeDocument/2006/relationships/image" Target="media/image171.png"/><Relationship Id="rId204" Type="http://schemas.openxmlformats.org/officeDocument/2006/relationships/image" Target="media/image185.png"/><Relationship Id="rId15" Type="http://schemas.openxmlformats.org/officeDocument/2006/relationships/footer" Target="footer2.xm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61.png"/><Relationship Id="rId210" Type="http://schemas.openxmlformats.org/officeDocument/2006/relationships/image" Target="media/image191.png"/><Relationship Id="rId215" Type="http://schemas.openxmlformats.org/officeDocument/2006/relationships/theme" Target="theme/theme1.xml"/><Relationship Id="rId26" Type="http://schemas.openxmlformats.org/officeDocument/2006/relationships/footer" Target="footer4.xml"/><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header" Target="header2.xml"/><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1.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92.png"/><Relationship Id="rId27" Type="http://schemas.openxmlformats.org/officeDocument/2006/relationships/image" Target="media/image8.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media/image178.png"/><Relationship Id="rId201" Type="http://schemas.openxmlformats.org/officeDocument/2006/relationships/image" Target="media/image182.png"/><Relationship Id="rId17" Type="http://schemas.openxmlformats.org/officeDocument/2006/relationships/image" Target="media/image2.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1.png"/><Relationship Id="rId91" Type="http://schemas.openxmlformats.org/officeDocument/2006/relationships/image" Target="media/image72.png"/><Relationship Id="rId145" Type="http://schemas.openxmlformats.org/officeDocument/2006/relationships/image" Target="media/image126.png"/><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93.png"/><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60" Type="http://schemas.openxmlformats.org/officeDocument/2006/relationships/image" Target="media/image41.png"/><Relationship Id="rId81" Type="http://schemas.openxmlformats.org/officeDocument/2006/relationships/image" Target="media/image62.png"/><Relationship Id="rId135" Type="http://schemas.openxmlformats.org/officeDocument/2006/relationships/image" Target="media/image116.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9.png"/><Relationship Id="rId202" Type="http://schemas.openxmlformats.org/officeDocument/2006/relationships/image" Target="media/image183.png"/><Relationship Id="rId18" Type="http://schemas.openxmlformats.org/officeDocument/2006/relationships/hyperlink" Target="http://e.huawei.com/" TargetMode="External"/><Relationship Id="rId39" Type="http://schemas.openxmlformats.org/officeDocument/2006/relationships/image" Target="media/image20.png"/><Relationship Id="rId50" Type="http://schemas.openxmlformats.org/officeDocument/2006/relationships/image" Target="media/image31.png"/><Relationship Id="rId104" Type="http://schemas.openxmlformats.org/officeDocument/2006/relationships/image" Target="media/image85.png"/><Relationship Id="rId125" Type="http://schemas.openxmlformats.org/officeDocument/2006/relationships/image" Target="media/image106.png"/><Relationship Id="rId146" Type="http://schemas.openxmlformats.org/officeDocument/2006/relationships/image" Target="media/image127.png"/><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52.png"/><Relationship Id="rId92" Type="http://schemas.openxmlformats.org/officeDocument/2006/relationships/image" Target="media/image73.png"/><Relationship Id="rId213" Type="http://schemas.openxmlformats.org/officeDocument/2006/relationships/image" Target="media/image194.png"/><Relationship Id="rId2" Type="http://schemas.openxmlformats.org/officeDocument/2006/relationships/customXml" Target="../customXml/item1.xml"/><Relationship Id="rId29" Type="http://schemas.openxmlformats.org/officeDocument/2006/relationships/image" Target="media/image10.png"/><Relationship Id="rId40" Type="http://schemas.openxmlformats.org/officeDocument/2006/relationships/image" Target="media/image21.png"/><Relationship Id="rId115" Type="http://schemas.openxmlformats.org/officeDocument/2006/relationships/image" Target="media/image96.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42.png"/><Relationship Id="rId82" Type="http://schemas.openxmlformats.org/officeDocument/2006/relationships/image" Target="media/image63.png"/><Relationship Id="rId199" Type="http://schemas.openxmlformats.org/officeDocument/2006/relationships/image" Target="media/image180.png"/><Relationship Id="rId203" Type="http://schemas.openxmlformats.org/officeDocument/2006/relationships/image" Target="media/image184.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wx791350\Documents\&#33258;&#23450;&#20041;%20Office%20&#27169;&#26495;\04%20HCIX-XXXX%20Lab%20Guide%20Template%20V5.0.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C226774B8D87F4D92D9D1F6859ED44E" ma:contentTypeVersion="1" ma:contentTypeDescription="Create a new document." ma:contentTypeScope="" ma:versionID="192c310b45bae95d9fdbb51d5532622b">
  <xsd:schema xmlns:xsd="http://www.w3.org/2001/XMLSchema" xmlns:xs="http://www.w3.org/2001/XMLSchema" xmlns:p="http://schemas.microsoft.com/office/2006/metadata/properties" xmlns:ns2="475f1e55-3009-46d8-9566-5d569a2b3a98" targetNamespace="http://schemas.microsoft.com/office/2006/metadata/properties" ma:root="true" ma:fieldsID="1d095aabec1d15598815726bd4b054a7"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49BF00-7A7D-4A78-8588-AA2F4FAF6C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5f1e55-3009-46d8-9566-5d569a2b3a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4.xml><?xml version="1.0" encoding="utf-8"?>
<ds:datastoreItem xmlns:ds="http://schemas.openxmlformats.org/officeDocument/2006/customXml" ds:itemID="{770932C0-43B5-4454-9E3A-92185AE28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04 HCIX-XXXX Lab Guide Template V5.0.dotx</Template>
  <TotalTime>572</TotalTime>
  <Pages>220</Pages>
  <Words>39093</Words>
  <Characters>222836</Characters>
  <Application>Microsoft Office Word</Application>
  <DocSecurity>0</DocSecurity>
  <Lines>1856</Lines>
  <Paragraphs>522</Paragraphs>
  <ScaleCrop>false</ScaleCrop>
  <Company>Huawei Technologies Co.,Ltd.</Company>
  <LinksUpToDate>false</LinksUpToDate>
  <CharactersWithSpaces>261407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hejunjianzjhw</cp:lastModifiedBy>
  <cp:revision>69</cp:revision>
  <cp:lastPrinted>2016-11-21T02:33:00Z</cp:lastPrinted>
  <dcterms:created xsi:type="dcterms:W3CDTF">2021-06-09T08:10:00Z</dcterms:created>
  <dcterms:modified xsi:type="dcterms:W3CDTF">2021-06-30T09:10:00Z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(3)2CiWI+dphcTCPVRG5+8VmXOzEc3afozoL3cELKKScFTL/v7NCET8UECsG4Hd5vEoJjK2lw9v
wJRRt5Wx5ZPxjfDRB4tA6behJKKrI1nZUQS9WilY+ByIT+lNfeGEO9ANX+jlAnEuN6pD8R3T
xY4fj9MwOyPmkhfBvOC8Y3HbDQbJD1WFNDK/Tp/LbW0iRmLj9NchqXlfFFsradQkVY7vy7O0
+Dwk6gBtksYijMC/AT</vt:lpwstr>
  </property>
  <property fmtid="{D5CDD505-2E9C-101B-9397-08002B2CF9AE}" pid="15" name="_2015_ms_pID_7253431">
    <vt:lpwstr>RnuxccJ+l1XLzkf8eQeTykPiibWgplVZ3BaibRtrIILG84Hu9QNBM/
szL7lSIMT/V9RagqCQNX2ag1ThWnT6SwKl6V4bKpJx/4/EP/CkTGxve9r/DSGo5qCF4N9Gjp
/e6Pex+A/PfoeHBFTxr/mDqm8V2D8mb4gFveJIuwQnxWefkrWIXy8vVKodljNFpYmgWhz7bb
QoqUWjMJtSODGJbiQsFuY8LAOLuk6p3sFz9r</vt:lpwstr>
  </property>
  <property fmtid="{D5CDD505-2E9C-101B-9397-08002B2CF9AE}" pid="16" name="ContentTypeId">
    <vt:lpwstr>0x010100CC226774B8D87F4D92D9D1F6859ED44E</vt:lpwstr>
  </property>
  <property fmtid="{D5CDD505-2E9C-101B-9397-08002B2CF9AE}" pid="17" name="_2015_ms_pID_7253432">
    <vt:lpwstr>xw==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1625044135</vt:lpwstr>
  </property>
</Properties>
</file>